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5fc8" w14:paraId="7ac5fc8" w:rsidRDefault="008D6901" w:rsidP="008D6901" w:rsidR="008D690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  <w:t xml:space="preserve">            13 St-</w:t>
      </w:r>
      <w:r w:rsidR="0072733B">
        <w:rPr>
          <w:sz w:val="22"/>
          <w:szCs w:val="22"/>
        </w:rPr>
        <w:t>187/16-25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="0072733B">
        <w:t xml:space="preserve"> dužnikom : UGLJAN MARINE d.o.o. za poslovne usluge, IVANKOVO, Braće Radića 56,</w:t>
      </w:r>
      <w:r w:rsidR="008A281B">
        <w:t xml:space="preserve"> MBS: </w:t>
      </w:r>
      <w:r w:rsidR="0072733B">
        <w:t>110020596</w:t>
      </w:r>
      <w:r w:rsidR="008A281B">
        <w:t xml:space="preserve">, OIB: </w:t>
      </w:r>
      <w:r w:rsidR="0072733B">
        <w:t>44706636688</w:t>
      </w:r>
      <w:r w:rsidR="008A281B">
        <w:t>,</w:t>
      </w:r>
      <w:r w:rsidRPr="005F32B9">
        <w:t xml:space="preserve"> </w:t>
      </w:r>
      <w:r w:rsidR="008D6901" w:rsidRPr="005D1548">
        <w:t>dana</w:t>
      </w:r>
      <w:r w:rsidR="00E94D82">
        <w:t xml:space="preserve"> </w:t>
      </w:r>
      <w:r w:rsidR="0072733B">
        <w:t>3. svibnja</w:t>
      </w:r>
      <w:r w:rsidR="00876D0C">
        <w:t xml:space="preserve"> 2017. godine,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876D0C" w:rsidP="008A281B" w:rsidR="0072733B">
      <w:pPr>
        <w:pStyle w:val="Tijeloteksta"/>
        <w:numPr>
          <w:ilvl w:val="0"/>
          <w:numId w:val="25"/>
        </w:numPr>
      </w:pPr>
      <w:r w:rsidRPr="0072733B">
        <w:rPr>
          <w:bCs/>
        </w:rPr>
        <w:t>Stečajnom</w:t>
      </w:r>
      <w:r w:rsidR="00E94D82" w:rsidRPr="0072733B">
        <w:rPr>
          <w:bCs/>
        </w:rPr>
        <w:t xml:space="preserve"> upravitelj</w:t>
      </w:r>
      <w:r w:rsidRPr="0072733B">
        <w:rPr>
          <w:bCs/>
        </w:rPr>
        <w:t xml:space="preserve">u </w:t>
      </w:r>
      <w:r w:rsidR="00D46579">
        <w:t>Davoru</w:t>
      </w:r>
      <w:r w:rsidR="000C1512">
        <w:t xml:space="preserve"> Lamza, Osijek</w:t>
      </w:r>
      <w:r w:rsidR="00F2638E">
        <w:t xml:space="preserve">, </w:t>
      </w:r>
      <w:r w:rsidR="000225AE">
        <w:t xml:space="preserve">Zagrebačka </w:t>
      </w:r>
      <w:r w:rsidR="000C1512">
        <w:t>7,</w:t>
      </w:r>
      <w:r w:rsidR="00F2638E">
        <w:t xml:space="preserve"> OIB: </w:t>
      </w:r>
      <w:r w:rsidR="000C1512">
        <w:t>55486063770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proofErr w:type="spellStart"/>
      <w:r w:rsidR="008A281B" w:rsidRPr="005F32B9">
        <w:t>dužnikom</w:t>
      </w:r>
      <w:proofErr w:type="spellEnd"/>
      <w:r w:rsidR="008A281B" w:rsidRPr="005F32B9">
        <w:t xml:space="preserve"> </w:t>
      </w:r>
      <w:r w:rsidR="0072733B">
        <w:t>UGLJAN MARINE d.o.o. za poslovne usluge, IVANKOVO, Braće Radića 56, MBS: 110020596, OIB: 44706636688.</w:t>
      </w:r>
    </w:p>
    <w:p w:rsidRDefault="008A281B" w:rsidP="0072733B" w:rsidR="008A281B">
      <w:pPr>
        <w:pStyle w:val="Tijeloteksta"/>
        <w:ind w:left="1065"/>
      </w:pPr>
      <w:r w:rsidRPr="005F32B9">
        <w:t xml:space="preserve"> </w:t>
      </w: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</w:t>
      </w:r>
      <w:r w:rsidR="000C1512">
        <w:t xml:space="preserve"> </w:t>
      </w:r>
      <w:r>
        <w:t xml:space="preserve"> isplati na žiro račun stečajn</w:t>
      </w:r>
      <w:r w:rsidR="000C1512">
        <w:t>og</w:t>
      </w:r>
      <w:r>
        <w:t xml:space="preserve"> </w:t>
      </w:r>
      <w:r w:rsidR="00F35285">
        <w:t>upravitelj</w:t>
      </w:r>
      <w:r w:rsidR="000C1512">
        <w:t>a</w:t>
      </w:r>
      <w:r w:rsidR="00CE72CB">
        <w:t xml:space="preserve"> </w:t>
      </w:r>
      <w:r w:rsidR="000C1512">
        <w:t xml:space="preserve"> </w:t>
      </w:r>
      <w:r w:rsidR="00D46579">
        <w:t xml:space="preserve">Davor </w:t>
      </w:r>
      <w:r w:rsidR="008A281B">
        <w:t xml:space="preserve">Lamza, Osijek, Zagrebačka </w:t>
      </w:r>
      <w:r w:rsidR="000C1512">
        <w:t xml:space="preserve">7, OIB: 55486063770, </w:t>
      </w:r>
      <w:r w:rsidR="00747DCE">
        <w:t>IBAN: HR</w:t>
      </w:r>
      <w:r w:rsidR="00876D0C">
        <w:t>4023600003112304887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broj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72733B" w:rsidR="0072733B">
      <w:pPr>
        <w:pStyle w:val="Tijeloteksta"/>
        <w:ind w:firstLine="708"/>
        <w:rPr>
          <w:bCs/>
        </w:rPr>
      </w:pPr>
      <w:r>
        <w:rPr>
          <w:bCs/>
        </w:rPr>
        <w:t xml:space="preserve">Rješenjem ovog suda </w:t>
      </w:r>
      <w:r w:rsidR="008A281B">
        <w:rPr>
          <w:bCs/>
        </w:rPr>
        <w:t xml:space="preserve">13 </w:t>
      </w:r>
      <w:r>
        <w:rPr>
          <w:bCs/>
        </w:rPr>
        <w:t>St-</w:t>
      </w:r>
      <w:r w:rsidR="0072733B">
        <w:rPr>
          <w:bCs/>
        </w:rPr>
        <w:t>187/16-15 od 9. veljače 2017.</w:t>
      </w:r>
      <w:r>
        <w:rPr>
          <w:bCs/>
        </w:rPr>
        <w:t xml:space="preserve"> godine pokrenut je prethodni postupak nad dužnikom</w:t>
      </w:r>
      <w:r w:rsidR="0072733B" w:rsidRPr="0072733B">
        <w:t xml:space="preserve"> </w:t>
      </w:r>
      <w:r w:rsidR="0072733B" w:rsidRPr="0072733B">
        <w:rPr>
          <w:bCs/>
        </w:rPr>
        <w:t>UGLJAN MARINE d.o.o. za poslovne usluge, IVANKOVO, Braće Radića 56, MBS: 110020596, OIB: 44706636688.</w:t>
      </w:r>
    </w:p>
    <w:p w:rsidRDefault="0072733B" w:rsidP="0072733B" w:rsidR="0072733B" w:rsidRPr="0072733B">
      <w:pPr>
        <w:pStyle w:val="Tijeloteksta"/>
        <w:ind w:firstLine="708"/>
        <w:rPr>
          <w:bCs/>
        </w:rPr>
      </w:pPr>
    </w:p>
    <w:p w:rsidRDefault="0072733B" w:rsidP="0072733B" w:rsidR="006737FA">
      <w:pPr>
        <w:pStyle w:val="Tijeloteksta"/>
        <w:ind w:firstLine="708"/>
        <w:rPr>
          <w:bCs/>
        </w:rPr>
      </w:pPr>
      <w:r w:rsidRPr="0072733B">
        <w:rPr>
          <w:bCs/>
        </w:rPr>
        <w:t xml:space="preserve"> </w:t>
      </w:r>
      <w:r w:rsidR="008A281B" w:rsidRPr="008A281B">
        <w:t xml:space="preserve"> </w:t>
      </w:r>
      <w:r w:rsidR="00916CB5">
        <w:rPr>
          <w:bCs/>
        </w:rPr>
        <w:t xml:space="preserve">Istim rješenjem imenovan je </w:t>
      </w:r>
      <w:r w:rsidR="000C1512">
        <w:rPr>
          <w:bCs/>
        </w:rPr>
        <w:t>privremeni</w:t>
      </w:r>
      <w:r w:rsidR="00700650">
        <w:rPr>
          <w:bCs/>
        </w:rPr>
        <w:t xml:space="preserve"> </w:t>
      </w:r>
      <w:r w:rsidR="00916CB5">
        <w:rPr>
          <w:bCs/>
        </w:rPr>
        <w:t>stečajn</w:t>
      </w:r>
      <w:r w:rsidR="000C1512">
        <w:rPr>
          <w:bCs/>
        </w:rPr>
        <w:t xml:space="preserve">i upravitelj </w:t>
      </w:r>
      <w:r w:rsidR="00D46579">
        <w:t>Davor</w:t>
      </w:r>
      <w:r w:rsidR="000225AE">
        <w:t xml:space="preserve"> Lamza, Osijek, Zagrebačka </w:t>
      </w:r>
      <w:r w:rsidR="000C1512">
        <w:t xml:space="preserve">7, OIB: 55486063770, </w:t>
      </w:r>
      <w:r w:rsidR="00916CB5"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8A281B" w:rsidP="006737FA" w:rsidR="008A281B">
      <w:pPr>
        <w:pStyle w:val="Tijeloteksta"/>
        <w:ind w:firstLine="708"/>
        <w:rPr>
          <w:bCs/>
        </w:rPr>
      </w:pPr>
    </w:p>
    <w:p w:rsidRDefault="006737FA" w:rsidP="006737FA" w:rsidR="006737FA">
      <w:pPr>
        <w:pStyle w:val="Tijeloteksta"/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13 St-</w:t>
      </w:r>
      <w:r w:rsidR="0072733B">
        <w:rPr>
          <w:sz w:val="22"/>
          <w:szCs w:val="22"/>
        </w:rPr>
        <w:t>187/16-25</w:t>
      </w:r>
    </w:p>
    <w:p w:rsidRDefault="006737FA" w:rsidP="006737FA" w:rsidR="006737FA">
      <w:pPr>
        <w:pStyle w:val="Tijeloteksta"/>
        <w:ind w:firstLine="708"/>
        <w:jc w:val="right"/>
        <w:rPr>
          <w:sz w:val="22"/>
          <w:szCs w:val="22"/>
        </w:rPr>
      </w:pPr>
    </w:p>
    <w:p w:rsidRDefault="006737FA" w:rsidP="006737FA" w:rsidR="006737FA">
      <w:pPr>
        <w:pStyle w:val="Tijeloteksta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6737FA" w:rsidP="006737FA" w:rsidR="006737FA">
      <w:pPr>
        <w:pStyle w:val="Tijeloteksta"/>
        <w:rPr>
          <w:bCs/>
        </w:rPr>
      </w:pPr>
    </w:p>
    <w:p w:rsidRDefault="006737FA" w:rsidP="006737FA" w:rsidR="006737FA">
      <w:pPr>
        <w:pStyle w:val="Tijeloteksta"/>
        <w:ind w:firstLine="708"/>
        <w:rPr>
          <w:bCs/>
        </w:rPr>
      </w:pPr>
    </w:p>
    <w:p w:rsidRDefault="00B03C6B" w:rsidP="006737FA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737FA">
        <w:rPr>
          <w:bCs/>
        </w:rPr>
        <w:t>i stečajni</w:t>
      </w:r>
      <w:r>
        <w:rPr>
          <w:bCs/>
        </w:rPr>
        <w:t xml:space="preserve"> upravitelj o</w:t>
      </w:r>
      <w:r w:rsidR="006737FA">
        <w:rPr>
          <w:bCs/>
        </w:rPr>
        <w:t>bavio</w:t>
      </w:r>
      <w:r>
        <w:rPr>
          <w:bCs/>
        </w:rPr>
        <w:t xml:space="preserve"> je sv</w:t>
      </w:r>
      <w:r w:rsidR="006737FA">
        <w:rPr>
          <w:bCs/>
        </w:rPr>
        <w:t>e potrebne radnje, te je sastavio</w:t>
      </w:r>
      <w:r>
        <w:rPr>
          <w:bCs/>
        </w:rPr>
        <w:t xml:space="preserve"> i dostavi</w:t>
      </w:r>
      <w:r w:rsidR="006737FA">
        <w:rPr>
          <w:bCs/>
        </w:rPr>
        <w:t>o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6737FA">
        <w:rPr>
          <w:bCs/>
        </w:rPr>
        <w:t>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72733B">
        <w:rPr>
          <w:bCs/>
        </w:rPr>
        <w:t>23. ožujka</w:t>
      </w:r>
      <w:r w:rsidR="006737FA">
        <w:rPr>
          <w:bCs/>
        </w:rPr>
        <w:t xml:space="preserve"> 2017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72733B">
        <w:t xml:space="preserve">3. svibnja </w:t>
      </w:r>
      <w:r w:rsidR="006737FA">
        <w:t>2017. godine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6737FA" w:rsidP="003A3426" w:rsidR="006737FA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6737FA" w:rsidP="006737FA" w:rsidR="006737FA" w:rsidRPr="003A3426">
      <w:r>
        <w:t>Marija Galić</w:t>
      </w:r>
      <w:r w:rsidRPr="003A3426">
        <w:t xml:space="preserve"> </w:t>
      </w:r>
      <w:r w:rsidR="00BF16B1">
        <w:tab/>
      </w:r>
      <w:r w:rsidR="00BF16B1">
        <w:tab/>
      </w:r>
      <w:r w:rsidR="00BF16B1">
        <w:tab/>
      </w:r>
      <w:r w:rsidR="00BF16B1">
        <w:tab/>
      </w:r>
      <w:r w:rsidR="00BF16B1">
        <w:tab/>
      </w:r>
      <w:r w:rsidR="00BF16B1">
        <w:tab/>
      </w:r>
      <w:r w:rsidR="00BF16B1">
        <w:tab/>
      </w:r>
      <w:r w:rsidR="00BF16B1">
        <w:tab/>
        <w:t xml:space="preserve">       Jadranka Herman</w:t>
      </w:r>
    </w:p>
    <w:p w:rsidRDefault="006737FA" w:rsidP="003A3426" w:rsidR="006737FA" w:rsidRPr="003A3426">
      <w:pPr>
        <w:ind w:firstLine="720" w:left="5760"/>
      </w:pPr>
    </w:p>
    <w:p w:rsidRDefault="006737FA" w:rsidP="003A3426" w:rsidR="006737FA" w:rsidRPr="003A3426">
      <w:pPr>
        <w:ind w:firstLine="720" w:left="5760"/>
      </w:pPr>
    </w:p>
    <w:p w:rsidRDefault="006737FA" w:rsidP="003A3426" w:rsidR="006737FA" w:rsidRPr="003A3426">
      <w:pPr>
        <w:jc w:val="both"/>
      </w:pPr>
      <w:r w:rsidRPr="003A3426">
        <w:rPr>
          <w:b/>
        </w:rPr>
        <w:t>NAPUTAK  O PRAVNOM LIJEKU</w:t>
      </w:r>
      <w:r w:rsidRPr="003A3426">
        <w:t xml:space="preserve"> : </w:t>
      </w:r>
    </w:p>
    <w:p w:rsidRDefault="006737FA" w:rsidP="003A3426" w:rsidR="006737FA" w:rsidRPr="003A3426">
      <w:pPr>
        <w:jc w:val="both"/>
      </w:pPr>
      <w:r w:rsidRPr="003A3426">
        <w:t xml:space="preserve">Protiv ovog rješenja može nezadovoljna stranka uložiti žalbu Visokom trgovačkom sudu Republike Hrvatske u Zagrebu u roku od 8 dana pismeno u 3 primjerka putem ovoga suda. </w:t>
      </w:r>
    </w:p>
    <w:p w:rsidRDefault="006737FA" w:rsidP="003A3426" w:rsidR="006737FA" w:rsidRPr="003A3426">
      <w:pPr>
        <w:jc w:val="both"/>
      </w:pPr>
    </w:p>
    <w:p w:rsidRDefault="006737FA" w:rsidP="006737FA" w:rsidR="007E4D9D">
      <w:r w:rsidRPr="003A3426">
        <w:tab/>
      </w:r>
      <w:r w:rsidRPr="003A3426">
        <w:tab/>
      </w:r>
      <w:r w:rsidRPr="003A3426">
        <w:tab/>
      </w:r>
      <w:r w:rsidRPr="003A3426">
        <w:tab/>
        <w:t xml:space="preserve">                               </w:t>
      </w:r>
      <w:r>
        <w:t xml:space="preserve">                              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</w:t>
      </w:r>
      <w:r w:rsidR="006737FA">
        <w:t xml:space="preserve"> </w:t>
      </w:r>
      <w:r w:rsidRPr="007B3432">
        <w:t>N</w:t>
      </w:r>
      <w:r w:rsidR="006737FA">
        <w:t xml:space="preserve"> </w:t>
      </w:r>
      <w:r w:rsidRPr="007B3432">
        <w:t>A</w:t>
      </w:r>
      <w:r w:rsidR="006737FA">
        <w:t xml:space="preserve"> :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6737FA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72733B">
        <w:t>25.5.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6737FA" w:rsidP="006737FA" w:rsidR="006737FA" w:rsidRPr="00A930D6"/>
    <w:sectPr w:rsidSect="00254F96" w:rsidR="006737FA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371" w:rsidR="002B1371">
      <w:r>
        <w:separator/>
      </w:r>
    </w:p>
  </w:endnote>
  <w:endnote w:id="0" w:type="continuationSeparator">
    <w:p w:rsidRDefault="002B1371" w:rsidR="002B1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371" w:rsidR="002B1371">
      <w:r>
        <w:separator/>
      </w:r>
    </w:p>
  </w:footnote>
  <w:footnote w:id="0" w:type="continuationSeparator">
    <w:p w:rsidRDefault="002B1371" w:rsidR="002B13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25AE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1512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37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2330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147D"/>
    <w:rsid w:val="004F2325"/>
    <w:rsid w:val="004F33D8"/>
    <w:rsid w:val="00500BBD"/>
    <w:rsid w:val="005027E2"/>
    <w:rsid w:val="005119D7"/>
    <w:rsid w:val="00513FB9"/>
    <w:rsid w:val="005221BE"/>
    <w:rsid w:val="005310F8"/>
    <w:rsid w:val="005320DE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37FA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3B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6D0C"/>
    <w:rsid w:val="00877FCE"/>
    <w:rsid w:val="00890926"/>
    <w:rsid w:val="008948B7"/>
    <w:rsid w:val="008A136C"/>
    <w:rsid w:val="008A281B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561E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6B1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D5EBA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6579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3C8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320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20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0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0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320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20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0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0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2017.</izvorni_sadrzaj>
    <derivirana_varijabla naziv="DomainObject.Predmet.DatumRjesavanja_1">20.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UGLJAN MARINE d.o.o. za poslovne usluge</izvorni_sadrzaj>
    <derivirana_varijabla naziv="DomainObject.Predmet.ProtustrankaFormated_1">  UGLJAN MARINE d.o.o. za poslovne usluge</derivirana_varijabla>
  </DomainObject.Predmet.ProtustrankaFormated>
  <DomainObject.Predmet.ProtustrankaFormatedOIB>
    <izvorni_sadrzaj>  UGLJAN MARINE d.o.o. za poslovne usluge, OIB 44706636688</izvorni_sadrzaj>
    <derivirana_varijabla naziv="DomainObject.Predmet.ProtustrankaFormatedOIB_1">  UGLJAN MARINE d.o.o. za poslovne usluge, OIB 44706636688</derivirana_varijabla>
  </DomainObject.Predmet.ProtustrankaFormatedOIB>
  <DomainObject.Predmet.ProtustrankaFormatedWithAdress>
    <izvorni_sadrzaj> UGLJAN MARINE d.o.o. za poslovne usluge, Braće Radića 56, 32281 Ivankovo</izvorni_sadrzaj>
    <derivirana_varijabla naziv="DomainObject.Predmet.ProtustrankaFormatedWithAdress_1"> UGLJAN MARINE d.o.o. za poslovne usluge, Braće Radića 56, 32281 Ivankovo</derivirana_varijabla>
  </DomainObject.Predmet.ProtustrankaFormatedWithAdress>
  <DomainObject.Predmet.ProtustrankaFormatedWithAdressOIB>
    <izvorni_sadrzaj> UGLJAN MARINE d.o.o. za poslovne usluge, OIB 44706636688, Braće Radića 56, 32281 Ivankovo</izvorni_sadrzaj>
    <derivirana_varijabla naziv="DomainObject.Predmet.ProtustrankaFormatedWithAdressOIB_1"> UGLJAN MARINE d.o.o. za poslovne usluge, OIB 44706636688, Braće Radića 56, 32281 Ivankovo</derivirana_varijabla>
  </DomainObject.Predmet.ProtustrankaFormatedWithAdressOIB>
  <DomainObject.Predmet.ProtustrankaWithAdress>
    <izvorni_sadrzaj>UGLJAN MARINE d.o.o. za poslovne usluge Braće Radića 56, 32281 Ivankovo</izvorni_sadrzaj>
    <derivirana_varijabla naziv="DomainObject.Predmet.ProtustrankaWithAdress_1">UGLJAN MARINE d.o.o. za poslovne usluge Braće Radića 56, 32281 Ivankovo</derivirana_varijabla>
  </DomainObject.Predmet.ProtustrankaWithAdress>
  <DomainObject.Predmet.ProtustrankaWithAdressOIB>
    <izvorni_sadrzaj>UGLJAN MARINE d.o.o. za poslovne usluge, OIB 44706636688, Braće Radića 56, 32281 Ivankovo</izvorni_sadrzaj>
    <derivirana_varijabla naziv="DomainObject.Predmet.ProtustrankaWithAdressOIB_1">UGLJAN MARINE d.o.o. za poslovne usluge, OIB 44706636688, Braće Radića 56, 32281 Ivankovo</derivirana_varijabla>
  </DomainObject.Predmet.ProtustrankaWithAdressOIB>
  <DomainObject.Predmet.ProtustrankaNazivFormated>
    <izvorni_sadrzaj>UGLJAN MARINE d.o.o. za poslovne usluge</izvorni_sadrzaj>
    <derivirana_varijabla naziv="DomainObject.Predmet.ProtustrankaNazivFormated_1">UGLJAN MARINE d.o.o. za poslovne usluge</derivirana_varijabla>
  </DomainObject.Predmet.ProtustrankaNazivFormated>
  <DomainObject.Predmet.ProtustrankaNazivFormatedOIB>
    <izvorni_sadrzaj>UGLJAN MARINE d.o.o. za poslovne usluge, OIB 44706636688</izvorni_sadrzaj>
    <derivirana_varijabla naziv="DomainObject.Predmet.ProtustrankaNazivFormatedOIB_1">UGLJAN MARINE d.o.o. za poslovne usluge, OIB 44706636688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UGLJAN MARINE d.o.o. za poslovne usluge</item>
    </izvorni_sadrzaj>
    <derivirana_varijabla naziv="DomainObject.Predmet.ProtuStrankaListFormated_1">
      <item>UGLJAN MARINE d.o.o. za poslovne usluge</item>
    </derivirana_varijabla>
  </DomainObject.Predmet.ProtuStrankaListFormated>
  <DomainObject.Predmet.ProtuStrankaListFormatedOIB>
    <izvorni_sadrzaj>
      <item>UGLJAN MARINE d.o.o. za poslovne usluge, OIB 44706636688</item>
    </izvorni_sadrzaj>
    <derivirana_varijabla naziv="DomainObject.Predmet.ProtuStrankaListFormatedOIB_1">
      <item>UGLJAN MARINE d.o.o. za poslovne usluge, OIB 44706636688</item>
    </derivirana_varijabla>
  </DomainObject.Predmet.ProtuStrankaListFormatedOIB>
  <DomainObject.Predmet.ProtuStrankaListFormatedWithAdress>
    <izvorni_sadrzaj>
      <item>UGLJAN MARINE d.o.o. za poslovne usluge, Braće Radića 56, 32281 Ivankovo</item>
    </izvorni_sadrzaj>
    <derivirana_varijabla naziv="DomainObject.Predmet.ProtuStrankaListFormatedWithAdress_1">
      <item>UGLJAN MARINE d.o.o. za poslovne usluge, Braće Radića 56, 32281 Ivankovo</item>
    </derivirana_varijabla>
  </DomainObject.Predmet.ProtuStrankaListFormatedWithAdress>
  <DomainObject.Predmet.ProtuStrankaListFormatedWithAdressOIB>
    <izvorni_sadrzaj>
      <item>UGLJAN MARINE d.o.o. za poslovne usluge, OIB 44706636688, Braće Radića 56, 32281 Ivankovo</item>
    </izvorni_sadrzaj>
    <derivirana_varijabla naziv="DomainObject.Predmet.ProtuStrankaListFormatedWithAdressOIB_1">
      <item>UGLJAN MARINE d.o.o. za poslovne usluge, OIB 44706636688, Braće Radića 56, 32281 Ivankovo</item>
    </derivirana_varijabla>
  </DomainObject.Predmet.ProtuStrankaListFormatedWithAdressOIB>
  <DomainObject.Predmet.ProtuStrankaListNazivFormated>
    <izvorni_sadrzaj>
      <item>UGLJAN MARINE d.o.o. za poslovne usluge</item>
    </izvorni_sadrzaj>
    <derivirana_varijabla naziv="DomainObject.Predmet.ProtuStrankaListNazivFormated_1">
      <item>UGLJAN MARINE d.o.o. za poslovne usluge</item>
    </derivirana_varijabla>
  </DomainObject.Predmet.ProtuStrankaListNazivFormated>
  <DomainObject.Predmet.ProtuStrankaListNazivFormatedOIB>
    <izvorni_sadrzaj>
      <item>UGLJAN MARINE d.o.o. za poslovne usluge, OIB 44706636688</item>
    </izvorni_sadrzaj>
    <derivirana_varijabla naziv="DomainObject.Predmet.ProtuStrankaListNazivFormatedOIB_1">
      <item>UGLJAN MARINE d.o.o. za poslovne usluge, OIB 44706636688</item>
    </derivirana_varijabla>
  </DomainObject.Predmet.ProtuStrankaListNazivFormatedOIB>
  <DomainObject.Predmet.OstaliListFormated>
    <izvorni_sadrzaj>
      <item>ŽDO VUKOVAR</item>
    </izvorni_sadrzaj>
    <derivirana_varijabla naziv="DomainObject.Predmet.OstaliListFormated_1">
      <item>ŽDO VUKOVAR</item>
    </derivirana_varijabla>
  </DomainObject.Predmet.OstaliListFormated>
  <DomainObject.Predmet.OstaliListFormatedOIB>
    <izvorni_sadrzaj>
      <item>ŽDO VUKOVAR</item>
    </izvorni_sadrzaj>
    <derivirana_varijabla naziv="DomainObject.Predmet.OstaliListFormatedOIB_1">
      <item>ŽDO VUKOVAR</item>
    </derivirana_varijabla>
  </DomainObject.Predmet.OstaliListFormatedOIB>
  <DomainObject.Predmet.OstaliListFormatedWithAdress>
    <izvorni_sadrzaj>
      <item>ŽDO VUKOVAR</item>
    </izvorni_sadrzaj>
    <derivirana_varijabla naziv="DomainObject.Predmet.OstaliListFormatedWithAdress_1">
      <item>ŽDO VUKOVAR</item>
    </derivirana_varijabla>
  </DomainObject.Predmet.OstaliListFormatedWithAdress>
  <DomainObject.Predmet.OstaliListFormatedWithAdressOIB>
    <izvorni_sadrzaj>
      <item>ŽDO VUKOVAR</item>
    </izvorni_sadrzaj>
    <derivirana_varijabla naziv="DomainObject.Predmet.OstaliListFormatedWithAdressOIB_1">
      <item>ŽDO VUKOVAR</item>
    </derivirana_varijabla>
  </DomainObject.Predmet.OstaliListFormatedWithAdressOIB>
  <DomainObject.Predmet.OstaliListNazivFormated>
    <izvorni_sadrzaj>
      <item>ŽDO VUKOVAR</item>
    </izvorni_sadrzaj>
    <derivirana_varijabla naziv="DomainObject.Predmet.OstaliListNazivFormated_1">
      <item>ŽDO VUKOVAR</item>
    </derivirana_varijabla>
  </DomainObject.Predmet.OstaliListNazivFormated>
  <DomainObject.Predmet.OstaliListNazivFormatedOIB>
    <izvorni_sadrzaj>
      <item>ŽDO VUKOVAR</item>
    </izvorni_sadrzaj>
    <derivirana_varijabla naziv="DomainObject.Predmet.OstaliListNazivFormatedOIB_1">
      <item>ŽDO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UGLJAN MARINE d.o.o. za poslovne usluge</izvorni_sadrzaj>
    <derivirana_varijabla naziv="DomainObject.Predmet.ProtustrankaIDrugi_1">UGLJAN MARINE d.o.o. za poslovne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UGLJAN MARINE d.o.o. za poslovne usluge, OIB 44706636688, Braće Radića 56, 32281 Ivankovo</izvorni_sadrzaj>
    <derivirana_varijabla naziv="DomainObject.Predmet.ProtustrankaIDrugiAdressOIB_1">UGLJAN MARINE d.o.o. za poslovne usluge, OIB 44706636688, Braće Radića 56,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2017.</izvorni_sadrzaj>
    <derivirana_varijabla naziv="DomainObject.Predmet.OdlukaRjesenje.DatumDonosenjaOdluke_1">20.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St-187/2016-22</izvorni_sadrzaj>
    <derivirana_varijabla naziv="DomainObject.Predmet.OdlukaRjesenje.Oznaka_1">St-187/2016-22</derivirana_varijabla>
  </DomainObject.Predmet.OdlukaRjesenje.Oznaka>
  <DomainObject.Predmet.SudioniciListNaziv>
    <izvorni_sadrzaj>
      <item>UGLJAN MARINE d.o.o. za poslovne usluge</item>
      <item>RH MF POREZNA UPRAVA VUKOVAR</item>
      <item>ŽDO VUKOVAR</item>
    </izvorni_sadrzaj>
    <derivirana_varijabla naziv="DomainObject.Predmet.SudioniciListNaziv_1">
      <item>UGLJAN MARINE d.o.o. za poslovne usluge</item>
      <item>RH MF POREZNA UPRAVA VUKOVAR</item>
      <item>ŽDO VUKOVAR</item>
    </derivirana_varijabla>
  </DomainObject.Predmet.SudioniciListNaziv>
  <DomainObject.Predmet.SudioniciListAdressOIB>
    <izvorni_sadrzaj>
      <item>UGLJAN MARINE d.o.o. za poslovne usluge, OIB 44706636688, Braće Radića 56,32281 Ivankovo</item>
      <item>RH MF POREZNA UPRAVA VUKOVAR, OIB 18683136487</item>
      <item>ŽDO VUKOVAR</item>
    </izvorni_sadrzaj>
    <derivirana_varijabla naziv="DomainObject.Predmet.SudioniciListAdressOIB_1">
      <item>UGLJAN MARINE d.o.o. za poslovne usluge, OIB 44706636688, Braće Radića 56,32281 Ivankovo</item>
      <item>RH MF POREZNA UPRAVA VUKOVAR, OIB 18683136487</item>
      <item>ŽDO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44706636688</item>
      <item>, OIB 18683136487</item>
      <item>, OIB null</item>
    </izvorni_sadrzaj>
    <derivirana_varijabla naziv="DomainObject.Predmet.SudioniciListNazivOIB_1">
      <item>, OIB 44706636688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B207C-21C4-423D-93F0-A3FABF3E6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433</properties:Words>
  <properties:Characters>2341</properties:Characters>
  <properties:Lines>85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2017-03-22T12:06:00Z</dcterms:created>
  <dc:creator>hermanj</dc:creator>
  <cp:lastModifiedBy>Marija Galić</cp:lastModifiedBy>
  <cp:lastPrinted>2017-05-03T07:36:00Z</cp:lastPrinted>
  <dcterms:modified xmlns:xsi="http://www.w3.org/2001/XMLSchema-instance" xsi:type="dcterms:W3CDTF">2017-05-03T07:40:00Z</dcterms:modified>
  <cp:revision>10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