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3b65" w14:paraId="3d43b65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C7E8A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0C7E8A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C7E8A">
        <w:rPr>
          <w:rFonts w:hAnsi="Times New Roman" w:ascii="Times New Roman"/>
          <w:b w:val="false"/>
        </w:rPr>
        <w:t xml:space="preserve">     52000 PAZIN, Dršćevka 1 </w:t>
      </w:r>
    </w:p>
    <w:p w:rsidRDefault="000C7E8A" w:rsidP="00DA5BD1" w:rsidR="000C7E8A">
      <w:pPr>
        <w:rPr>
          <w:rFonts w:hAnsi="Times New Roman" w:ascii="Times New Roman"/>
          <w:b w:val="false"/>
        </w:rPr>
      </w:pPr>
    </w:p>
    <w:p w:rsidRDefault="000C7E8A" w:rsidP="00DA5BD1" w:rsidR="000C7E8A">
      <w:pPr>
        <w:rPr>
          <w:rFonts w:hAnsi="Times New Roman" w:ascii="Times New Roman"/>
          <w:b w:val="false"/>
        </w:rPr>
      </w:pPr>
    </w:p>
    <w:p w:rsidRDefault="000C7E8A" w:rsidP="000C7E8A" w:rsidR="00DA5BD1" w:rsidRPr="008F7763">
      <w:pPr>
        <w:pStyle w:val="Zaglavlje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St-</w:t>
      </w:r>
      <w:r w:rsidR="003F106E">
        <w:rPr>
          <w:rFonts w:hAnsi="Times New Roman" w:ascii="Times New Roman"/>
          <w:b w:val="false"/>
        </w:rPr>
        <w:t>1050</w:t>
      </w:r>
      <w:r>
        <w:rPr>
          <w:rFonts w:hAnsi="Times New Roman" w:ascii="Times New Roman"/>
          <w:b w:val="false"/>
        </w:rPr>
        <w:t>/2016-</w:t>
      </w:r>
      <w:r w:rsidR="003F106E">
        <w:rPr>
          <w:rFonts w:hAnsi="Times New Roman" w:ascii="Times New Roman"/>
          <w:b w:val="false"/>
        </w:rPr>
        <w:t>75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0C7E8A" w:rsidRPr="000C7E8A">
        <w:rPr>
          <w:rFonts w:hAnsi="Times New Roman" w:ascii="Times New Roman"/>
          <w:b w:val="false"/>
        </w:rPr>
        <w:t>B.P. GRUPA d.o.o. u stečaju Buzet, Sveti Ivan Dol 10, OIB 81903043625</w:t>
      </w:r>
      <w:r w:rsidR="00F12369" w:rsidRPr="00F12369">
        <w:rPr>
          <w:rFonts w:hAnsi="Times New Roman" w:ascii="Times New Roman"/>
          <w:b w:val="false"/>
        </w:rPr>
        <w:t>, 1</w:t>
      </w:r>
      <w:r w:rsidR="003F106E">
        <w:rPr>
          <w:rFonts w:hAnsi="Times New Roman" w:ascii="Times New Roman"/>
          <w:b w:val="false"/>
        </w:rPr>
        <w:t>2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0C7E8A">
        <w:rPr>
          <w:rFonts w:hAnsi="Times New Roman" w:ascii="Times New Roman"/>
          <w:b w:val="false"/>
        </w:rPr>
        <w:t>ožujka 2019</w:t>
      </w:r>
      <w:r w:rsidR="00F12369" w:rsidRPr="00F1236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0C7E8A" w:rsidP="00661BC8" w:rsidR="000C7E8A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0C7E8A" w:rsidR="000C7E8A" w:rsidRPr="00D7411C">
      <w:pPr>
        <w:jc w:val="both"/>
        <w:rPr>
          <w:rFonts w:hAnsi="Times New Roman" w:ascii="Times New Roman"/>
          <w:b w:val="false"/>
        </w:rPr>
      </w:pPr>
      <w:r w:rsidRPr="00D7411C">
        <w:rPr>
          <w:rFonts w:hAnsi="Times New Roman" w:ascii="Times New Roman"/>
          <w:b w:val="false"/>
        </w:rPr>
        <w:tab/>
        <w:t xml:space="preserve">- </w:t>
      </w:r>
      <w:r w:rsidR="000C7E8A" w:rsidRPr="00D7411C">
        <w:rPr>
          <w:rFonts w:hAnsi="Times New Roman" w:ascii="Times New Roman"/>
          <w:b w:val="false"/>
        </w:rPr>
        <w:t>Andrej Sablić iz Rijeke, Kumičićeva 41, OIB: 53418504315, na račun  HR</w:t>
      </w:r>
      <w:r w:rsidR="003F106E" w:rsidRPr="00D7411C">
        <w:rPr>
          <w:rFonts w:hAnsi="Times New Roman" w:ascii="Times New Roman"/>
          <w:b w:val="false"/>
        </w:rPr>
        <w:t>7223900013200241975</w:t>
      </w:r>
      <w:r w:rsidR="000C7E8A" w:rsidRPr="00D7411C">
        <w:rPr>
          <w:rFonts w:hAnsi="Times New Roman" w:ascii="Times New Roman"/>
          <w:b w:val="false"/>
        </w:rPr>
        <w:t>, u iznosu od 11.627,00 kuna, identifikator nadmetanja 13103,</w:t>
      </w:r>
    </w:p>
    <w:p w:rsidRDefault="000C7E8A" w:rsidP="000C7E8A" w:rsidR="000C7E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792333">
        <w:rPr>
          <w:rFonts w:hAnsi="Times New Roman" w:ascii="Times New Roman"/>
          <w:b w:val="false"/>
        </w:rPr>
        <w:t>Goran Čuljak iz Zagreba, Tavankutska 15, OIB: 48501738342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792333">
        <w:rPr>
          <w:rFonts w:hAnsi="Times New Roman" w:ascii="Times New Roman"/>
          <w:b w:val="false"/>
        </w:rPr>
        <w:t>8724840083212278428</w:t>
      </w:r>
      <w:r w:rsidRPr="00585438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11.627,00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>
        <w:rPr>
          <w:rFonts w:hAnsi="Times New Roman" w:ascii="Times New Roman"/>
          <w:b w:val="false"/>
        </w:rPr>
        <w:t>13103</w:t>
      </w:r>
      <w:r w:rsidRPr="00585438">
        <w:rPr>
          <w:rFonts w:hAnsi="Times New Roman" w:ascii="Times New Roman"/>
          <w:b w:val="false"/>
        </w:rPr>
        <w:t>,</w:t>
      </w:r>
    </w:p>
    <w:p w:rsidRDefault="000C7E8A" w:rsidP="000C7E8A" w:rsidR="000C7E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792333">
        <w:rPr>
          <w:rFonts w:hAnsi="Times New Roman" w:ascii="Times New Roman"/>
          <w:b w:val="false"/>
        </w:rPr>
        <w:t>Raul Vitković iz Rijeke, Laginjina 5, OIB: 72097206490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792333">
        <w:rPr>
          <w:rFonts w:hAnsi="Times New Roman" w:ascii="Times New Roman"/>
          <w:b w:val="false"/>
        </w:rPr>
        <w:t>6023400093208653031</w:t>
      </w:r>
      <w:r w:rsidRPr="00585438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11.627,00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>
        <w:rPr>
          <w:rFonts w:hAnsi="Times New Roman" w:ascii="Times New Roman"/>
          <w:b w:val="false"/>
        </w:rPr>
        <w:t>13103</w:t>
      </w:r>
      <w:r w:rsidRPr="00585438">
        <w:rPr>
          <w:rFonts w:hAnsi="Times New Roman" w:ascii="Times New Roman"/>
          <w:b w:val="false"/>
        </w:rPr>
        <w:t>,</w:t>
      </w:r>
    </w:p>
    <w:p w:rsidRDefault="000C7E8A" w:rsidP="000C7E8A" w:rsidR="000C7E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792333">
        <w:rPr>
          <w:rFonts w:hAnsi="Times New Roman" w:ascii="Times New Roman"/>
          <w:b w:val="false"/>
        </w:rPr>
        <w:t xml:space="preserve">Tihomir Poljak iz Banove Jaruge, Stjepana Radića 17, OIB: 86149477295, na </w:t>
      </w:r>
      <w:r w:rsidR="00792333" w:rsidRPr="002D0090">
        <w:rPr>
          <w:rFonts w:hAnsi="Times New Roman" w:ascii="Times New Roman"/>
          <w:b w:val="false"/>
        </w:rPr>
        <w:t>račun  HR</w:t>
      </w:r>
      <w:r w:rsidR="00792333">
        <w:rPr>
          <w:rFonts w:hAnsi="Times New Roman" w:ascii="Times New Roman"/>
          <w:b w:val="false"/>
        </w:rPr>
        <w:t>7623400093204256315</w:t>
      </w:r>
      <w:r w:rsidR="00792333" w:rsidRPr="002D0090">
        <w:rPr>
          <w:rFonts w:hAnsi="Times New Roman" w:ascii="Times New Roman"/>
          <w:b w:val="false"/>
        </w:rPr>
        <w:t xml:space="preserve">, u iznosu od </w:t>
      </w:r>
      <w:r w:rsidR="00792333">
        <w:rPr>
          <w:rFonts w:hAnsi="Times New Roman" w:ascii="Times New Roman"/>
          <w:b w:val="false"/>
        </w:rPr>
        <w:t>11.627,00</w:t>
      </w:r>
      <w:r w:rsidR="00792333" w:rsidRPr="002D0090">
        <w:rPr>
          <w:rFonts w:hAnsi="Times New Roman" w:ascii="Times New Roman"/>
          <w:b w:val="false"/>
        </w:rPr>
        <w:t xml:space="preserve"> kuna</w:t>
      </w:r>
      <w:r w:rsidR="00792333">
        <w:rPr>
          <w:rFonts w:hAnsi="Times New Roman" w:ascii="Times New Roman"/>
          <w:b w:val="false"/>
        </w:rPr>
        <w:t>,</w:t>
      </w:r>
      <w:r w:rsidR="00792333" w:rsidRPr="002D0090">
        <w:rPr>
          <w:rFonts w:hAnsi="Times New Roman" w:ascii="Times New Roman"/>
          <w:b w:val="false"/>
        </w:rPr>
        <w:t xml:space="preserve"> identifikator nadmetanja </w:t>
      </w:r>
      <w:r w:rsidR="00792333">
        <w:rPr>
          <w:rFonts w:hAnsi="Times New Roman" w:ascii="Times New Roman"/>
          <w:b w:val="false"/>
        </w:rPr>
        <w:t>13103,</w:t>
      </w:r>
    </w:p>
    <w:p w:rsidRDefault="000C7E8A" w:rsidP="000C7E8A" w:rsidR="000C7E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C36D1C">
        <w:rPr>
          <w:rFonts w:hAnsi="Times New Roman" w:ascii="Times New Roman"/>
          <w:b w:val="false"/>
        </w:rPr>
        <w:t>PRIMAVERA d.o.o. Rijeka, Jadranski trg 4, OIB: 36555871905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C36D1C">
        <w:rPr>
          <w:rFonts w:hAnsi="Times New Roman" w:ascii="Times New Roman"/>
          <w:b w:val="false"/>
        </w:rPr>
        <w:t>3924840081135083850</w:t>
      </w:r>
      <w:r w:rsidRPr="00585438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11.627,00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>
        <w:rPr>
          <w:rFonts w:hAnsi="Times New Roman" w:ascii="Times New Roman"/>
          <w:b w:val="false"/>
        </w:rPr>
        <w:t>13103</w:t>
      </w:r>
      <w:r w:rsidRPr="00585438">
        <w:rPr>
          <w:rFonts w:hAnsi="Times New Roman" w:ascii="Times New Roman"/>
          <w:b w:val="false"/>
        </w:rPr>
        <w:t>,</w:t>
      </w:r>
    </w:p>
    <w:p w:rsidRDefault="000C7E8A" w:rsidP="00F12369" w:rsidR="000C7E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C36D1C">
        <w:rPr>
          <w:rFonts w:hAnsi="Times New Roman" w:ascii="Times New Roman"/>
          <w:b w:val="false"/>
        </w:rPr>
        <w:t>ADRIA NOVA d.o.o. Rijeka, Ciottina ulica 22, OIB: 14832702287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C36D1C">
        <w:rPr>
          <w:rFonts w:hAnsi="Times New Roman" w:ascii="Times New Roman"/>
          <w:b w:val="false"/>
        </w:rPr>
        <w:t>6523600001101451660</w:t>
      </w:r>
      <w:r w:rsidRPr="00585438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11.627,00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>
        <w:rPr>
          <w:rFonts w:hAnsi="Times New Roman" w:ascii="Times New Roman"/>
          <w:b w:val="false"/>
        </w:rPr>
        <w:t>13103</w:t>
      </w:r>
      <w:r w:rsidRPr="00585438">
        <w:rPr>
          <w:rFonts w:hAnsi="Times New Roman" w:ascii="Times New Roman"/>
          <w:b w:val="false"/>
        </w:rPr>
        <w:t>,</w:t>
      </w:r>
    </w:p>
    <w:p w:rsidRDefault="000C7E8A" w:rsidP="000C7E8A" w:rsidR="00C36D1C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C36D1C">
        <w:rPr>
          <w:rFonts w:hAnsi="Times New Roman" w:ascii="Times New Roman"/>
          <w:b w:val="false"/>
        </w:rPr>
        <w:t xml:space="preserve">Petra Samardžija iz Rijeke, Podvoljak 3, OIB: 56920673614, </w:t>
      </w:r>
      <w:r w:rsidR="00C36D1C" w:rsidRPr="00585438">
        <w:rPr>
          <w:rFonts w:hAnsi="Times New Roman" w:ascii="Times New Roman"/>
          <w:b w:val="false"/>
        </w:rPr>
        <w:t>na račun  HR</w:t>
      </w:r>
      <w:r w:rsidR="00A8559B">
        <w:rPr>
          <w:rFonts w:hAnsi="Times New Roman" w:ascii="Times New Roman"/>
          <w:b w:val="false"/>
        </w:rPr>
        <w:t>3723400093209761185</w:t>
      </w:r>
      <w:r w:rsidR="00C36D1C" w:rsidRPr="00585438">
        <w:rPr>
          <w:rFonts w:hAnsi="Times New Roman" w:ascii="Times New Roman"/>
          <w:b w:val="false"/>
        </w:rPr>
        <w:t xml:space="preserve">, u iznosu od </w:t>
      </w:r>
      <w:r w:rsidR="00C36D1C">
        <w:rPr>
          <w:rFonts w:hAnsi="Times New Roman" w:ascii="Times New Roman"/>
          <w:b w:val="false"/>
        </w:rPr>
        <w:t>11.627,00</w:t>
      </w:r>
      <w:r w:rsidR="00C36D1C" w:rsidRPr="00585438">
        <w:rPr>
          <w:rFonts w:hAnsi="Times New Roman" w:ascii="Times New Roman"/>
          <w:b w:val="false"/>
        </w:rPr>
        <w:t xml:space="preserve"> kuna, identifikator nadmetanja </w:t>
      </w:r>
      <w:r w:rsidR="00C36D1C">
        <w:rPr>
          <w:rFonts w:hAnsi="Times New Roman" w:ascii="Times New Roman"/>
          <w:b w:val="false"/>
        </w:rPr>
        <w:t>13103</w:t>
      </w:r>
      <w:r w:rsidR="00A8559B">
        <w:rPr>
          <w:rFonts w:hAnsi="Times New Roman" w:ascii="Times New Roman"/>
          <w:b w:val="false"/>
        </w:rPr>
        <w:t>,</w:t>
      </w:r>
    </w:p>
    <w:p w:rsidRDefault="00A8559B" w:rsidP="00A8559B" w:rsidR="00F1236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F12369" w:rsidRPr="00F12369">
        <w:rPr>
          <w:rFonts w:hAnsi="Times New Roman" w:ascii="Times New Roman"/>
          <w:b w:val="false"/>
        </w:rPr>
        <w:t>AKTIVA 15 j.d.o.o.</w:t>
      </w:r>
      <w:r w:rsidR="00F12369">
        <w:rPr>
          <w:rFonts w:hAnsi="Times New Roman" w:ascii="Times New Roman"/>
          <w:b w:val="false"/>
        </w:rPr>
        <w:t xml:space="preserve"> </w:t>
      </w:r>
      <w:r w:rsidR="00F12369" w:rsidRPr="00F12369">
        <w:rPr>
          <w:rFonts w:hAnsi="Times New Roman" w:ascii="Times New Roman"/>
          <w:b w:val="false"/>
        </w:rPr>
        <w:t>Gračišće</w:t>
      </w:r>
      <w:r w:rsidR="00F12369">
        <w:rPr>
          <w:rFonts w:hAnsi="Times New Roman" w:ascii="Times New Roman"/>
          <w:b w:val="false"/>
        </w:rPr>
        <w:t xml:space="preserve">, </w:t>
      </w:r>
      <w:r w:rsidR="00F12369" w:rsidRPr="00F12369">
        <w:rPr>
          <w:rFonts w:hAnsi="Times New Roman" w:ascii="Times New Roman"/>
          <w:b w:val="false"/>
        </w:rPr>
        <w:t>Marcani 131 C</w:t>
      </w:r>
      <w:r w:rsidR="00F12369">
        <w:rPr>
          <w:rFonts w:hAnsi="Times New Roman" w:ascii="Times New Roman"/>
          <w:b w:val="false"/>
        </w:rPr>
        <w:t>,</w:t>
      </w:r>
      <w:r w:rsidR="00F12369" w:rsidRPr="00F12369">
        <w:rPr>
          <w:rFonts w:hAnsi="Times New Roman" w:ascii="Times New Roman"/>
          <w:b w:val="false"/>
        </w:rPr>
        <w:t xml:space="preserve"> </w:t>
      </w:r>
      <w:r w:rsidR="00F12369">
        <w:rPr>
          <w:rFonts w:hAnsi="Times New Roman" w:ascii="Times New Roman"/>
          <w:b w:val="false"/>
        </w:rPr>
        <w:t>OIB</w:t>
      </w:r>
      <w:r>
        <w:rPr>
          <w:rFonts w:hAnsi="Times New Roman" w:ascii="Times New Roman"/>
          <w:b w:val="false"/>
        </w:rPr>
        <w:t>:</w:t>
      </w:r>
      <w:r w:rsidR="00F12369">
        <w:rPr>
          <w:rFonts w:hAnsi="Times New Roman" w:ascii="Times New Roman"/>
          <w:b w:val="false"/>
        </w:rPr>
        <w:t xml:space="preserve"> </w:t>
      </w:r>
      <w:r w:rsidR="00F12369" w:rsidRPr="00F12369">
        <w:rPr>
          <w:rFonts w:hAnsi="Times New Roman" w:ascii="Times New Roman"/>
          <w:b w:val="false"/>
        </w:rPr>
        <w:t>60714035074</w:t>
      </w:r>
      <w:r w:rsidR="00F12369"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F12369">
        <w:rPr>
          <w:rFonts w:hAnsi="Times New Roman" w:ascii="Times New Roman"/>
          <w:b w:val="false"/>
        </w:rPr>
        <w:t>1724070001100424977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0C7E8A">
        <w:rPr>
          <w:rFonts w:hAnsi="Times New Roman" w:ascii="Times New Roman"/>
          <w:b w:val="false"/>
        </w:rPr>
        <w:t>11.627,00</w:t>
      </w:r>
      <w:r w:rsidR="002D0090" w:rsidRPr="002D0090">
        <w:rPr>
          <w:rFonts w:hAnsi="Times New Roman" w:ascii="Times New Roman"/>
          <w:b w:val="false"/>
        </w:rPr>
        <w:t xml:space="preserve"> kuna</w:t>
      </w:r>
      <w:r w:rsidR="00F12369"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0C7E8A">
        <w:rPr>
          <w:rFonts w:hAnsi="Times New Roman" w:ascii="Times New Roman"/>
          <w:b w:val="false"/>
        </w:rPr>
        <w:t>13103</w:t>
      </w:r>
      <w:r w:rsidR="00F12369">
        <w:rPr>
          <w:rFonts w:hAnsi="Times New Roman" w:ascii="Times New Roman"/>
          <w:b w:val="false"/>
        </w:rPr>
        <w:t>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0C7E8A">
        <w:rPr>
          <w:rFonts w:hAnsi="Times New Roman" w:ascii="Times New Roman"/>
          <w:b w:val="false"/>
        </w:rPr>
        <w:t xml:space="preserve"> </w:t>
      </w:r>
      <w:r w:rsidR="00A8559B" w:rsidRPr="00F12369">
        <w:rPr>
          <w:rFonts w:hAnsi="Times New Roman" w:ascii="Times New Roman"/>
          <w:b w:val="false"/>
        </w:rPr>
        <w:t xml:space="preserve">AKTIVA </w:t>
      </w:r>
      <w:r w:rsidR="00A8559B">
        <w:rPr>
          <w:rFonts w:hAnsi="Times New Roman" w:ascii="Times New Roman"/>
          <w:b w:val="false"/>
        </w:rPr>
        <w:t>KAPITAL</w:t>
      </w:r>
      <w:r w:rsidR="00A8559B" w:rsidRPr="00F12369">
        <w:rPr>
          <w:rFonts w:hAnsi="Times New Roman" w:ascii="Times New Roman"/>
          <w:b w:val="false"/>
        </w:rPr>
        <w:t xml:space="preserve"> d.o.o.</w:t>
      </w:r>
      <w:r w:rsidR="00A8559B">
        <w:rPr>
          <w:rFonts w:hAnsi="Times New Roman" w:ascii="Times New Roman"/>
          <w:b w:val="false"/>
        </w:rPr>
        <w:t xml:space="preserve"> </w:t>
      </w:r>
      <w:r w:rsidR="00A8559B" w:rsidRPr="00F12369">
        <w:rPr>
          <w:rFonts w:hAnsi="Times New Roman" w:ascii="Times New Roman"/>
          <w:b w:val="false"/>
        </w:rPr>
        <w:t>Gračišće</w:t>
      </w:r>
      <w:r w:rsidR="00A8559B">
        <w:rPr>
          <w:rFonts w:hAnsi="Times New Roman" w:ascii="Times New Roman"/>
          <w:b w:val="false"/>
        </w:rPr>
        <w:t xml:space="preserve">, </w:t>
      </w:r>
      <w:r w:rsidR="00A8559B" w:rsidRPr="00F12369">
        <w:rPr>
          <w:rFonts w:hAnsi="Times New Roman" w:ascii="Times New Roman"/>
          <w:b w:val="false"/>
        </w:rPr>
        <w:t>Marcani 131 C</w:t>
      </w:r>
      <w:r w:rsidR="00A8559B">
        <w:rPr>
          <w:rFonts w:hAnsi="Times New Roman" w:ascii="Times New Roman"/>
          <w:b w:val="false"/>
        </w:rPr>
        <w:t>,</w:t>
      </w:r>
      <w:r w:rsidR="00A8559B" w:rsidRPr="00F12369">
        <w:rPr>
          <w:rFonts w:hAnsi="Times New Roman" w:ascii="Times New Roman"/>
          <w:b w:val="false"/>
        </w:rPr>
        <w:t xml:space="preserve"> </w:t>
      </w:r>
      <w:r w:rsidR="00A8559B">
        <w:rPr>
          <w:rFonts w:hAnsi="Times New Roman" w:ascii="Times New Roman"/>
          <w:b w:val="false"/>
        </w:rPr>
        <w:t>OIB: 60869680078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A8559B">
        <w:rPr>
          <w:rFonts w:hAnsi="Times New Roman" w:ascii="Times New Roman"/>
          <w:b w:val="false"/>
        </w:rPr>
        <w:t>3525000091101397861</w:t>
      </w:r>
      <w:r w:rsidR="00585438" w:rsidRPr="00585438">
        <w:rPr>
          <w:rFonts w:hAnsi="Times New Roman" w:ascii="Times New Roman"/>
          <w:b w:val="false"/>
        </w:rPr>
        <w:t xml:space="preserve">, u iznosu od </w:t>
      </w:r>
      <w:r w:rsidR="000C7E8A">
        <w:rPr>
          <w:rFonts w:hAnsi="Times New Roman" w:ascii="Times New Roman"/>
          <w:b w:val="false"/>
        </w:rPr>
        <w:t>11.627,00</w:t>
      </w:r>
      <w:r w:rsidR="00585438" w:rsidRPr="00585438">
        <w:rPr>
          <w:rFonts w:hAnsi="Times New Roman" w:ascii="Times New Roman"/>
          <w:b w:val="false"/>
        </w:rPr>
        <w:t xml:space="preserve"> kuna, identifikator nadmetanja </w:t>
      </w:r>
      <w:r w:rsidR="000C7E8A">
        <w:rPr>
          <w:rFonts w:hAnsi="Times New Roman" w:ascii="Times New Roman"/>
          <w:b w:val="false"/>
        </w:rPr>
        <w:t>13103</w:t>
      </w:r>
      <w:r w:rsidR="00585438" w:rsidRPr="00585438">
        <w:rPr>
          <w:rFonts w:hAnsi="Times New Roman" w:ascii="Times New Roman"/>
          <w:b w:val="false"/>
        </w:rPr>
        <w:t>,</w:t>
      </w:r>
    </w:p>
    <w:p w:rsidRDefault="00585438" w:rsidP="00C6009E" w:rsidR="002D00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0C7E8A">
        <w:rPr>
          <w:rFonts w:hAnsi="Times New Roman" w:ascii="Times New Roman"/>
          <w:b w:val="false"/>
        </w:rPr>
        <w:t xml:space="preserve"> </w:t>
      </w:r>
      <w:r w:rsidR="00A8559B">
        <w:rPr>
          <w:rFonts w:hAnsi="Times New Roman" w:ascii="Times New Roman"/>
          <w:b w:val="false"/>
        </w:rPr>
        <w:t>Zoran Mrša iz Rijeke, Korzo 30, OIB: 75161226998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A8559B">
        <w:rPr>
          <w:rFonts w:hAnsi="Times New Roman" w:ascii="Times New Roman"/>
          <w:b w:val="false"/>
        </w:rPr>
        <w:t>6323600003210538992</w:t>
      </w:r>
      <w:r w:rsidRPr="00585438">
        <w:rPr>
          <w:rFonts w:hAnsi="Times New Roman" w:ascii="Times New Roman"/>
          <w:b w:val="false"/>
        </w:rPr>
        <w:t xml:space="preserve">, u iznosu od </w:t>
      </w:r>
      <w:r w:rsidR="000C7E8A">
        <w:rPr>
          <w:rFonts w:hAnsi="Times New Roman" w:ascii="Times New Roman"/>
          <w:b w:val="false"/>
        </w:rPr>
        <w:t>11.627,00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 w:rsidR="000C7E8A">
        <w:rPr>
          <w:rFonts w:hAnsi="Times New Roman" w:ascii="Times New Roman"/>
          <w:b w:val="false"/>
        </w:rPr>
        <w:t>13103</w:t>
      </w:r>
      <w:r w:rsidRPr="00585438">
        <w:rPr>
          <w:rFonts w:hAnsi="Times New Roman" w:ascii="Times New Roman"/>
          <w:b w:val="false"/>
        </w:rPr>
        <w:t>,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0C7E8A">
        <w:rPr>
          <w:rFonts w:hAnsi="Times New Roman" w:ascii="Times New Roman"/>
          <w:b w:val="false"/>
        </w:rPr>
        <w:t xml:space="preserve"> </w:t>
      </w:r>
      <w:r w:rsidR="00A8559B">
        <w:rPr>
          <w:rFonts w:hAnsi="Times New Roman" w:ascii="Times New Roman"/>
          <w:b w:val="false"/>
        </w:rPr>
        <w:t>Hrvoje Bićanić iz Ogulina, Pešćenica 37, OIB: 92209421809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A8559B">
        <w:rPr>
          <w:rFonts w:hAnsi="Times New Roman" w:ascii="Times New Roman"/>
          <w:b w:val="false"/>
        </w:rPr>
        <w:t>2323900013200486036</w:t>
      </w:r>
      <w:r w:rsidRPr="002D0090">
        <w:rPr>
          <w:rFonts w:hAnsi="Times New Roman" w:ascii="Times New Roman"/>
          <w:b w:val="false"/>
        </w:rPr>
        <w:t xml:space="preserve">, u iznosu od </w:t>
      </w:r>
      <w:r w:rsidR="000C7E8A">
        <w:rPr>
          <w:rFonts w:hAnsi="Times New Roman" w:ascii="Times New Roman"/>
          <w:b w:val="false"/>
        </w:rPr>
        <w:t>11.627,00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 w:rsidR="000C7E8A">
        <w:rPr>
          <w:rFonts w:hAnsi="Times New Roman" w:ascii="Times New Roman"/>
          <w:b w:val="false"/>
        </w:rPr>
        <w:t>13103</w:t>
      </w:r>
      <w:r w:rsidR="00A8559B">
        <w:rPr>
          <w:rFonts w:hAnsi="Times New Roman" w:ascii="Times New Roman"/>
          <w:b w:val="false"/>
        </w:rPr>
        <w:t>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3F106E" w:rsidR="00DA5BD1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3F106E">
        <w:rPr>
          <w:rFonts w:hAnsi="Times New Roman" w:ascii="Times New Roman"/>
          <w:b w:val="false"/>
        </w:rPr>
        <w:t>2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A8559B">
        <w:rPr>
          <w:rFonts w:hAnsi="Times New Roman" w:ascii="Times New Roman"/>
          <w:b w:val="false"/>
        </w:rPr>
        <w:t xml:space="preserve">ožujka </w:t>
      </w:r>
      <w:r w:rsidR="00CF3839" w:rsidRPr="00CF3839">
        <w:rPr>
          <w:rFonts w:hAnsi="Times New Roman" w:ascii="Times New Roman"/>
          <w:b w:val="false"/>
        </w:rPr>
        <w:t>201</w:t>
      </w:r>
      <w:r w:rsidR="00A8559B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3F106E" w:rsidP="00C6009E" w:rsidR="003F106E" w:rsidRPr="008F7763">
      <w:pPr>
        <w:jc w:val="both"/>
        <w:rPr>
          <w:rFonts w:hAnsi="Times New Roman" w:ascii="Times New Roman"/>
          <w:b w:val="false"/>
        </w:rPr>
      </w:pPr>
    </w:p>
    <w:p w:rsidRDefault="003F106E" w:rsidP="003F106E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DA5BD1" w:rsidRPr="008F7763">
        <w:rPr>
          <w:rFonts w:hAnsi="Times New Roman" w:ascii="Times New Roman"/>
          <w:b w:val="false"/>
        </w:rPr>
        <w:t>tečajni sudac</w:t>
      </w:r>
    </w:p>
    <w:p w:rsidRDefault="00661BC8" w:rsidP="003F106E" w:rsidR="00661BC8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3F106E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7E10A5">
        <w:rPr>
          <w:rFonts w:hAnsi="Times New Roman" w:ascii="Times New Roman"/>
          <w:b w:val="false"/>
        </w:rPr>
        <w:t>, v.r.</w:t>
      </w: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A8559B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ova </w:t>
      </w:r>
      <w:r w:rsidR="003F106E">
        <w:rPr>
          <w:rFonts w:hAnsi="Times New Roman" w:ascii="Times New Roman"/>
          <w:b w:val="false"/>
        </w:rPr>
        <w:t xml:space="preserve">278, </w:t>
      </w:r>
      <w:r w:rsidR="00A8559B">
        <w:rPr>
          <w:rFonts w:hAnsi="Times New Roman" w:ascii="Times New Roman"/>
          <w:b w:val="false"/>
        </w:rPr>
        <w:t>301,</w:t>
      </w:r>
      <w:r w:rsidR="00426BE8">
        <w:rPr>
          <w:rFonts w:hAnsi="Times New Roman" w:ascii="Times New Roman"/>
          <w:b w:val="false"/>
        </w:rPr>
        <w:t xml:space="preserve"> te </w:t>
      </w:r>
      <w:r w:rsidR="00A8559B">
        <w:rPr>
          <w:rFonts w:hAnsi="Times New Roman" w:ascii="Times New Roman"/>
          <w:b w:val="false"/>
        </w:rPr>
        <w:t>308-311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0C7E8A" w:rsidR="00C6009E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361" w:right="1418" w:top="13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78C" w:rsidP="00DA5BD1" w:rsidR="003F278C">
      <w:r>
        <w:separator/>
      </w:r>
    </w:p>
  </w:endnote>
  <w:endnote w:id="0" w:type="continuationSeparator">
    <w:p w:rsidRDefault="003F278C" w:rsidP="00DA5BD1" w:rsidR="003F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10A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0A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E10A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78C" w:rsidP="00DA5BD1" w:rsidR="003F278C">
      <w:r>
        <w:separator/>
      </w:r>
    </w:p>
  </w:footnote>
  <w:footnote w:id="0" w:type="continuationSeparator">
    <w:p w:rsidRDefault="003F278C" w:rsidP="00DA5BD1" w:rsidR="003F2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3F106E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E10A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3F106E">
          <w:rPr>
            <w:rFonts w:hAnsi="Times New Roman" w:ascii="Times New Roman"/>
            <w:b w:val="false"/>
          </w:rPr>
          <w:t>10 St-1050/2016-75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A5BD1"/>
    <w:rsid w:val="00036438"/>
    <w:rsid w:val="00046301"/>
    <w:rsid w:val="00057935"/>
    <w:rsid w:val="00062FEC"/>
    <w:rsid w:val="000C7E8A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3F106E"/>
    <w:rsid w:val="003F278C"/>
    <w:rsid w:val="004208E2"/>
    <w:rsid w:val="00426BE8"/>
    <w:rsid w:val="004550A0"/>
    <w:rsid w:val="004A71B6"/>
    <w:rsid w:val="004E3D3F"/>
    <w:rsid w:val="00524B1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92333"/>
    <w:rsid w:val="007B071B"/>
    <w:rsid w:val="007E10A5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8559B"/>
    <w:rsid w:val="00AB4A25"/>
    <w:rsid w:val="00B507CB"/>
    <w:rsid w:val="00B70CB0"/>
    <w:rsid w:val="00B90FED"/>
    <w:rsid w:val="00C36D1C"/>
    <w:rsid w:val="00C6009E"/>
    <w:rsid w:val="00C776FA"/>
    <w:rsid w:val="00C95559"/>
    <w:rsid w:val="00CE056E"/>
    <w:rsid w:val="00CF3839"/>
    <w:rsid w:val="00D50A1D"/>
    <w:rsid w:val="00D7411C"/>
    <w:rsid w:val="00D841D3"/>
    <w:rsid w:val="00D96AD8"/>
    <w:rsid w:val="00DA5BD1"/>
    <w:rsid w:val="00E24EC1"/>
    <w:rsid w:val="00E35E8D"/>
    <w:rsid w:val="00E62FFF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3BED1755"/>
  <w15:docId w15:val="{30682877-44DA-4988-A47C-2BFC7BCEC64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0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0A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0A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0A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ročišniku 14.7.'17., a preslik
na VTS-u</izvorni_sadrzaj>
    <derivirana_varijabla naziv="DomainObject.Predmet.Opis_1">spis je u ročišniku 14.7.'17., a preslik
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04.05.2017. Steč. upr. dostavio prijave tražbina - tri registratora - u referadi 10</izvorni_sadrzaj>
    <derivirana_varijabla naziv="DomainObject.Predmet.PrimjedbaSuca_1">04.05.2017. Steč. upr. dostavio prijave tražbina - tri registratora - u referadi 10</derivirana_varijabla>
  </DomainObject.Predmet.PrimjedbaSuc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izvorni_sadrzaj>
    <derivirana_varijabla naziv="DomainObject.Predmet.OstaliListFormated_1"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izvorni_sadrzaj>
    <derivirana_varijabla naziv="DomainObject.Predmet.OstaliListFormatedOIB_1"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derivirana_varijabla>
  </DomainObject.Predmet.OstaliListFormatedWithAdressOIB>
  <DomainObject.Predmet.OstaliListNazivFormated>
    <izvorni_sadrzaj>
      <item>ŽDO PULA, PULA</item>
      <item>Odvj. Dalibor Valinčić</item>
      <item>Nikola Sulić</item>
      <item>Odvj. Marko Krpan</item>
    </izvorni_sadrzaj>
    <derivirana_varijabla naziv="DomainObject.Predmet.OstaliListNazivFormated_1">
      <item>ŽDO PULA, PULA</item>
      <item>Odvj. Dalibor Valinčić</item>
      <item>Nikola Sulić</item>
      <item>Odvj. Marko Krpan</item>
    </derivirana_varijabla>
  </DomainObject.Predmet.OstaliListNazivFormated>
  <DomainObject.Predmet.OstaliListNazivFormatedOIB>
    <izvorni_sadrzaj>
      <item>ŽDO PULA, PULA</item>
      <item>Odvj. Dalibor Valinčić</item>
      <item>Nikola Sulić, OIB 70053548510</item>
      <item>Odvj. Marko Krpan</item>
    </izvorni_sadrzaj>
    <derivirana_varijabla naziv="DomainObject.Predmet.OstaliListNazivFormatedOIB_1">
      <item>ŽDO PULA, PULA</item>
      <item>Odvj. Dalibor Valinčić</item>
      <item>Nikola Sulić, OIB 70053548510</item>
      <item>Odvj. 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  <item>, OIB null</item>
      <item>, OIB 70053548510</item>
      <item>, OIB null</item>
    </izvorni_sadrzaj>
    <derivirana_varijabla naziv="DomainObject.Predmet.SudioniciListNazivOIB_1">
      <item>, OIB 81903043625</item>
      <item>, OIB 18683136487</item>
      <item>, OIB null</item>
      <item>, OIB null</item>
      <item>, OIB 70053548510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prosinca 2017.</izvorni_sadrzaj>
    <derivirana_varijabla naziv="DomainObject.Predmet.DatumZadnjeOdrzaneSudskeRadnje_1">15. prosinca 2017.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St-1050/2016-64</izvorni_sadrzaj>
    <derivirana_varijabla naziv="DomainObject.PredzadnjaOdlukaIzPredmeta.Oznaka_1">St-1050/2016-64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2032</properties:Characters>
  <properties:Lines>51</properties:Lines>
  <properties:Paragraphs>26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2019-03-11T07:47:00Z</dcterms:created>
  <dc:creator>Jasmina Matika</dc:creator>
  <cp:lastModifiedBy>Sanja Lakošeljac</cp:lastModifiedBy>
  <dcterms:modified xmlns:xsi="http://www.w3.org/2001/XMLSchema-instance" xsi:type="dcterms:W3CDTF">2019-03-12T12:12:00Z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(St-1050-16-75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