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cda2" w14:paraId="49ccda2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C642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0B0920">
        <w:t>4</w:t>
      </w:r>
      <w:r w:rsidR="004E21D3">
        <w:t>1</w:t>
      </w:r>
      <w:r>
        <w:t>/1</w:t>
      </w:r>
      <w:r w:rsidR="000B0920">
        <w:t>3</w:t>
      </w:r>
      <w:r>
        <w:t>-</w:t>
      </w:r>
      <w:r w:rsidR="000B0920">
        <w:t>1</w:t>
      </w:r>
      <w:r w:rsidR="00D3700C">
        <w:t>4</w:t>
      </w:r>
      <w:r w:rsidR="0091002B">
        <w:t>5</w:t>
      </w:r>
    </w:p>
    <w:p w:rsidRDefault="00951AB1" w:rsidP="00951AB1" w:rsidR="00951AB1" w:rsidRPr="00D21A2C"/>
    <w:p w:rsidRDefault="00951AB1" w:rsidP="00951AB1" w:rsidR="00D3700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E661E2" w:rsidR="00D3700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404275">
        <w:tab/>
      </w:r>
      <w:r w:rsidR="00404275">
        <w:tab/>
      </w:r>
    </w:p>
    <w:p w:rsidRDefault="00D3700C" w:rsidP="00E661E2" w:rsidR="00D3700C">
      <w:pPr>
        <w:ind w:hanging="720" w:left="360"/>
      </w:pPr>
    </w:p>
    <w:p w:rsidRDefault="00404275" w:rsidP="00E661E2" w:rsidR="00DE4372" w:rsidRPr="00E661E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91002B" w:rsidP="00E661E2" w:rsidR="008B2B3D">
      <w:pPr>
        <w:pStyle w:val="Naslov2"/>
        <w:rPr>
          <w:b w:val="false"/>
        </w:rPr>
      </w:pPr>
      <w:r>
        <w:rPr>
          <w:b w:val="false"/>
        </w:rPr>
        <w:t xml:space="preserve">DOPUNSKO </w:t>
      </w:r>
      <w:r w:rsidR="008B2B3D" w:rsidRPr="00951AB1">
        <w:rPr>
          <w:b w:val="false"/>
        </w:rPr>
        <w:t>RJEŠENJE</w:t>
      </w:r>
    </w:p>
    <w:p w:rsidRDefault="00D3700C" w:rsidP="00D3700C" w:rsidR="00D3700C" w:rsidRPr="00D3700C"/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0D6803" w:rsidRPr="000D6803">
        <w:t>HRID d.o.o. za graditeljstvo, trgovinu i usluge u stečaju, Valpovo, J. J. Strossmayera 14, MBS 030078991, OIB 67479860924</w:t>
      </w:r>
      <w:r w:rsidR="007C6CE2">
        <w:t xml:space="preserve">, </w:t>
      </w:r>
      <w:r w:rsidR="00E46A10">
        <w:t xml:space="preserve">dana </w:t>
      </w:r>
      <w:r w:rsidR="00D3700C">
        <w:t>2</w:t>
      </w:r>
      <w:r w:rsidR="00E46A10">
        <w:t xml:space="preserve">. </w:t>
      </w:r>
      <w:r w:rsidR="00D3700C">
        <w:t>rujna</w:t>
      </w:r>
      <w:r w:rsidR="00E46A10">
        <w:t xml:space="preserve"> 201</w:t>
      </w:r>
      <w:r w:rsidR="007C6CE2">
        <w:t>6</w:t>
      </w:r>
      <w:r w:rsidR="00E46A10">
        <w:t xml:space="preserve">. </w:t>
      </w:r>
    </w:p>
    <w:p w:rsidRDefault="00C70DC2" w:rsidP="00E81501" w:rsidR="00C70DC2">
      <w:pPr>
        <w:rPr>
          <w:b/>
          <w:bCs/>
        </w:rPr>
      </w:pPr>
    </w:p>
    <w:p w:rsidRDefault="00D3700C" w:rsidP="00E81501" w:rsidR="00D3700C">
      <w:pPr>
        <w:rPr>
          <w:b/>
          <w:bCs/>
        </w:rPr>
      </w:pPr>
    </w:p>
    <w:p w:rsidRDefault="008B2B3D" w:rsidP="00E661E2" w:rsidR="00DE4372" w:rsidRPr="00E661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C70DC2" w:rsidP="0006190F" w:rsidR="00C70DC2">
      <w:pPr>
        <w:rPr>
          <w:b/>
          <w:bCs/>
        </w:rPr>
      </w:pPr>
    </w:p>
    <w:p w:rsidRDefault="00D3700C" w:rsidP="0006190F" w:rsidR="00D3700C">
      <w:pPr>
        <w:rPr>
          <w:b/>
          <w:bCs/>
        </w:rPr>
      </w:pPr>
    </w:p>
    <w:p w:rsidRDefault="00D3700C" w:rsidP="00D3700C" w:rsidR="00D3700C">
      <w:pPr>
        <w:ind w:left="1410"/>
        <w:jc w:val="both"/>
      </w:pPr>
      <w:r>
        <w:t>Dopunjava se rješenje ovoga suda poslovnog broja 14 St-41/13-138 od 26. srpnja 2016. godine na način da točka 2. izreke rješenja sada glasi:</w:t>
      </w:r>
    </w:p>
    <w:p w:rsidRDefault="00D3700C" w:rsidP="00D3700C" w:rsidR="00D3700C">
      <w:pPr>
        <w:jc w:val="both"/>
      </w:pPr>
    </w:p>
    <w:p w:rsidRDefault="00D3700C" w:rsidP="009F06F7" w:rsidR="00D3700C">
      <w:pPr>
        <w:ind w:left="1418"/>
        <w:jc w:val="both"/>
      </w:pPr>
      <w:r>
        <w:t xml:space="preserve">„2. Nalaže se ponuditelju uplata kupovnine u iznosu od 60.704,25 kn umanjene za iznos položene jamčevine u iznosu od 8.093,90 kn, odnosno uplata iznosa od 52.610,35 kn u roku 30 dana od dana pravomoćnosti rješenja o dosudi na poseban račun Financijske agencije otvoren za tu namjenu IBAN: HR 1123900011300028787, Model: HR11. </w:t>
      </w:r>
    </w:p>
    <w:p w:rsidRDefault="00D3700C" w:rsidP="009F06F7" w:rsidR="00D3700C">
      <w:pPr>
        <w:ind w:left="1418"/>
        <w:jc w:val="both"/>
      </w:pPr>
      <w:r>
        <w:t>Pod „poziv na broj“ (PNB) kao podatak prvi (P1) treba upisati broj 4820, a kao podatak drugi broj P2 treba upisati broj 426 s iznosom od 60.704,25 kn.</w:t>
      </w:r>
    </w:p>
    <w:p w:rsidRDefault="00D3700C" w:rsidP="009F06F7" w:rsidR="00D3700C">
      <w:pPr>
        <w:ind w:left="1418"/>
        <w:jc w:val="both"/>
      </w:pPr>
      <w:r>
        <w:t>Podatak P1 i P2 nužno je odvojiti crticom (-).</w:t>
      </w:r>
    </w:p>
    <w:p w:rsidRDefault="00D3700C" w:rsidP="009F06F7" w:rsidR="00D3700C">
      <w:pPr>
        <w:ind w:left="1418"/>
        <w:jc w:val="both"/>
      </w:pPr>
      <w:r>
        <w:t>Prilikom uplate kupovnine na račun Financijske agencije potrebno je da uplatitelj u polje 71A na SWIFT-u ili na obrascu naloga za plaćanje u polje „Opcija troška“ naznači opciju „OUR“.“</w:t>
      </w:r>
    </w:p>
    <w:p w:rsidRDefault="00D3700C" w:rsidP="00D3700C" w:rsidR="00D3700C">
      <w:pPr>
        <w:jc w:val="both"/>
      </w:pPr>
    </w:p>
    <w:p w:rsidRDefault="00D3700C" w:rsidP="00D3700C" w:rsidR="00D3700C">
      <w:pPr>
        <w:jc w:val="both"/>
      </w:pPr>
      <w:r>
        <w:tab/>
      </w:r>
      <w:r>
        <w:tab/>
        <w:t>Ostale točke izreke predmetnog rješenja ostaju neizm</w:t>
      </w:r>
      <w:r w:rsidR="009F06F7">
        <w:t>i</w:t>
      </w:r>
      <w:r>
        <w:t>jenjene.</w:t>
      </w:r>
    </w:p>
    <w:p w:rsidRDefault="00D3700C" w:rsidP="00D3700C" w:rsidR="00D3700C">
      <w:pPr>
        <w:jc w:val="both"/>
      </w:pPr>
    </w:p>
    <w:p w:rsidRDefault="00D3700C" w:rsidP="00D3700C" w:rsidR="00D3700C">
      <w:pPr>
        <w:jc w:val="both"/>
      </w:pPr>
    </w:p>
    <w:p w:rsidRDefault="00D3700C" w:rsidP="00D3700C" w:rsidR="00D3700C">
      <w:pPr>
        <w:jc w:val="center"/>
      </w:pPr>
      <w:r>
        <w:t>Obrazloženje</w:t>
      </w:r>
    </w:p>
    <w:p w:rsidRDefault="00D3700C" w:rsidP="00D3700C" w:rsidR="00D3700C">
      <w:pPr>
        <w:jc w:val="both"/>
      </w:pPr>
    </w:p>
    <w:p w:rsidRDefault="00D3700C" w:rsidP="00D3700C" w:rsidR="00D3700C">
      <w:pPr>
        <w:jc w:val="both"/>
      </w:pPr>
    </w:p>
    <w:p w:rsidRDefault="00D3700C" w:rsidP="00D3700C" w:rsidR="00D3700C">
      <w:pPr>
        <w:pStyle w:val="Tijeloteksta"/>
      </w:pPr>
      <w:r>
        <w:tab/>
        <w:t>Financijska agencija, Regionalni centar Osijek, L. Jagera 1-3, Osijek, svojim podneskom Klasa: O/110-10/16-01/160, Ur.br.: 04-09-16-37 od 01.08.2016., predložila je dopunu rješenja ovoga suda poslovni broj 14 St-41/13-138 od 26. srpnja 2016. kako bi mogla po istom postupiti.</w:t>
      </w:r>
    </w:p>
    <w:p w:rsidRDefault="00D3700C" w:rsidP="00D3700C" w:rsidR="00D3700C">
      <w:pPr>
        <w:pStyle w:val="Tijeloteksta"/>
      </w:pPr>
    </w:p>
    <w:p w:rsidRDefault="009F06F7" w:rsidP="00D3700C" w:rsidR="009F06F7">
      <w:pPr>
        <w:pStyle w:val="Tijeloteksta"/>
      </w:pPr>
    </w:p>
    <w:p w:rsidRDefault="009F06F7" w:rsidP="00D3700C" w:rsidR="009F06F7">
      <w:pPr>
        <w:pStyle w:val="Tijeloteksta"/>
      </w:pPr>
    </w:p>
    <w:p w:rsidRDefault="009F06F7" w:rsidP="00D3700C" w:rsidR="009F06F7">
      <w:pPr>
        <w:pStyle w:val="Tijeloteksta"/>
      </w:pPr>
    </w:p>
    <w:p w:rsidRDefault="009F06F7" w:rsidP="00D3700C" w:rsidR="009F06F7">
      <w:pPr>
        <w:pStyle w:val="Tijeloteksta"/>
      </w:pPr>
    </w:p>
    <w:p w:rsidRDefault="009F06F7" w:rsidP="00D3700C" w:rsidR="009F06F7">
      <w:pPr>
        <w:pStyle w:val="Tijeloteksta"/>
      </w:pPr>
    </w:p>
    <w:p w:rsidRDefault="009F06F7" w:rsidP="00D3700C" w:rsidR="009F06F7">
      <w:pPr>
        <w:pStyle w:val="Tijeloteksta"/>
      </w:pPr>
    </w:p>
    <w:p w:rsidRDefault="009F06F7" w:rsidP="00D3700C" w:rsidR="009F06F7">
      <w:pPr>
        <w:pStyle w:val="Tijeloteksta"/>
      </w:pPr>
    </w:p>
    <w:p w:rsidRDefault="00D3700C" w:rsidP="00D3700C" w:rsidR="00D3700C">
      <w:pPr>
        <w:pStyle w:val="Tijeloteksta"/>
      </w:pPr>
      <w:r>
        <w:tab/>
        <w:t xml:space="preserve">Slijedom navedenoga odlučeno je kao u izreci temeljem čl. 339., 340. i 347. </w:t>
      </w:r>
      <w:r w:rsidR="009F06F7">
        <w:t xml:space="preserve">Zakona o parničnom postupku </w:t>
      </w:r>
      <w:r w:rsidR="009F06F7" w:rsidRPr="006F55E2">
        <w:t>(NN 53/91, 91/92, 58/93, 112/99, 88/01, 117/03, 88/05, 02/07, 84/08, 96/08, 123/08, 57/11, 148/11, 25/13 i 89/14)</w:t>
      </w:r>
      <w:r w:rsidR="009F06F7">
        <w:t xml:space="preserve"> </w:t>
      </w:r>
      <w:r>
        <w:t xml:space="preserve">u vezi s čl. 10. i 247. Stečajnog zakona (NN 71/15) i čl. 103. i 132.c Ovršnog zakona (NN 112/12, 25/13 i 93/14). </w:t>
      </w:r>
    </w:p>
    <w:p w:rsidRDefault="00D3700C" w:rsidP="00D3700C" w:rsidR="00D3700C">
      <w:pPr>
        <w:jc w:val="both"/>
      </w:pPr>
    </w:p>
    <w:p w:rsidRDefault="00D3700C" w:rsidP="00D3700C" w:rsidR="00D3700C">
      <w:pPr>
        <w:jc w:val="both"/>
      </w:pPr>
    </w:p>
    <w:p w:rsidRDefault="00D3700C" w:rsidP="00D3700C" w:rsidR="00D3700C">
      <w:pPr>
        <w:jc w:val="center"/>
      </w:pPr>
      <w:r>
        <w:t>U Osijeku 2. rujna 2016.</w:t>
      </w:r>
    </w:p>
    <w:p w:rsidRDefault="00D3700C" w:rsidP="00D3700C" w:rsidR="00D3700C">
      <w:pPr>
        <w:jc w:val="center"/>
      </w:pPr>
    </w:p>
    <w:p w:rsidRDefault="00D3700C" w:rsidP="00D3700C" w:rsidR="00D3700C">
      <w:pPr>
        <w:jc w:val="both"/>
      </w:pPr>
    </w:p>
    <w:p w:rsidRDefault="00D3700C" w:rsidP="00D3700C" w:rsidR="00D3700C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3700C" w:rsidP="00D3700C" w:rsidR="00D3700C">
      <w:pPr>
        <w:jc w:val="both"/>
      </w:pPr>
      <w:r>
        <w:t>Elizabete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D3700C" w:rsidP="00D3700C" w:rsidR="00D3700C">
      <w:pPr>
        <w:jc w:val="both"/>
      </w:pPr>
    </w:p>
    <w:p w:rsidRDefault="00D3700C" w:rsidP="00D3700C" w:rsidR="00D3700C">
      <w:pPr>
        <w:jc w:val="both"/>
      </w:pPr>
    </w:p>
    <w:p w:rsidRDefault="00D3700C" w:rsidP="00D3700C" w:rsidR="00D3700C">
      <w:pPr>
        <w:jc w:val="both"/>
      </w:pPr>
      <w:r>
        <w:t>POUKA O PRAVNOM LIJEKU:</w:t>
      </w:r>
    </w:p>
    <w:p w:rsidRDefault="00D3700C" w:rsidP="00D3700C" w:rsidR="00D3700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D3700C" w:rsidP="00D3700C" w:rsidR="00D3700C">
      <w:pPr>
        <w:jc w:val="both"/>
      </w:pPr>
    </w:p>
    <w:p w:rsidRDefault="00D3700C" w:rsidP="00D3700C" w:rsidR="00D3700C">
      <w:pPr>
        <w:jc w:val="both"/>
      </w:pPr>
    </w:p>
    <w:p w:rsidRDefault="00D3700C" w:rsidP="00D3700C" w:rsidR="00D3700C">
      <w:pPr>
        <w:jc w:val="both"/>
      </w:pPr>
      <w:r>
        <w:t>D N A :</w:t>
      </w:r>
    </w:p>
    <w:p w:rsidRDefault="00D3700C" w:rsidP="009F06F7" w:rsidR="00D3700C">
      <w:pPr>
        <w:numPr>
          <w:ilvl w:val="0"/>
          <w:numId w:val="11"/>
        </w:numPr>
        <w:jc w:val="both"/>
      </w:pPr>
      <w:r>
        <w:t>stečajni upravitelj</w:t>
      </w:r>
      <w:r w:rsidR="00D34B4A">
        <w:t xml:space="preserve"> Filip Babić</w:t>
      </w:r>
    </w:p>
    <w:p w:rsidRDefault="00D3700C" w:rsidP="009F06F7" w:rsidR="00D3700C">
      <w:pPr>
        <w:numPr>
          <w:ilvl w:val="0"/>
          <w:numId w:val="11"/>
        </w:numPr>
        <w:jc w:val="both"/>
      </w:pPr>
      <w:r>
        <w:t>Vladimir Šafran, Belišće, Ivane Brlić-Mažuranić 12</w:t>
      </w:r>
    </w:p>
    <w:p w:rsidRDefault="00D3700C" w:rsidP="009F06F7" w:rsidR="00D3700C">
      <w:pPr>
        <w:numPr>
          <w:ilvl w:val="0"/>
          <w:numId w:val="11"/>
        </w:numPr>
        <w:jc w:val="both"/>
      </w:pPr>
      <w:r>
        <w:t>Općinski sud u Osijek zk odjel Valpovo po pravomoćnosti</w:t>
      </w:r>
    </w:p>
    <w:p w:rsidRDefault="00D3700C" w:rsidP="009F06F7" w:rsidR="00D3700C">
      <w:pPr>
        <w:numPr>
          <w:ilvl w:val="0"/>
          <w:numId w:val="11"/>
        </w:numPr>
        <w:jc w:val="both"/>
      </w:pPr>
      <w:r>
        <w:t>Ministarstvo financija Porezna uprava Osijek po pravomoćnosti</w:t>
      </w:r>
    </w:p>
    <w:p w:rsidRDefault="00D3700C" w:rsidP="009F06F7" w:rsidR="00D3700C">
      <w:pPr>
        <w:numPr>
          <w:ilvl w:val="0"/>
          <w:numId w:val="11"/>
        </w:numPr>
        <w:jc w:val="both"/>
      </w:pPr>
      <w:r>
        <w:t>mrežna stranica e-Oglasna ploča sudova</w:t>
      </w:r>
    </w:p>
    <w:p w:rsidRDefault="00D3700C" w:rsidP="009F06F7" w:rsidR="00D3700C">
      <w:pPr>
        <w:numPr>
          <w:ilvl w:val="0"/>
          <w:numId w:val="11"/>
        </w:numPr>
        <w:jc w:val="both"/>
      </w:pPr>
      <w:r>
        <w:t>Financijska agencija radi objave na mrežnim stranicama</w:t>
      </w:r>
    </w:p>
    <w:p w:rsidRDefault="008B2B3D" w:rsidP="00D3700C" w:rsidR="008B2B3D" w:rsidRPr="0082309D">
      <w:pPr>
        <w:ind w:left="1425"/>
        <w:jc w:val="both"/>
        <w:rPr>
          <w:bCs/>
        </w:rPr>
      </w:pP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450" w:rsidR="00984450">
      <w:r>
        <w:separator/>
      </w:r>
    </w:p>
  </w:endnote>
  <w:endnote w:id="0" w:type="continuationSeparator">
    <w:p w:rsidRDefault="00984450" w:rsidR="00984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450" w:rsidR="00984450">
      <w:r>
        <w:separator/>
      </w:r>
    </w:p>
  </w:footnote>
  <w:footnote w:id="0" w:type="continuationSeparator">
    <w:p w:rsidRDefault="00984450" w:rsidR="00984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D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9F06F7" w:rsidRPr="009F06F7">
      <w:t xml:space="preserve">          14 St-41/13-14</w:t>
    </w:r>
    <w:r w:rsidR="0091002B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6E7"/>
    <w:multiLevelType w:val="hybridMultilevel"/>
    <w:tmpl w:val="7996DB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62F51534"/>
    <w:multiLevelType w:val="hybridMultilevel"/>
    <w:tmpl w:val="D67623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9"/>
  </w:num>
  <w:num w:numId="8">
    <w:abstractNumId w:val="7"/>
  </w:num>
  <w:num w:numId="9">
    <w:abstractNumId w:val="8"/>
  </w:num>
  <w:num w:numId="10">
    <w:abstractNumId w:val="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0920"/>
    <w:rsid w:val="000B2B77"/>
    <w:rsid w:val="000C3F74"/>
    <w:rsid w:val="000D2C84"/>
    <w:rsid w:val="000D39C4"/>
    <w:rsid w:val="000D6803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52B0B"/>
    <w:rsid w:val="00260BE9"/>
    <w:rsid w:val="0028382D"/>
    <w:rsid w:val="00285F51"/>
    <w:rsid w:val="0029145B"/>
    <w:rsid w:val="00296106"/>
    <w:rsid w:val="002B721E"/>
    <w:rsid w:val="002C262D"/>
    <w:rsid w:val="002C751A"/>
    <w:rsid w:val="002D01B9"/>
    <w:rsid w:val="002D33E1"/>
    <w:rsid w:val="002E04C4"/>
    <w:rsid w:val="002E62D6"/>
    <w:rsid w:val="002F0D0A"/>
    <w:rsid w:val="002F6B85"/>
    <w:rsid w:val="00311EE3"/>
    <w:rsid w:val="00313D4B"/>
    <w:rsid w:val="003219E7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B6D3E"/>
    <w:rsid w:val="004E21D3"/>
    <w:rsid w:val="004E72BF"/>
    <w:rsid w:val="0050403F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4E0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D0D12"/>
    <w:rsid w:val="007E20C7"/>
    <w:rsid w:val="007E301B"/>
    <w:rsid w:val="007F0C05"/>
    <w:rsid w:val="007F145B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52BDE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002B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450"/>
    <w:rsid w:val="00984DDD"/>
    <w:rsid w:val="009851B0"/>
    <w:rsid w:val="009908B2"/>
    <w:rsid w:val="00992C9B"/>
    <w:rsid w:val="009B3193"/>
    <w:rsid w:val="009C233E"/>
    <w:rsid w:val="009D4F6A"/>
    <w:rsid w:val="009E28FD"/>
    <w:rsid w:val="009F06F7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1F9C"/>
    <w:rsid w:val="00AE2C6C"/>
    <w:rsid w:val="00AE7CB3"/>
    <w:rsid w:val="00B01D27"/>
    <w:rsid w:val="00B118B6"/>
    <w:rsid w:val="00B13222"/>
    <w:rsid w:val="00B2243E"/>
    <w:rsid w:val="00B31EE0"/>
    <w:rsid w:val="00B32206"/>
    <w:rsid w:val="00B421AE"/>
    <w:rsid w:val="00B739C5"/>
    <w:rsid w:val="00B739E2"/>
    <w:rsid w:val="00B753CE"/>
    <w:rsid w:val="00B84B44"/>
    <w:rsid w:val="00B9516D"/>
    <w:rsid w:val="00BA3A6E"/>
    <w:rsid w:val="00BA51DE"/>
    <w:rsid w:val="00BA6E35"/>
    <w:rsid w:val="00BB379E"/>
    <w:rsid w:val="00BC2055"/>
    <w:rsid w:val="00BC4A1A"/>
    <w:rsid w:val="00BC7DAF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A064F"/>
    <w:rsid w:val="00CA3626"/>
    <w:rsid w:val="00CA3AAD"/>
    <w:rsid w:val="00CD54FD"/>
    <w:rsid w:val="00CD68B1"/>
    <w:rsid w:val="00D0447E"/>
    <w:rsid w:val="00D0723F"/>
    <w:rsid w:val="00D34B4A"/>
    <w:rsid w:val="00D3700C"/>
    <w:rsid w:val="00D42ABB"/>
    <w:rsid w:val="00D42E63"/>
    <w:rsid w:val="00D47929"/>
    <w:rsid w:val="00D528E4"/>
    <w:rsid w:val="00D53382"/>
    <w:rsid w:val="00D774F4"/>
    <w:rsid w:val="00D84521"/>
    <w:rsid w:val="00D84E49"/>
    <w:rsid w:val="00D96809"/>
    <w:rsid w:val="00DB1D98"/>
    <w:rsid w:val="00DC1863"/>
    <w:rsid w:val="00DC24BA"/>
    <w:rsid w:val="00DD09D7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661E2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23CB0"/>
    <w:rsid w:val="00F33730"/>
    <w:rsid w:val="00F345FC"/>
    <w:rsid w:val="00F5372E"/>
    <w:rsid w:val="00F7058A"/>
    <w:rsid w:val="00F709C5"/>
    <w:rsid w:val="00F902ED"/>
    <w:rsid w:val="00F940C7"/>
    <w:rsid w:val="00FA5039"/>
    <w:rsid w:val="00FA5C83"/>
    <w:rsid w:val="00FC0F60"/>
    <w:rsid w:val="00FC6426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customStyle="true" w:styleId="TijelotekstaChar" w:type="character">
    <w:name w:val="Tijelo teksta Char"/>
    <w:link w:val="Tijeloteksta"/>
    <w:rsid w:val="00D370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7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C7DA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C7DA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DA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DA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customStyle="1" w:styleId="TijelotekstaChar" w:type="character">
    <w:name w:val="Tijelo teksta Char"/>
    <w:link w:val="Tijeloteksta"/>
    <w:rsid w:val="00D3700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7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C7DA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C7DA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DA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DA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2013.</izvorni_sadrzaj>
    <derivirana_varijabla naziv="DomainObject.Predmet.DatumOsnivanja_1">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St-41/2013</izvorni_sadrzaj>
    <derivirana_varijabla naziv="DomainObject.Predmet.OznakaBroj_1">St-41/2013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HRID d.o.o. za graditeljstvo, trgovinu i usluge</izvorni_sadrzaj>
    <derivirana_varijabla naziv="DomainObject.Predmet.ProtustrankaFormated_1">  HRID d.o.o. za graditeljstvo, trgovinu i usluge</derivirana_varijabla>
  </DomainObject.Predmet.ProtustrankaFormated>
  <DomainObject.Predmet.ProtustrankaFormatedOIB>
    <izvorni_sadrzaj>  HRID d.o.o. za graditeljstvo, trgovinu i usluge, OIB 67479860924</izvorni_sadrzaj>
    <derivirana_varijabla naziv="DomainObject.Predmet.ProtustrankaFormatedOIB_1">  HRID d.o.o. za graditeljstvo, trgovinu i usluge, OIB 67479860924</derivirana_varijabla>
  </DomainObject.Predmet.ProtustrankaFormatedOIB>
  <DomainObject.Predmet.ProtustrankaFormatedWithAdress>
    <izvorni_sadrzaj> HRID d.o.o. za graditeljstvo, trgovinu i usluge, J.J.Strossmayera 14, Valpovo</izvorni_sadrzaj>
    <derivirana_varijabla naziv="DomainObject.Predmet.ProtustrankaFormatedWithAdress_1"> HRID d.o.o. za graditeljstvo, trgovinu i usluge, J.J.Strossmayera 14, Valpovo</derivirana_varijabla>
  </DomainObject.Predmet.ProtustrankaFormatedWithAdress>
  <DomainObject.Predmet.ProtustrankaFormatedWithAdressOIB>
    <izvorni_sadrzaj> HRID d.o.o. za graditeljstvo, trgovinu i usluge, OIB 67479860924, J.J.Strossmayera 14, Valpovo</izvorni_sadrzaj>
    <derivirana_varijabla naziv="DomainObject.Predmet.ProtustrankaFormatedWithAdressOIB_1"> HRID d.o.o. za graditeljstvo, trgovinu i usluge, OIB 67479860924, J.J.Strossmayera 14, Valpovo</derivirana_varijabla>
  </DomainObject.Predmet.ProtustrankaFormatedWithAdressOIB>
  <DomainObject.Predmet.ProtustrankaWithAdress>
    <izvorni_sadrzaj>HRID d.o.o. za graditeljstvo, trgovinu i usluge J.J.Strossmayera 14, Valpovo</izvorni_sadrzaj>
    <derivirana_varijabla naziv="DomainObject.Predmet.ProtustrankaWithAdress_1">HRID d.o.o. za graditeljstvo, trgovinu i usluge J.J.Strossmayera 14, Valpovo</derivirana_varijabla>
  </DomainObject.Predmet.ProtustrankaWithAdress>
  <DomainObject.Predmet.ProtustrankaWithAdressOIB>
    <izvorni_sadrzaj>HRID d.o.o. za graditeljstvo, trgovinu i usluge, OIB 67479860924, J.J.Strossmayera 14, Valpovo</izvorni_sadrzaj>
    <derivirana_varijabla naziv="DomainObject.Predmet.ProtustrankaWithAdressOIB_1">HRID d.o.o. za graditeljstvo, trgovinu i usluge, OIB 67479860924, J.J.Strossmayera 14, Valpovo</derivirana_varijabla>
  </DomainObject.Predmet.ProtustrankaWithAdressOIB>
  <DomainObject.Predmet.ProtustrankaNazivFormated>
    <izvorni_sadrzaj>HRID d.o.o. za graditeljstvo, trgovinu i usluge</izvorni_sadrzaj>
    <derivirana_varijabla naziv="DomainObject.Predmet.ProtustrankaNazivFormated_1">HRID d.o.o. za graditeljstvo, trgovinu i usluge</derivirana_varijabla>
  </DomainObject.Predmet.ProtustrankaNazivFormated>
  <DomainObject.Predmet.ProtustrankaNazivFormatedOIB>
    <izvorni_sadrzaj>HRID d.o.o. za graditeljstvo, trgovinu i usluge, OIB 67479860924</izvorni_sadrzaj>
    <derivirana_varijabla naziv="DomainObject.Predmet.ProtustrankaNazivFormatedOIB_1">HRID d.o.o. za graditeljstvo, trgovinu i usluge, OIB 67479860924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IVANKOVIĆ, DJELATNIK I DR. zastupanog po punomoćniku JOSIPA BOŠNJAK</izvorni_sadrzaj>
    <derivirana_varijabla naziv="DomainObject.Predmet.StrankaFormated_1">  DEJAN IVANKOVIĆ, DJELATNIK I DR. zastupanog po punomoćniku JOSIPA BOŠNJAK</derivirana_varijabla>
  </DomainObject.Predmet.StrankaFormated>
  <DomainObject.Predmet.StrankaFormatedOIB>
    <izvorni_sadrzaj>  DEJAN IVANKOVIĆ, DJELATNIK I DR. zastupanog po punomoćniku JOSIPA BOŠNJAK</izvorni_sadrzaj>
    <derivirana_varijabla naziv="DomainObject.Predmet.StrankaFormatedOIB_1">  DEJAN IVANKOVIĆ, DJELATNIK I DR. zastupanog po punomoćniku JOSIPA BOŠNJAK</derivirana_varijabla>
  </DomainObject.Predmet.StrankaFormatedOIB>
  <DomainObject.Predmet.StrankaFormatedWithAdress>
    <izvorni_sadrzaj> DEJAN IVANKOVIĆ, DJELATNIK I DR., V.NAZORA 20, ČRKOVCI zastupanog po punomoćniku JOSIPA BOŠNJAK</izvorni_sadrzaj>
    <derivirana_varijabla naziv="DomainObject.Predmet.StrankaFormatedWithAdress_1"> DEJAN IVANKOVIĆ, DJELATNIK I DR., V.NAZORA 20, ČRKOVCI zastupanog po punomoćniku JOSIPA BOŠNJAK</derivirana_varijabla>
  </DomainObject.Predmet.StrankaFormatedWithAdress>
  <DomainObject.Predmet.StrankaFormatedWithAdressOIB>
    <izvorni_sadrzaj> DEJAN IVANKOVIĆ, DJELATNIK I DR., V.NAZORA 20, ČRKOVCI zastupanog po punomoćniku JOSIPA BOŠNJAK</izvorni_sadrzaj>
    <derivirana_varijabla naziv="DomainObject.Predmet.StrankaFormatedWithAdressOIB_1"> DEJAN IVANKOVIĆ, DJELATNIK I DR., V.NAZORA 20, ČRKOVCI zastupanog po punomoćniku JOSIPA BOŠNJAK</derivirana_varijabla>
  </DomainObject.Predmet.StrankaFormatedWithAdressOIB>
  <DomainObject.Predmet.StrankaWithAdress>
    <izvorni_sadrzaj>DEJAN IVANKOVIĆ, DJELATNIK I DR. V.NAZORA 20,ČRKOVCI</izvorni_sadrzaj>
    <derivirana_varijabla naziv="DomainObject.Predmet.StrankaWithAdress_1">DEJAN IVANKOVIĆ, DJELATNIK I DR. V.NAZORA 20,ČRKOVCI</derivirana_varijabla>
  </DomainObject.Predmet.StrankaWithAdress>
  <DomainObject.Predmet.StrankaWithAdressOIB>
    <izvorni_sadrzaj>DEJAN IVANKOVIĆ, DJELATNIK I DR., V.NAZORA 20,ČRKOVCI</izvorni_sadrzaj>
    <derivirana_varijabla naziv="DomainObject.Predmet.StrankaWithAdressOIB_1">DEJAN IVANKOVIĆ, DJELATNIK I DR., V.NAZORA 20,ČRKOVCI</derivirana_varijabla>
  </DomainObject.Predmet.StrankaWithAdressOIB>
  <DomainObject.Predmet.StrankaNazivFormated>
    <izvorni_sadrzaj>DEJAN IVANKOVIĆ, DJELATNIK I DR.</izvorni_sadrzaj>
    <derivirana_varijabla naziv="DomainObject.Predmet.StrankaNazivFormated_1">DEJAN IVANKOVIĆ, DJELATNIK I DR.</derivirana_varijabla>
  </DomainObject.Predmet.StrankaNazivFormated>
  <DomainObject.Predmet.StrankaNazivFormatedOIB>
    <izvorni_sadrzaj>DEJAN IVANKOVIĆ, DJELATNIK I DR.</izvorni_sadrzaj>
    <derivirana_varijabla naziv="DomainObject.Predmet.StrankaNazivFormatedOIB_1">DEJAN IVANKOVIĆ, DJELATNIK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IVANKOVIĆ, DJELATNIK I DR. zastupanog po punomoćniku JOSIPA BOŠNJAK</item>
    </izvorni_sadrzaj>
    <derivirana_varijabla naziv="DomainObject.Predmet.StrankaListFormated_1">
      <item>DEJAN IVANKOVIĆ, DJELATNIK I DR. zastupanog po punomoćniku JOSIPA BOŠNJAK</item>
    </derivirana_varijabla>
  </DomainObject.Predmet.StrankaListFormated>
  <DomainObject.Predmet.StrankaListFormatedOIB>
    <izvorni_sadrzaj>
      <item>DEJAN IVANKOVIĆ, DJELATNIK I DR. zastupanog po punomoćniku JOSIPA BOŠNJAK</item>
    </izvorni_sadrzaj>
    <derivirana_varijabla naziv="DomainObject.Predmet.StrankaListFormatedOIB_1">
      <item>DEJAN IVANKOVIĆ, DJELATNIK I DR. zastupanog po punomoćniku JOSIPA BOŠNJAK</item>
    </derivirana_varijabla>
  </DomainObject.Predmet.StrankaListFormatedOIB>
  <DomainObject.Predmet.StrankaListFormatedWithAdress>
    <izvorni_sadrzaj>
      <item>DEJAN IVANKOVIĆ, DJELATNIK I DR., V.NAZORA 20, ČRKOVCI zastupanog po punomoćniku JOSIPA BOŠNJAK</item>
    </izvorni_sadrzaj>
    <derivirana_varijabla naziv="DomainObject.Predmet.StrankaListFormatedWithAdress_1">
      <item>DEJAN IVANKOVIĆ, DJELATNIK I DR., V.NAZORA 20, ČRKOVCI zastupanog po punomoćniku JOSIPA BOŠNJAK</item>
    </derivirana_varijabla>
  </DomainObject.Predmet.StrankaListFormatedWithAdress>
  <DomainObject.Predmet.StrankaListFormatedWithAdressOIB>
    <izvorni_sadrzaj>
      <item>DEJAN IVANKOVIĆ, DJELATNIK I DR., V.NAZORA 20, ČRKOVCI zastupanog po punomoćniku JOSIPA BOŠNJAK</item>
    </izvorni_sadrzaj>
    <derivirana_varijabla naziv="DomainObject.Predmet.StrankaListFormatedWithAdressOIB_1">
      <item>DEJAN IVANKOVIĆ, DJELATNIK I DR., V.NAZORA 20, ČRKOVCI zastupanog po punomoćniku JOSIPA BOŠNJAK</item>
    </derivirana_varijabla>
  </DomainObject.Predmet.StrankaListFormatedWithAdressOIB>
  <DomainObject.Predmet.StrankaListNazivFormated>
    <izvorni_sadrzaj>
      <item>DEJAN IVANKOVIĆ, DJELATNIK I DR.</item>
    </izvorni_sadrzaj>
    <derivirana_varijabla naziv="DomainObject.Predmet.StrankaListNazivFormated_1">
      <item>DEJAN IVANKOVIĆ, DJELATNIK I DR.</item>
    </derivirana_varijabla>
  </DomainObject.Predmet.StrankaListNazivFormated>
  <DomainObject.Predmet.StrankaListNazivFormatedOIB>
    <izvorni_sadrzaj>
      <item>DEJAN IVANKOVIĆ, DJELATNIK I DR.</item>
    </izvorni_sadrzaj>
    <derivirana_varijabla naziv="DomainObject.Predmet.StrankaListNazivFormatedOIB_1">
      <item>DEJAN IVANKOVIĆ, DJELATNIK I DR.</item>
    </derivirana_varijabla>
  </DomainObject.Predmet.StrankaListNazivFormatedOIB>
  <DomainObject.Predmet.ProtuStrankaListFormated>
    <izvorni_sadrzaj>
      <item>HRID d.o.o. za graditeljstvo, trgovinu i usluge</item>
    </izvorni_sadrzaj>
    <derivirana_varijabla naziv="DomainObject.Predmet.ProtuStrankaListFormated_1">
      <item>HRID d.o.o. za graditeljstvo, trgovinu i usluge</item>
    </derivirana_varijabla>
  </DomainObject.Predmet.ProtuStrankaListFormated>
  <DomainObject.Predmet.ProtuStrankaListFormatedOIB>
    <izvorni_sadrzaj>
      <item>HRID d.o.o. za graditeljstvo, trgovinu i usluge, OIB 67479860924</item>
    </izvorni_sadrzaj>
    <derivirana_varijabla naziv="DomainObject.Predmet.ProtuStrankaListFormatedOIB_1">
      <item>HRID d.o.o. za graditeljstvo, trgovinu i usluge, OIB 67479860924</item>
    </derivirana_varijabla>
  </DomainObject.Predmet.ProtuStrankaListFormatedOIB>
  <DomainObject.Predmet.ProtuStrankaListFormatedWithAdress>
    <izvorni_sadrzaj>
      <item>HRID d.o.o. za graditeljstvo, trgovinu i usluge, J.J.Strossmayera 14, Valpovo</item>
    </izvorni_sadrzaj>
    <derivirana_varijabla naziv="DomainObject.Predmet.ProtuStrankaListFormatedWithAdress_1">
      <item>HRID d.o.o. za graditeljstvo, trgovinu i usluge, J.J.Strossmayera 14, Valpovo</item>
    </derivirana_varijabla>
  </DomainObject.Predmet.ProtuStrankaListFormatedWithAdress>
  <DomainObject.Predmet.ProtuStrankaListFormatedWithAdressOIB>
    <izvorni_sadrzaj>
      <item>HRID d.o.o. za graditeljstvo, trgovinu i usluge, OIB 67479860924, J.J.Strossmayera 14, Valpovo</item>
    </izvorni_sadrzaj>
    <derivirana_varijabla naziv="DomainObject.Predmet.ProtuStrankaListFormatedWithAdressOIB_1">
      <item>HRID d.o.o. za graditeljstvo, trgovinu i usluge, OIB 67479860924, J.J.Strossmayera 14, Valpovo</item>
    </derivirana_varijabla>
  </DomainObject.Predmet.ProtuStrankaListFormatedWithAdressOIB>
  <DomainObject.Predmet.ProtuStrankaListNazivFormated>
    <izvorni_sadrzaj>
      <item>HRID d.o.o. za graditeljstvo, trgovinu i usluge</item>
    </izvorni_sadrzaj>
    <derivirana_varijabla naziv="DomainObject.Predmet.ProtuStrankaListNazivFormated_1">
      <item>HRID d.o.o. za graditeljstvo, trgovinu i usluge</item>
    </derivirana_varijabla>
  </DomainObject.Predmet.ProtuStrankaListNazivFormated>
  <DomainObject.Predmet.ProtuStrankaListNazivFormatedOIB>
    <izvorni_sadrzaj>
      <item>HRID d.o.o. za graditeljstvo, trgovinu i usluge, OIB 67479860924</item>
    </izvorni_sadrzaj>
    <derivirana_varijabla naziv="DomainObject.Predmet.ProtuStrankaListNazivFormatedOIB_1">
      <item>HRID d.o.o. za graditeljstvo, trgovinu i usluge, OIB 67479860924</item>
    </derivirana_varijabla>
  </DomainObject.Predmet.ProtuStrankaListNazivFormatedOIB>
  <DomainObject.Predmet.OstaliListFormated>
    <izvorni_sadrzaj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_1"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Formated>
  <DomainObject.Predmet.OstaliListFormatedOIB>
    <izvorni_sadrzaj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OIB_1"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FormatedOIB>
  <DomainObject.Predmet.OstaliListFormatedWithAdress>
    <izvorni_sadrzaj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_1"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>
  <DomainObject.Predmet.OstaliListFormatedWithAdressOIB>
    <izvorni_sadrzaj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OIB_1"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OIB>
  <DomainObject.Predmet.OstaliListNazivFormated>
    <izvorni_sadrzaj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_1"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NazivFormated>
  <DomainObject.Predmet.OstaliListNazivFormatedOIB>
    <izvorni_sadrzaj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OIB_1"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IVANKOVIĆ, DJELATNIK I DR.</izvorni_sadrzaj>
    <derivirana_varijabla naziv="DomainObject.Predmet.StrankaIDrugi_1">DEJAN IVANKOVIĆ, DJELATNIK I DR.</derivirana_varijabla>
  </DomainObject.Predmet.StrankaIDrugi>
  <DomainObject.Predmet.ProtustrankaIDrugi>
    <izvorni_sadrzaj>HRID d.o.o. za graditeljstvo, trgovinu i usluge</izvorni_sadrzaj>
    <derivirana_varijabla naziv="DomainObject.Predmet.ProtustrankaIDrugi_1">HRID d.o.o. za graditeljstvo, trgovinu i usluge</derivirana_varijabla>
  </DomainObject.Predmet.ProtustrankaIDrugi>
  <DomainObject.Predmet.StrankaIDrugiAdressOIB>
    <izvorni_sadrzaj>DEJAN IVANKOVIĆ, DJELATNIK I DR., V.NAZORA 20, ČRKOVCI</izvorni_sadrzaj>
    <derivirana_varijabla naziv="DomainObject.Predmet.StrankaIDrugiAdressOIB_1">DEJAN IVANKOVIĆ, DJELATNIK I DR., V.NAZORA 20, ČRKOVCI</derivirana_varijabla>
  </DomainObject.Predmet.StrankaIDrugiAdressOIB>
  <DomainObject.Predmet.ProtustrankaIDrugiAdressOIB>
    <izvorni_sadrzaj>HRID d.o.o. za graditeljstvo, trgovinu i usluge, OIB 67479860924, J.J.Strossmayera 14, Valpovo</izvorni_sadrzaj>
    <derivirana_varijabla naziv="DomainObject.Predmet.ProtustrankaIDrugiAdressOIB_1">HRID d.o.o. za graditeljstvo, trgovinu i usluge, OIB 67479860924, J.J.Strossmayera 14,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SudioniciListNaziv_1"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SudioniciListNaziv>
  <DomainObject.Predmet.SudioniciListAdressOIB>
    <izvorni_sadrzaj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SudioniciListAdressOIB_1"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93601-17AD-4F24-9857-2333152CD7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396</properties:Words>
  <properties:Characters>2120</properties:Characters>
  <properties:Lines>76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2016-09-02T09:50:00Z</dcterms:created>
  <dc:creator>banka</dc:creator>
  <cp:lastModifiedBy>Elizabeta Đeke</cp:lastModifiedBy>
  <cp:lastPrinted>2016-02-25T07:43:00Z</cp:lastPrinted>
  <dcterms:modified xmlns:xsi="http://www.w3.org/2001/XMLSchema-instance" xsi:type="dcterms:W3CDTF">2016-09-02T11:27:00Z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