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C3619B" w:rsidR="001A4844" w:rsidRPr="001A4844">
        <w:trPr>
          <w:trHeight w:val="565"/>
        </w:trPr>
        <w:tc>
          <w:tcPr>
            <w:tcW w:type="dxa" w:w="2531"/>
          </w:tcPr>
          <w:p w:rsidRDefault="001A4844" w:rsidP="00C3619B" w:rsidR="001A4844" w:rsidRPr="001A4844">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1A4844" w:rsidP="00C3619B" w:rsidR="001A4844" w:rsidRPr="001A4844">
            <w:pPr>
              <w:jc w:val="center"/>
              <w:rPr>
                <w:sz w:val="24"/>
              </w:rPr>
            </w:pPr>
            <w:r w:rsidRPr="001A4844">
              <w:rPr>
                <w:sz w:val="24"/>
              </w:rPr>
              <w:t>Republika Hrvatska</w:t>
            </w:r>
          </w:p>
          <w:p w:rsidRDefault="001A4844" w:rsidP="00C3619B" w:rsidR="001A4844" w:rsidRPr="001A4844">
            <w:pPr>
              <w:jc w:val="center"/>
              <w:rPr>
                <w:sz w:val="24"/>
              </w:rPr>
            </w:pPr>
            <w:r w:rsidRPr="001A4844">
              <w:rPr>
                <w:sz w:val="24"/>
              </w:rPr>
              <w:t>Trgovački sud u Splitu</w:t>
            </w:r>
          </w:p>
          <w:p w:rsidRDefault="001A4844" w:rsidP="00C3619B" w:rsidR="001A4844" w:rsidRPr="001A4844">
            <w:pPr>
              <w:jc w:val="center"/>
              <w:rPr>
                <w:sz w:val="24"/>
              </w:rPr>
            </w:pPr>
            <w:r w:rsidRPr="001A4844">
              <w:rPr>
                <w:sz w:val="24"/>
              </w:rPr>
              <w:t xml:space="preserve">Split, </w:t>
            </w:r>
            <w:proofErr w:type="spellStart"/>
            <w:r w:rsidRPr="001A4844">
              <w:rPr>
                <w:sz w:val="24"/>
              </w:rPr>
              <w:t>Sukoišanska</w:t>
            </w:r>
            <w:proofErr w:type="spellEnd"/>
            <w:r w:rsidRPr="001A4844">
              <w:rPr>
                <w:sz w:val="24"/>
              </w:rPr>
              <w:t xml:space="preserve"> 6</w:t>
            </w:r>
          </w:p>
        </w:tc>
      </w:tr>
    </w:tbl>
    <w:p w14:textId="feb292c" w14:paraId="feb292c" w:rsidRDefault="001A4844" w:rsidP="007B4186" w:rsidR="00771086">
      <w:pPr>
        <w:jc w:val="right"/>
        <w15:collapsed w:val="false"/>
      </w:pPr>
      <w:r w:rsidRPr="001A4844">
        <w:t>Poslovni broj: 4. St-</w:t>
      </w:r>
      <w:r w:rsidR="007B4186">
        <w:t>1260</w:t>
      </w:r>
      <w:r>
        <w:t>/2016-</w:t>
      </w:r>
      <w:r w:rsidR="00CC141F">
        <w:t>152</w:t>
      </w:r>
    </w:p>
    <w:p w:rsidRDefault="008E48EA" w:rsidP="008E48EA" w:rsidR="008E48EA" w:rsidRPr="00A16878">
      <w:pPr>
        <w:spacing w:after="100" w:before="100"/>
        <w:jc w:val="center"/>
        <w:rPr>
          <w:rFonts w:eastAsiaTheme="minorHAnsi"/>
          <w:lang w:eastAsia="en-US"/>
        </w:rPr>
      </w:pPr>
      <w:r w:rsidRPr="00A16878">
        <w:rPr>
          <w:rFonts w:eastAsiaTheme="minorHAnsi"/>
          <w:lang w:eastAsia="en-US"/>
        </w:rPr>
        <w:t>R E P U B L I K A  H R V A T S K A</w:t>
      </w:r>
    </w:p>
    <w:p w:rsidRDefault="008E48EA" w:rsidP="007B4186" w:rsidR="00771086">
      <w:pPr>
        <w:spacing w:after="100" w:before="240"/>
        <w:jc w:val="center"/>
        <w:rPr>
          <w:rFonts w:eastAsiaTheme="minorHAnsi"/>
          <w:lang w:eastAsia="en-US"/>
        </w:rPr>
      </w:pPr>
      <w:r w:rsidRPr="00A16878">
        <w:rPr>
          <w:rFonts w:eastAsiaTheme="minorHAnsi"/>
          <w:lang w:eastAsia="en-US"/>
        </w:rPr>
        <w:t>R J E Š E N J E</w:t>
      </w:r>
    </w:p>
    <w:p w:rsidRDefault="008E48EA" w:rsidP="008E48EA" w:rsidR="008E48EA" w:rsidRPr="00037EED">
      <w:pPr>
        <w:spacing w:beforeLines="40" w:before="96"/>
        <w:jc w:val="both"/>
      </w:pPr>
      <w:r>
        <w:tab/>
        <w:t xml:space="preserve">Trgovački sud u Splitu, po </w:t>
      </w:r>
      <w:r w:rsidR="001A4844">
        <w:t>sucu Katarini Mikulić</w:t>
      </w:r>
      <w:r w:rsidRPr="00DF524F">
        <w:t>,</w:t>
      </w:r>
      <w:r w:rsidRPr="00002171">
        <w:t xml:space="preserve"> u stečajnom postupku nad dužnikom</w:t>
      </w:r>
      <w:r w:rsidRPr="0087363E">
        <w:rPr>
          <w:bCs/>
        </w:rPr>
        <w:t xml:space="preserve"> </w:t>
      </w:r>
      <w:r w:rsidR="007B4186" w:rsidRPr="009C525A">
        <w:t>MELCON d.o.o.</w:t>
      </w:r>
      <w:r w:rsidR="007B4186">
        <w:t xml:space="preserve"> u stečaju</w:t>
      </w:r>
      <w:r w:rsidR="007B4186" w:rsidRPr="009C525A">
        <w:t xml:space="preserve">, Don </w:t>
      </w:r>
      <w:proofErr w:type="spellStart"/>
      <w:r w:rsidR="007B4186" w:rsidRPr="009C525A">
        <w:t>Frane</w:t>
      </w:r>
      <w:proofErr w:type="spellEnd"/>
      <w:r w:rsidR="007B4186" w:rsidRPr="009C525A">
        <w:t xml:space="preserve"> Bulića 205, Solin, OIB: 79326486732</w:t>
      </w:r>
      <w:r w:rsidRPr="0062137D">
        <w:rPr>
          <w:bCs/>
        </w:rPr>
        <w:t>,</w:t>
      </w:r>
      <w:r>
        <w:t xml:space="preserve"> </w:t>
      </w:r>
      <w:r w:rsidR="00CC141F">
        <w:t>4. ožujka</w:t>
      </w:r>
      <w:r w:rsidR="007B4186">
        <w:t xml:space="preserve"> 2019. </w:t>
      </w:r>
    </w:p>
    <w:p w:rsidRDefault="008E48EA" w:rsidP="008E48EA" w:rsidR="008E48EA" w:rsidRPr="00037EED">
      <w:pPr>
        <w:spacing w:after="160" w:before="200"/>
        <w:jc w:val="center"/>
      </w:pPr>
      <w:r w:rsidRPr="00037EED">
        <w:t xml:space="preserve">r i j e š i o  j e </w:t>
      </w:r>
    </w:p>
    <w:p w:rsidRDefault="008E48EA" w:rsidP="007B4186" w:rsidR="00771086">
      <w:pPr>
        <w:pStyle w:val="Tijeloteksta2"/>
        <w:spacing w:beforeLines="40" w:before="96"/>
        <w:ind w:firstLine="708"/>
      </w:pPr>
      <w:r>
        <w:t xml:space="preserve"> I. </w:t>
      </w:r>
      <w:r w:rsidRPr="00037EED">
        <w:t>Saziva se skupština vjerovnika za dan</w:t>
      </w:r>
      <w:r>
        <w:t xml:space="preserve"> </w:t>
      </w:r>
      <w:r w:rsidR="00CC141F">
        <w:t>20. ožujka</w:t>
      </w:r>
      <w:r w:rsidR="00AC0C03">
        <w:t xml:space="preserve"> 2019.</w:t>
      </w:r>
      <w:r w:rsidRPr="00E55635">
        <w:rPr>
          <w:bCs/>
        </w:rPr>
        <w:t xml:space="preserve"> u </w:t>
      </w:r>
      <w:r w:rsidR="00CC141F">
        <w:rPr>
          <w:bCs/>
        </w:rPr>
        <w:t>09:15</w:t>
      </w:r>
      <w:r w:rsidRPr="00E55635">
        <w:rPr>
          <w:bCs/>
        </w:rPr>
        <w:t xml:space="preserve"> sati,</w:t>
      </w:r>
      <w:r>
        <w:rPr>
          <w:bCs/>
        </w:rPr>
        <w:t xml:space="preserve"> </w:t>
      </w:r>
      <w:r>
        <w:t xml:space="preserve">u </w:t>
      </w:r>
      <w:r w:rsidR="001A4844">
        <w:t>kabinet</w:t>
      </w:r>
      <w:r>
        <w:t xml:space="preserve"> br. </w:t>
      </w:r>
      <w:r w:rsidR="001A4844">
        <w:t>116/I</w:t>
      </w:r>
      <w:r>
        <w:t xml:space="preserve">, Trgovačkog suda u Splitu, </w:t>
      </w:r>
      <w:proofErr w:type="spellStart"/>
      <w:r>
        <w:t>Sukoišanska</w:t>
      </w:r>
      <w:proofErr w:type="spellEnd"/>
      <w:r>
        <w:t xml:space="preserve"> 6.</w:t>
      </w:r>
    </w:p>
    <w:p w:rsidRDefault="008E48EA" w:rsidP="007B4186" w:rsidR="00771086" w:rsidRPr="00037EED">
      <w:pPr>
        <w:spacing w:after="200" w:before="200"/>
        <w:jc w:val="center"/>
      </w:pPr>
      <w:r>
        <w:t>DNEVNI RED:</w:t>
      </w:r>
    </w:p>
    <w:p w:rsidRDefault="008E48EA" w:rsidP="00771086" w:rsidR="008E48EA">
      <w:pPr>
        <w:spacing w:lineRule="auto" w:line="276" w:beforeLines="40" w:before="96"/>
        <w:ind w:firstLine="708"/>
        <w:jc w:val="both"/>
      </w:pPr>
      <w:r>
        <w:t xml:space="preserve">1. </w:t>
      </w:r>
      <w:r w:rsidR="007B4186">
        <w:t>I</w:t>
      </w:r>
      <w:r>
        <w:t>zviješć</w:t>
      </w:r>
      <w:r w:rsidR="00CC141F">
        <w:t>e</w:t>
      </w:r>
      <w:r>
        <w:t xml:space="preserve"> o tijeku stečajnog postupka i stanju stečajne mase</w:t>
      </w:r>
    </w:p>
    <w:p w:rsidRDefault="008E48EA" w:rsidP="00771086" w:rsidR="00771086">
      <w:pPr>
        <w:spacing w:lineRule="auto" w:line="276" w:beforeLines="40" w:before="96"/>
        <w:ind w:firstLine="708"/>
        <w:jc w:val="both"/>
      </w:pPr>
      <w:r>
        <w:t xml:space="preserve">2. Donošenje odluke o </w:t>
      </w:r>
      <w:r w:rsidR="007B4186">
        <w:t xml:space="preserve">prijedlogu za sklapanje sudske nagodbe u parničnom predmetu tužitelja Tomislava </w:t>
      </w:r>
      <w:proofErr w:type="spellStart"/>
      <w:r w:rsidR="007B4186">
        <w:t>Knajdla</w:t>
      </w:r>
      <w:proofErr w:type="spellEnd"/>
      <w:r w:rsidR="007B4186">
        <w:t xml:space="preserve"> protiv tuženika ovdje stečajnog dužnika </w:t>
      </w:r>
    </w:p>
    <w:p w:rsidRDefault="007B4186" w:rsidP="008E48EA" w:rsidR="008E48EA">
      <w:pPr>
        <w:spacing w:beforeLines="40" w:before="96"/>
        <w:ind w:firstLine="708"/>
        <w:jc w:val="both"/>
      </w:pPr>
      <w:r>
        <w:t>3</w:t>
      </w:r>
      <w:r w:rsidR="008E48EA">
        <w:t>. Razno</w:t>
      </w:r>
    </w:p>
    <w:p w:rsidRDefault="008E48EA" w:rsidP="007B4186" w:rsidR="00771086">
      <w:pPr>
        <w:spacing w:before="200"/>
        <w:ind w:firstLine="709"/>
        <w:jc w:val="both"/>
      </w:pPr>
      <w:r>
        <w:t>II. Na skupštinu se pozivaju stečajni upravitelj i svi vjerovnici stečajnog dužnika.</w:t>
      </w:r>
      <w:r w:rsidRPr="00D062CF">
        <w:t xml:space="preserve"> </w:t>
      </w:r>
    </w:p>
    <w:p w:rsidRDefault="008E48EA" w:rsidP="007B4186" w:rsidR="00771086">
      <w:pPr>
        <w:spacing w:after="120" w:before="160"/>
        <w:jc w:val="center"/>
      </w:pPr>
      <w:r>
        <w:t>Obrazloženje</w:t>
      </w:r>
    </w:p>
    <w:p w:rsidRDefault="008E48EA" w:rsidP="007B4186" w:rsidR="00B97C8E">
      <w:pPr>
        <w:jc w:val="both"/>
      </w:pPr>
      <w:r>
        <w:tab/>
        <w:t xml:space="preserve">U stečajnom postupku koji se kod ovoga suda vodi </w:t>
      </w:r>
      <w:r w:rsidRPr="00B12AE6">
        <w:t xml:space="preserve">nad dužnikom </w:t>
      </w:r>
      <w:r w:rsidR="007B4186" w:rsidRPr="009C525A">
        <w:t>MELCON d.o.o.</w:t>
      </w:r>
      <w:r w:rsidR="007B4186">
        <w:t xml:space="preserve"> u stečaju</w:t>
      </w:r>
      <w:r w:rsidR="007B4186" w:rsidRPr="009C525A">
        <w:t xml:space="preserve">, Don </w:t>
      </w:r>
      <w:proofErr w:type="spellStart"/>
      <w:r w:rsidR="007B4186" w:rsidRPr="009C525A">
        <w:t>Frane</w:t>
      </w:r>
      <w:proofErr w:type="spellEnd"/>
      <w:r w:rsidR="007B4186" w:rsidRPr="009C525A">
        <w:t xml:space="preserve"> Bulića 205, Solin, OIB: 79326486732</w:t>
      </w:r>
      <w:r w:rsidRPr="00C15292">
        <w:t>,</w:t>
      </w:r>
      <w:r>
        <w:t xml:space="preserve"> podneskom od </w:t>
      </w:r>
      <w:r w:rsidR="00CC141F">
        <w:t>1. ožujka 2019</w:t>
      </w:r>
      <w:r>
        <w:t xml:space="preserve">. stečajni upravitelj </w:t>
      </w:r>
      <w:r w:rsidR="001A4844">
        <w:t xml:space="preserve">Ivan </w:t>
      </w:r>
      <w:r w:rsidR="007B4186">
        <w:t>Eterović</w:t>
      </w:r>
      <w:r>
        <w:t xml:space="preserve"> predložio je sudu sazivanje skupštine vjerovnika sa dnevnim redom navedenim pod točkom I. izreke ovog rješenja.</w:t>
      </w:r>
    </w:p>
    <w:p w:rsidRDefault="007B4186" w:rsidP="007B4186" w:rsidR="007B4186">
      <w:pPr>
        <w:jc w:val="both"/>
      </w:pPr>
    </w:p>
    <w:p w:rsidRDefault="008E48EA" w:rsidP="007B4186" w:rsidR="00B97C8E" w:rsidRPr="00B97C8E">
      <w:pPr>
        <w:jc w:val="both"/>
      </w:pPr>
      <w:r>
        <w:tab/>
      </w:r>
      <w:r w:rsidRPr="00B97C8E">
        <w:t xml:space="preserve">Slijedom navedenog, a temeljem odredbe </w:t>
      </w:r>
      <w:r w:rsidR="00B97C8E" w:rsidRPr="00B97C8E">
        <w:t>članka 104. Stečajnog zakona (</w:t>
      </w:r>
      <w:r w:rsidR="00B97C8E">
        <w:t>"Narodne novine" broj</w:t>
      </w:r>
      <w:r w:rsidR="00B97C8E" w:rsidRPr="00B97C8E">
        <w:t xml:space="preserve"> 71/2015, 104/17, dalje u tekstu: SZ) skupštinu vjerovnika saziva sud, na obrazloženi prijedlog stečajnog upravitelja</w:t>
      </w:r>
    </w:p>
    <w:p w:rsidRDefault="00B97C8E" w:rsidP="00284320" w:rsidR="00B97C8E"/>
    <w:p w:rsidRDefault="001A4844" w:rsidP="007B4186" w:rsidR="001A4844">
      <w:pPr>
        <w:ind w:firstLine="708" w:left="2124"/>
        <w:jc w:val="center"/>
      </w:pPr>
      <w:r>
        <w:t>U Splitu</w:t>
      </w:r>
      <w:r w:rsidR="007B4186">
        <w:t>,</w:t>
      </w:r>
      <w:r>
        <w:t xml:space="preserve"> </w:t>
      </w:r>
      <w:r w:rsidR="00CC141F">
        <w:t>4. ožujka</w:t>
      </w:r>
      <w:r>
        <w:t xml:space="preserve"> </w:t>
      </w:r>
      <w:r w:rsidR="007B4186">
        <w:t>2019</w:t>
      </w:r>
      <w:r>
        <w:t xml:space="preserve">. </w:t>
      </w:r>
      <w:r w:rsidR="007B4186">
        <w:tab/>
      </w:r>
      <w:r>
        <w:tab/>
      </w:r>
      <w:r>
        <w:tab/>
      </w:r>
      <w:r>
        <w:tab/>
      </w:r>
      <w:r>
        <w:tab/>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C3619B" w:rsidR="001A4844">
        <w:trPr>
          <w:trHeight w:val="488"/>
        </w:trPr>
        <w:tc>
          <w:tcPr>
            <w:tcW w:type="dxa" w:w="4227"/>
          </w:tcPr>
          <w:p w:rsidRDefault="001A4844" w:rsidP="00C3619B" w:rsidR="001A4844" w:rsidRPr="001A4844">
            <w:pPr>
              <w:jc w:val="center"/>
              <w:rPr>
                <w:bCs/>
                <w:sz w:val="24"/>
              </w:rPr>
            </w:pPr>
            <w:r w:rsidRPr="001A4844">
              <w:rPr>
                <w:bCs/>
                <w:sz w:val="24"/>
              </w:rPr>
              <w:t>Sudac</w:t>
            </w:r>
          </w:p>
          <w:p w:rsidRDefault="001A4844" w:rsidP="00C3619B" w:rsidR="001A4844" w:rsidRPr="001A4844">
            <w:pPr>
              <w:jc w:val="center"/>
              <w:rPr>
                <w:bCs/>
                <w:sz w:val="24"/>
              </w:rPr>
            </w:pPr>
          </w:p>
          <w:p w:rsidRDefault="001A4844" w:rsidP="00C3619B" w:rsidR="001A4844" w:rsidRPr="001A4844">
            <w:pPr>
              <w:jc w:val="center"/>
              <w:rPr>
                <w:bCs/>
                <w:sz w:val="24"/>
              </w:rPr>
            </w:pPr>
          </w:p>
        </w:tc>
      </w:tr>
      <w:tr w:rsidTr="007B4186" w:rsidR="001A4844">
        <w:trPr>
          <w:trHeight w:val="336"/>
        </w:trPr>
        <w:tc>
          <w:tcPr>
            <w:tcW w:type="dxa" w:w="4227"/>
          </w:tcPr>
          <w:p w:rsidRDefault="001A4844" w:rsidP="001A4844" w:rsidR="00DB0CC8">
            <w:pPr>
              <w:jc w:val="center"/>
              <w:rPr>
                <w:bCs/>
                <w:sz w:val="24"/>
              </w:rPr>
            </w:pPr>
            <w:r w:rsidRPr="001A4844">
              <w:rPr>
                <w:bCs/>
                <w:sz w:val="24"/>
              </w:rPr>
              <w:t>Katarina Mikulić</w:t>
            </w:r>
            <w:r w:rsidR="00DB0CC8">
              <w:rPr>
                <w:bCs/>
                <w:sz w:val="24"/>
              </w:rPr>
              <w:t>,v.r.</w:t>
            </w:r>
          </w:p>
          <w:p w:rsidRDefault="00DB0CC8" w:rsidP="0071700F" w:rsidR="00DB0CC8">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 xml:space="preserve">točnost </w:t>
            </w:r>
            <w:proofErr w:type="spellStart"/>
            <w:r>
              <w:rPr>
                <w:rFonts w:hAnsi="Times New Roman" w:ascii="Times New Roman"/>
                <w:sz w:val="24"/>
                <w:szCs w:val="24"/>
              </w:rPr>
              <w:t>otpravka</w:t>
            </w:r>
            <w:proofErr w:type="spellEnd"/>
            <w:r>
              <w:rPr>
                <w:rFonts w:hAnsi="Times New Roman" w:ascii="Times New Roman"/>
                <w:sz w:val="24"/>
                <w:szCs w:val="24"/>
              </w:rPr>
              <w:t xml:space="preserve"> – ovlašteni službenik</w:t>
            </w:r>
          </w:p>
          <w:p w:rsidRDefault="00DB0CC8" w:rsidP="00DB0CC8" w:rsidR="00DB0CC8" w:rsidRPr="0085560D">
            <w:pPr>
              <w:pStyle w:val="Bezproreda"/>
              <w:jc w:val="center"/>
              <w:rPr>
                <w:rFonts w:hAnsi="Times New Roman" w:ascii="Times New Roman"/>
                <w:sz w:val="24"/>
                <w:szCs w:val="24"/>
              </w:rPr>
            </w:pPr>
            <w:r>
              <w:rPr>
                <w:rFonts w:hAnsi="Times New Roman" w:ascii="Times New Roman"/>
                <w:sz w:val="24"/>
                <w:szCs w:val="24"/>
              </w:rPr>
              <w:t xml:space="preserve">Ivana </w:t>
            </w:r>
            <w:proofErr w:type="spellStart"/>
            <w:r>
              <w:rPr>
                <w:rFonts w:hAnsi="Times New Roman" w:ascii="Times New Roman"/>
                <w:sz w:val="24"/>
                <w:szCs w:val="24"/>
              </w:rPr>
              <w:t>Hajder</w:t>
            </w:r>
            <w:proofErr w:type="spellEnd"/>
            <w:r>
              <w:rPr>
                <w:rFonts w:hAnsi="Times New Roman" w:ascii="Times New Roman"/>
                <w:sz w:val="24"/>
                <w:szCs w:val="24"/>
              </w:rPr>
              <w:t xml:space="preserve"> </w:t>
            </w:r>
          </w:p>
          <w:p w:rsidRDefault="001A4844" w:rsidP="001A4844" w:rsidR="001A4844" w:rsidRPr="001A4844">
            <w:pPr>
              <w:jc w:val="center"/>
              <w:rPr>
                <w:bCs/>
                <w:sz w:val="24"/>
              </w:rPr>
            </w:pPr>
            <w:r w:rsidRPr="001A4844">
              <w:rPr>
                <w:bCs/>
                <w:sz w:val="24"/>
              </w:rPr>
              <w:t xml:space="preserve"> </w:t>
            </w:r>
          </w:p>
        </w:tc>
      </w:tr>
    </w:tbl>
    <w:p w:rsidRDefault="008E48EA" w:rsidP="008E48EA" w:rsidR="008E48EA" w:rsidRPr="006C4D6A">
      <w:pPr>
        <w:jc w:val="both"/>
      </w:pPr>
      <w:r w:rsidRPr="006C4D6A">
        <w:t xml:space="preserve">Pravna pouka: Protiv ovog rješenja nije dopuštena žalba (članak 278. stavak 2. Zakona o parničnom postupku (˝Narodne novine˝ broj 53/91, 91/92, 112/99, 88/01, 117/03, 88/05, 2/07, 84/08, 96/08, 123/08, 57/11 i 25/13, dalje ZPP u vezi sa člankom </w:t>
      </w:r>
      <w:r w:rsidR="00284320">
        <w:t>10</w:t>
      </w:r>
      <w:r w:rsidRPr="006C4D6A">
        <w:t>. SZ-a).</w:t>
      </w:r>
      <w:r w:rsidRPr="006C4D6A">
        <w:tab/>
      </w:r>
      <w:r w:rsidRPr="006C4D6A">
        <w:tab/>
      </w:r>
    </w:p>
    <w:p w:rsidRDefault="008E48EA" w:rsidR="00853B3E">
      <w:r w:rsidRPr="006C4D6A">
        <w:t xml:space="preserve"> </w:t>
      </w:r>
    </w:p>
    <w:sectPr w:rsidSect="003100FD" w:rsidR="00853B3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271F" w:rsidR="007878E3">
      <w:r>
        <w:separator/>
      </w:r>
    </w:p>
  </w:endnote>
  <w:endnote w:id="0" w:type="continuationSeparator">
    <w:p w:rsidRDefault="0034271F" w:rsidR="007878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271F" w:rsidR="007878E3">
      <w:r>
        <w:separator/>
      </w:r>
    </w:p>
  </w:footnote>
  <w:footnote w:id="0" w:type="continuationSeparator">
    <w:p w:rsidRDefault="0034271F" w:rsidR="007878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0CC8" w:rsidP="001A4844" w:rsidR="00B92914">
    <w:pPr>
      <w:pStyle w:val="Zaglavlje"/>
      <w:ind w:firstLine="4248"/>
      <w:jc w:val="center"/>
    </w:pPr>
    <w:sdt>
      <w:sdtPr>
        <w:id w:val="740301732"/>
        <w:docPartObj>
          <w:docPartGallery w:val="Page Numbers (Top of Page)"/>
          <w:docPartUnique/>
        </w:docPartObj>
      </w:sdtPr>
      <w:sdtEndPr/>
      <w:sdtContent>
        <w:r w:rsidR="008E48EA">
          <w:fldChar w:fldCharType="begin"/>
        </w:r>
        <w:r w:rsidR="008E48EA">
          <w:instrText>PAGE   \* MERGEFORMAT</w:instrText>
        </w:r>
        <w:r w:rsidR="008E48EA">
          <w:fldChar w:fldCharType="separate"/>
        </w:r>
        <w:r>
          <w:rPr>
            <w:noProof/>
          </w:rPr>
          <w:t>2</w:t>
        </w:r>
        <w:r w:rsidR="008E48EA">
          <w:fldChar w:fldCharType="end"/>
        </w:r>
        <w:r w:rsidR="001A4844">
          <w:tab/>
        </w:r>
        <w:r w:rsidR="001A4844">
          <w:tab/>
        </w:r>
      </w:sdtContent>
    </w:sdt>
    <w:r w:rsidR="008E48EA">
      <w:t>Poslovni broj:</w:t>
    </w:r>
    <w:r w:rsidR="001A4844">
      <w:t>4. St-1485/2016-44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0CC8" w:rsidP="00B12AE6" w:rsidR="00B12AE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027591"/>
    <w:multiLevelType w:val="hybridMultilevel"/>
    <w:tmpl w:val="BC70CCBC"/>
    <w:lvl w:tplc="C3C4C81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8EA"/>
    <w:rsid w:val="00066650"/>
    <w:rsid w:val="00085E7C"/>
    <w:rsid w:val="000B4D96"/>
    <w:rsid w:val="000D5416"/>
    <w:rsid w:val="000E6D83"/>
    <w:rsid w:val="001A4844"/>
    <w:rsid w:val="0024181F"/>
    <w:rsid w:val="00252509"/>
    <w:rsid w:val="00284320"/>
    <w:rsid w:val="002C285B"/>
    <w:rsid w:val="0034271F"/>
    <w:rsid w:val="003C2F22"/>
    <w:rsid w:val="00417EA6"/>
    <w:rsid w:val="0071519E"/>
    <w:rsid w:val="00771086"/>
    <w:rsid w:val="007878E3"/>
    <w:rsid w:val="007B4186"/>
    <w:rsid w:val="007F7A84"/>
    <w:rsid w:val="00814EDB"/>
    <w:rsid w:val="00815142"/>
    <w:rsid w:val="00853B3E"/>
    <w:rsid w:val="008E48EA"/>
    <w:rsid w:val="00981D37"/>
    <w:rsid w:val="00A51DE9"/>
    <w:rsid w:val="00AC0C03"/>
    <w:rsid w:val="00B34064"/>
    <w:rsid w:val="00B7506F"/>
    <w:rsid w:val="00B97C8E"/>
    <w:rsid w:val="00CC141F"/>
    <w:rsid w:val="00D778AF"/>
    <w:rsid w:val="00D8632A"/>
    <w:rsid w:val="00DB0CC8"/>
    <w:rsid w:val="00DD0D50"/>
    <w:rsid w:val="00E37838"/>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E48E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true"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true"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E48EA"/>
    <w:rPr>
      <w:rFonts w:cs="Tahoma" w:eastAsia="Times New Roman" w:hAnsi="Tahoma" w:asci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true"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hAnsiTheme="minorHAnsi" w:asciiTheme="minorHAnsi"/>
      <w:sz w:val="22"/>
    </w:rPr>
  </w:style>
  <w:style w:styleId="Tekstrezerviranogmjesta" w:type="character">
    <w:name w:val="Placeholder Text"/>
    <w:basedOn w:val="Zadanifontodlomka"/>
    <w:uiPriority w:val="99"/>
    <w:semiHidden/>
    <w:rsid w:val="00DB0CC8"/>
    <w:rPr>
      <w:color w:val="808080"/>
      <w:bdr w:space="0" w:sz="0" w:color="auto" w:val="none"/>
      <w:shd w:fill="auto" w:color="auto" w:val="clear"/>
    </w:rPr>
  </w:style>
  <w:style w:customStyle="true" w:styleId="eSPISCCParagraphDefaultFont" w:type="character">
    <w:name w:val="eSPIS_CC_Paragraph Default Font"/>
    <w:basedOn w:val="Zadanifontodlomka"/>
    <w:rsid w:val="00DB0CC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B0CC8"/>
    <w:rPr>
      <w:bdr w:space="0" w:sz="0" w:color="auto" w:val="none"/>
      <w:shd w:fill="FFFFCC" w:color="auto" w:val="clear"/>
      <w:lang w:val="hr-HR"/>
    </w:rPr>
  </w:style>
  <w:style w:customStyle="true" w:styleId="PozadinaSvijetloCrvena" w:type="character">
    <w:name w:val="Pozadina_SvijetloCrvena"/>
    <w:basedOn w:val="eSPISCCParagraphDefaultFont"/>
    <w:rsid w:val="00DB0CC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B0CC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E48E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1"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1"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ascii="Tahoma" w:cs="Tahoma" w:hAnsi="Tahoma"/>
      <w:sz w:val="16"/>
      <w:szCs w:val="16"/>
    </w:rPr>
  </w:style>
  <w:style w:customStyle="1" w:styleId="TekstbaloniaChar" w:type="character">
    <w:name w:val="Tekst balončića Char"/>
    <w:basedOn w:val="Zadanifontodlomka"/>
    <w:link w:val="Tekstbalonia"/>
    <w:uiPriority w:val="99"/>
    <w:semiHidden/>
    <w:rsid w:val="008E48EA"/>
    <w:rPr>
      <w:rFonts w:ascii="Tahoma" w:cs="Tahoma" w:eastAsia="Times New Roman" w:hAns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1"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asciiTheme="minorHAnsi" w:hAnsiTheme="minorHAnsi"/>
      <w:sz w:val="22"/>
    </w:rPr>
  </w:style>
  <w:style w:styleId="Tekstrezerviranogmjesta" w:type="character">
    <w:name w:val="Placeholder Text"/>
    <w:basedOn w:val="Zadanifontodlomka"/>
    <w:uiPriority w:val="99"/>
    <w:semiHidden/>
    <w:rsid w:val="00DB0CC8"/>
    <w:rPr>
      <w:color w:val="808080"/>
      <w:bdr w:color="auto" w:space="0" w:sz="0" w:val="none"/>
      <w:shd w:color="auto" w:fill="auto" w:val="clear"/>
    </w:rPr>
  </w:style>
  <w:style w:customStyle="1" w:styleId="eSPISCCParagraphDefaultFont" w:type="character">
    <w:name w:val="eSPIS_CC_Paragraph Default Font"/>
    <w:basedOn w:val="Zadanifontodlomka"/>
    <w:rsid w:val="00DB0CC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B0CC8"/>
    <w:rPr>
      <w:bdr w:color="auto" w:space="0" w:sz="0" w:val="none"/>
      <w:shd w:color="auto" w:fill="FFFFCC" w:val="clear"/>
      <w:lang w:val="hr-HR"/>
    </w:rPr>
  </w:style>
  <w:style w:customStyle="1" w:styleId="PozadinaSvijetloCrvena" w:type="character">
    <w:name w:val="Pozadina_SvijetloCrvena"/>
    <w:basedOn w:val="eSPISCCParagraphDefaultFont"/>
    <w:rsid w:val="00DB0CC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B0CC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0812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ožujka 2019.</izvorni_sadrzaj>
    <derivirana_varijabla naziv="DomainObject.DatumDonosenjaOdluke_1">4.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1260</izvorni_sadrzaj>
    <derivirana_varijabla naziv="DomainObject.Predmet.Broj_1">1260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St-1260/2016</izvorni_sadrzaj>
    <derivirana_varijabla naziv="DomainObject.Predmet.OznakaBroj_1">St-1260/2016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MELCON d.o.o. za projektiranje i izvođenje završnih radova u građevinarstvu, ispitivanje elektroinstalacija i rasvjete u steč; ASFALT AB društvo s ograničenom odgovornošću za graditeljstvo; Maja Beram; Zoran Botić; Mate Bučević zastupanog po punomoćniku Ante Vujčić; Denis Čovo; Denis Erceg; Iva Erceg; Kerim Hadžić; Smilja Jurić; Tomislav Knajdl zastupanog po punomoćniku Ante Vujčić; Bruno Kokan; Ratko Kostić; Ivan Kustura; Josip Liović; Frane Malenica; Nedžad Maličević; Ante Mandić; Denis Mešin; Joško Mešin; Velimir Plazonić zastupanog po punomoćniku Ante Vujčić; Ivan Pletikosić; Josip Radić; Isabella Sekovski; Boško Stojić; Branislav Subotić; Ivan Šiljić zastupanog po punomoćniku Ante Vujčić; Dujo Vujević; Ministarstvo financija RH; ČISTOĆA društvo s ograničenom odgovornošću za obavljanje komunalnih djelatnosti održavanja čistoće i odlaganja komunaln; TIM KABEL, društvo s ograničenom odgovornošću za trgovinu; Josip Ajduković; SCHRACK TECHNIK d.o.o. za promet elektrotehničkih uređaja zastupanog po punomoćniku Boran Bušurelo; PRIVREDNA BANKA ZAGREB - DIONIČKO DRUŠTVO zastupanog po punomoćniku Zoran Puljiz; Hrvatski Telekom d.d.; ČULIĆ ELEKTRO CENTAR, društvo s ograničenom odgovornošću za trgovinu, export-import, proizvodnju i usluge; BASIC d.o.o. za trgovinu i usluge; IZODAL društvo s ograničenom odgovornošću za završne radove u građevinarstvu zastupanog po punomoćniku ZOU DRAŽEN VUKOVIĆ I SAŠA LALIĆ; ELEKTROTEHNA d.o.o. za trgovinu i proizvodnju zastupanog po punomoćniku Ivo Staničić; HEP - Opskrba d.o.o. za opskrbu potrošača električnom, toplinskom energijom i plinom; ADRIA WINCH d.o.o. za proizvodnju, projektiranje, promet i usluge; BRODOMERKUR trgovina i usluge, dioničko društvo; ERSTE CARD CLUB društvo s ograničenom odgovornošću za financijsko posredovanje i usluge zastupanog po punomoćniku Odvjetničko društvo Leko i partneri društvo s ograničenom odgovornošću; CROATIA osiguranje d.d.; NAPREDNE TEHNOLOGIJE SIES d.o.o. za projektiranje, izvođenje radova i tehničke djelatnosti zastupanog po punomoćniku ROŽMAN &amp; OREDIĆ odvjetničko društvo; HEP-Operator distribucijskog sustava d.o.o. za distribuciju i opskrbu električne energije; Petar Vukšić; Agencija za osiguranje radničkih potraživanja u slučaju stečaja poslodavca</izvorni_sadrzaj>
    <derivirana_varijabla naziv="DomainObject.Predmet.StrankaFormated_1">  MELCON d.o.o. za projektiranje i izvođenje završnih radova u građevinarstvu, ispitivanje elektroinstalacija i rasvjete u steč; ASFALT AB društvo s ograničenom odgovornošću za graditeljstvo; Maja Beram; Zoran Botić; Mate Bučević zastupanog po punomoćniku Ante Vujčić; Denis Čovo; Denis Erceg; Iva Erceg; Kerim Hadžić; Smilja Jurić; Tomislav Knajdl zastupanog po punomoćniku Ante Vujčić; Bruno Kokan; Ratko Kostić; Ivan Kustura; Josip Liović; Frane Malenica; Nedžad Maličević; Ante Mandić; Denis Mešin; Joško Mešin; Velimir Plazonić zastupanog po punomoćniku Ante Vujčić; Ivan Pletikosić; Josip Radić; Isabella Sekovski; Boško Stojić; Branislav Subotić; Ivan Šiljić zastupanog po punomoćniku Ante Vujčić; Dujo Vujević; Ministarstvo financija RH; ČISTOĆA društvo s ograničenom odgovornošću za obavljanje komunalnih djelatnosti održavanja čistoće i odlaganja komunaln; TIM KABEL, društvo s ograničenom odgovornošću za trgovinu; Josip Ajduković; SCHRACK TECHNIK d.o.o. za promet elektrotehničkih uređaja zastupanog po punomoćniku Boran Bušurelo; PRIVREDNA BANKA ZAGREB - DIONIČKO DRUŠTVO zastupanog po punomoćniku Zoran Puljiz; Hrvatski Telekom d.d.; ČULIĆ ELEKTRO CENTAR, društvo s ograničenom odgovornošću za trgovinu, export-import, proizvodnju i usluge; BASIC d.o.o. za trgovinu i usluge; IZODAL društvo s ograničenom odgovornošću za završne radove u građevinarstvu zastupanog po punomoćniku ZOU DRAŽEN VUKOVIĆ I SAŠA LALIĆ; ELEKTROTEHNA d.o.o. za trgovinu i proizvodnju zastupanog po punomoćniku Ivo Staničić; HEP - Opskrba d.o.o. za opskrbu potrošača električnom, toplinskom energijom i plinom; ADRIA WINCH d.o.o. za proizvodnju, projektiranje, promet i usluge; BRODOMERKUR trgovina i usluge, dioničko društvo; ERSTE CARD CLUB društvo s ograničenom odgovornošću za financijsko posredovanje i usluge zastupanog po punomoćniku Odvjetničko društvo Leko i partneri društvo s ograničenom odgovornošću; CROATIA osiguranje d.d.; NAPREDNE TEHNOLOGIJE SIES d.o.o. za projektiranje, izvođenje radova i tehničke djelatnosti zastupanog po punomoćniku ROŽMAN &amp; OREDIĆ odvjetničko društvo; HEP-Operator distribucijskog sustava d.o.o. za distribuciju i opskrbu električne energije; Petar Vukšić; Agencija za osiguranje radničkih potraživanja u slučaju stečaja poslodavca</derivirana_varijabla>
  </DomainObject.Predmet.StrankaFormated>
  <DomainObject.Predmet.StrankaFormatedOIB>
    <izvorni_sadrzaj>  MELCON d.o.o. za projektiranje i izvođenje završnih radova u građevinarstvu, ispitivanje elektroinstalacija i rasvjete u steč, OIB 79326486732; ASFALT AB društvo s ograničenom odgovornošću za graditeljstvo, OIB 80601028296; Maja Beram, OIB 41767350629; Zoran Botić, OIB 65324028331; Mate Bučević, OIB 63838914822 zastupanog po punomoćniku Ante Vujčić; Denis Čovo, OIB 84286187829; Denis Erceg, OIB 23198287125; Iva Erceg, OIB 01597022458; Kerim Hadžić, OIB 54845943480; Smilja Jurić, OIB 16384274597; Tomislav Knajdl, OIB 48185823472 zastupanog po punomoćniku Ante Vujčić; Bruno Kokan, OIB 00347191088; Ratko Kostić, OIB 15873756059; Ivan Kustura, OIB 02255702625; Josip Liović, OIB 59973062201; Frane Malenica, OIB 37237734331; Nedžad Maličević, OIB 96111280506; Ante Mandić, OIB 71225723422; Denis Mešin, OIB 65144986978; Joško Mešin, OIB 89459935337; Velimir Plazonić, OIB 74843779372 zastupanog po punomoćniku Ante Vujčić; Ivan Pletikosić, OIB 40815328079; Josip Radić, OIB 75003226629; Isabella Sekovski, OIB 41898949907; Boško Stojić, OIB 39548148148; Branislav Subotić, OIB 17118186926; Ivan Šiljić, OIB 33027395680 zastupanog po punomoćniku Ante Vujčić; Dujo Vujević, OIB 80528173996; Ministarstvo financija RH, OIB 18683136487; ČISTOĆA društvo s ograničenom odgovornošću za obavljanje komunalnih djelatnosti održavanja čistoće i odlaganja komunaln, OIB 38812451417; TIM KABEL, društvo s ograničenom odgovornošću za trgovinu, OIB 69927324836; Josip Ajduković, OIB 83592073499; SCHRACK TECHNIK d.o.o. za promet elektrotehničkih uređaja, OIB 36365310424 zastupanog po punomoćniku Boran Bušurelo; PRIVREDNA BANKA ZAGREB - DIONIČKO DRUŠTVO, OIB 02535697732 zastupanog po punomoćniku Zoran Puljiz; Hrvatski Telekom d.d., OIB 81793146560; ČULIĆ ELEKTRO CENTAR, društvo s ograničenom odgovornošću za trgovinu, export-import, proizvodnju i usluge, OIB 96434662616; BASIC d.o.o. za trgovinu i usluge, OIB 52072753291; IZODAL društvo s ograničenom odgovornošću za završne radove u građevinarstvu, OIB 07085868781 zastupanog po punomoćniku ZOU DRAŽEN VUKOVIĆ I SAŠA LALIĆ; ELEKTROTEHNA d.o.o. za trgovinu i proizvodnju, OIB 50081287867 zastupanog po punomoćniku Ivo Staničić; HEP - Opskrba d.o.o. za opskrbu potrošača električnom, toplinskom energijom i plinom, OIB 63073332379; ADRIA WINCH d.o.o. za proizvodnju, projektiranje, promet i usluge, OIB 95307107404; BRODOMERKUR trgovina i usluge, dioničko društvo, OIB 33956120458; ERSTE CARD CLUB društvo s ograničenom odgovornošću za financijsko posredovanje i usluge, OIB 85941596441 zastupanog po punomoćniku Odvjetničko društvo Leko i partneri društvo s ograničenom odgovornošću; CROATIA osiguranje d.d., OIB 26187994862; NAPREDNE TEHNOLOGIJE SIES d.o.o. za projektiranje, izvođenje radova i tehničke djelatnosti, OIB 68188349196 zastupanog po punomoćniku ROŽMAN &amp; OREDIĆ odvjetničko društvo; HEP-Operator distribucijskog sustava d.o.o. za distribuciju i opskrbu električne energije, OIB 46830600751; Petar Vukšić, OIB 77665338459; Agencija za osiguranje radničkih potraživanja u slučaju stečaja poslodavca, OIB 04323472109</izvorni_sadrzaj>
    <derivirana_varijabla naziv="DomainObject.Predmet.StrankaFormatedOIB_1">  MELCON d.o.o. za projektiranje i izvođenje završnih radova u građevinarstvu, ispitivanje elektroinstalacija i rasvjete u steč, OIB 79326486732; ASFALT AB društvo s ograničenom odgovornošću za graditeljstvo, OIB 80601028296; Maja Beram, OIB 41767350629; Zoran Botić, OIB 65324028331; Mate Bučević, OIB 63838914822 zastupanog po punomoćniku Ante Vujčić; Denis Čovo, OIB 84286187829; Denis Erceg, OIB 23198287125; Iva Erceg, OIB 01597022458; Kerim Hadžić, OIB 54845943480; Smilja Jurić, OIB 16384274597; Tomislav Knajdl, OIB 48185823472 zastupanog po punomoćniku Ante Vujčić; Bruno Kokan, OIB 00347191088; Ratko Kostić, OIB 15873756059; Ivan Kustura, OIB 02255702625; Josip Liović, OIB 59973062201; Frane Malenica, OIB 37237734331; Nedžad Maličević, OIB 96111280506; Ante Mandić, OIB 71225723422; Denis Mešin, OIB 65144986978; Joško Mešin, OIB 89459935337; Velimir Plazonić, OIB 74843779372 zastupanog po punomoćniku Ante Vujčić; Ivan Pletikosić, OIB 40815328079; Josip Radić, OIB 75003226629; Isabella Sekovski, OIB 41898949907; Boško Stojić, OIB 39548148148; Branislav Subotić, OIB 17118186926; Ivan Šiljić, OIB 33027395680 zastupanog po punomoćniku Ante Vujčić; Dujo Vujević, OIB 80528173996; Ministarstvo financija RH, OIB 18683136487; ČISTOĆA društvo s ograničenom odgovornošću za obavljanje komunalnih djelatnosti održavanja čistoće i odlaganja komunaln, OIB 38812451417; TIM KABEL, društvo s ograničenom odgovornošću za trgovinu, OIB 69927324836; Josip Ajduković, OIB 83592073499; SCHRACK TECHNIK d.o.o. za promet elektrotehničkih uređaja, OIB 36365310424 zastupanog po punomoćniku Boran Bušurelo; PRIVREDNA BANKA ZAGREB - DIONIČKO DRUŠTVO, OIB 02535697732 zastupanog po punomoćniku Zoran Puljiz; Hrvatski Telekom d.d., OIB 81793146560; ČULIĆ ELEKTRO CENTAR, društvo s ograničenom odgovornošću za trgovinu, export-import, proizvodnju i usluge, OIB 96434662616; BASIC d.o.o. za trgovinu i usluge, OIB 52072753291; IZODAL društvo s ograničenom odgovornošću za završne radove u građevinarstvu, OIB 07085868781 zastupanog po punomoćniku ZOU DRAŽEN VUKOVIĆ I SAŠA LALIĆ; ELEKTROTEHNA d.o.o. za trgovinu i proizvodnju, OIB 50081287867 zastupanog po punomoćniku Ivo Staničić; HEP - Opskrba d.o.o. za opskrbu potrošača električnom, toplinskom energijom i plinom, OIB 63073332379; ADRIA WINCH d.o.o. za proizvodnju, projektiranje, promet i usluge, OIB 95307107404; BRODOMERKUR trgovina i usluge, dioničko društvo, OIB 33956120458; ERSTE CARD CLUB društvo s ograničenom odgovornošću za financijsko posredovanje i usluge, OIB 85941596441 zastupanog po punomoćniku Odvjetničko društvo Leko i partneri društvo s ograničenom odgovornošću; CROATIA osiguranje d.d., OIB 26187994862; NAPREDNE TEHNOLOGIJE SIES d.o.o. za projektiranje, izvođenje radova i tehničke djelatnosti, OIB 68188349196 zastupanog po punomoćniku ROŽMAN &amp; OREDIĆ odvjetničko društvo; HEP-Operator distribucijskog sustava d.o.o. za distribuciju i opskrbu električne energije, OIB 46830600751; Petar Vukšić, OIB 77665338459; Agencija za osiguranje radničkih potraživanja u slučaju stečaja poslodavca, OIB 04323472109</derivirana_varijabla>
  </DomainObject.Predmet.StrankaFormatedOIB>
  <DomainObject.Predmet.StrankaFormatedWithAdress>
    <izvorni_sadrzaj> MELCON d.o.o. za projektiranje i izvođenje završnih radova u građevinarstvu, ispitivanje elektroinstalacija i rasvjete u steč, Ulica don Frane Bulića 205, 21210 Solin; ASFALT AB društvo s ograničenom odgovornošću za graditeljstvo, Ispod Osoja 31, 21210 Blaca; Maja Beram, Cesta Dr.franje Tuđmana 1049, 21217 Kaštel Štafilić; Zoran Botić, Put Žabic 5, 21217 Kaštel Novi; Mate Bučević, Mosećka 10, 21000 Split zastupanog po punomoćniku Ante Vujčić; Denis Čovo, Karakašica 126, 21230 Karakašica; Denis Erceg, Sv. Spasa 7d, 21000 Split; Iva Erceg, Sućidar 21, 21000 Split; Kerim Hadžić, Plitvička 4, 21000 Split; Smilja Jurić, Matoševa Ulica 98, 21210 Solin; Tomislav Knajdl, Gajeva 30a, 21217 Kaštel Stari zastupanog po punomoćniku Ante Vujčić; Bruno Kokan, Vrlička 15, 21000 Split; Ratko Kostić, Dubrovačka 49, 21000 Split; Ivan Kustura, Stupi 4, 21214 Kaštel Lukšić; Josip Liović, Brnaze 189, 21230 Brnaze; Frane Malenica, Ramska 23, 21000 Split; Nedžad Maličević, Ulica Don Frane Bulića 207, 21210 Solin; Ante Mandić, Rimski Put 39, 21212 Kaštel Sućurac; Denis Mešin, Sućidar 14, 21000 Split; Joško Mešin, Sućidar 14, 21000 Split; Velimir Plazonić, Garjak 36, 21236 Garjak zastupanog po punomoćniku Ante Vujčić; Ivan Pletikosić, Hrvace 116, 21233 Hrvace; Josip Radić, Bilice Ii 30, 21000 Split; Isabella Sekovski, Benkovačka 5, 21000 Split; Boško Stojić, Donji Bitelić 3, 21233 Donji Bitelić; Branislav Subotić, Gajeva 20, 21000 Split; Ivan Šiljić, Vojnić Sinjski 95, 21240 Vojnić Sinjski zastupanog po punomoćniku Ante Vujčić; Dujo Vujević, Ulica Petra Kružića 15a, 21210 Solin; Ministarstvo financija RH, Katančićeva 5, 10000 Zagreb; ČISTOĆA društvo s ograničenom odgovornošću za obavljanje komunalnih djelatnosti održavanja čistoće i odlaganja komunaln, Put Plokita 81, 21000 Split; TIM KABEL, društvo s ograničenom odgovornošću za trgovinu, Savska cesta 103, 10360 Sesvete; Josip Ajduković, Put Kuka 5, 21230 Sinj; SCHRACK TECHNIK d.o.o. za promet elektrotehničkih uređaja, Zavrtnica 17, 10000 Zagreb zastupanog po punomoćniku Boran Bušurelo; PRIVREDNA BANKA ZAGREB - DIONIČKO DRUŠTVO, Radnička cesta 50, 10000 Zagreb zastupanog po punomoćniku Zoran Puljiz; Hrvatski Telekom d.d., Roberta Frangeša Mihanovića 9, 10000 Zagreb; ČULIĆ ELEKTRO CENTAR, društvo s ograničenom odgovornošću za trgovinu, export-import, proizvodnju i usluge, Hektorovićeva 31, 21210 Solin; BASIC d.o.o. za trgovinu i usluge, Bjelovarska Ulica 1, 21000 Split; IZODAL društvo s ograničenom odgovornošću za završne radove u građevinarstvu, F. Tuđmana 9, 21212 Kaštel Sućurac zastupanog po punomoćniku ZOU DRAŽEN VUKOVIĆ I SAŠA LALIĆ; ELEKTROTEHNA d.o.o. za trgovinu i proizvodnju, Dračevac 2 D, 21000 Split zastupanog po punomoćniku Ivo Staničić; HEP - Opskrba d.o.o. za opskrbu potrošača električnom, toplinskom energijom i plinom, Ulica grada Vukovara 37, 10000 Zagreb; ADRIA WINCH d.o.o. za proizvodnju, projektiranje, promet i usluge, Mostine 11 B, 21000 Split; BRODOMERKUR trgovina i usluge, dioničko društvo, Poljička Cesta 35, 21000 Split; ERSTE CARD CLUB društvo s ograničenom odgovornošću za financijsko posredovanje i usluge, Praška 5, 10000 Zagreb zastupanog po punomoćniku Odvjetničko društvo Leko i partneri društvo s ograničenom odgovornošću; CROATIA osiguranje d.d., Miramarska 22, 10000 Zagreb; NAPREDNE TEHNOLOGIJE SIES d.o.o. za projektiranje, izvođenje radova i tehničke djelatnosti, Karlovačka cesta 55, 47280 Ozalj zastupanog po punomoćniku ROŽMAN &amp; OREDIĆ odvjetničko društvo; HEP-Operator distribucijskog sustava d.o.o. za distribuciju i opskrbu električne energije, Ulica grada Vukovara 37, 10000 Zagreb; Petar Vukšić, Krušvar 133, 21232 Krušvar; Agencija za osiguranje radničkih potraživanja u slučaju stečaja poslodavca, Frankopanska 11, 10000 Zagreb</izvorni_sadrzaj>
    <derivirana_varijabla naziv="DomainObject.Predmet.StrankaFormatedWithAdress_1"> MELCON d.o.o. za projektiranje i izvođenje završnih radova u građevinarstvu, ispitivanje elektroinstalacija i rasvjete u steč, Ulica don Frane Bulića 205, 21210 Solin; ASFALT AB društvo s ograničenom odgovornošću za graditeljstvo, Ispod Osoja 31, 21210 Blaca; Maja Beram, Cesta Dr.franje Tuđmana 1049, 21217 Kaštel Štafilić; Zoran Botić, Put Žabic 5, 21217 Kaštel Novi; Mate Bučević, Mosećka 10, 21000 Split zastupanog po punomoćniku Ante Vujčić; Denis Čovo, Karakašica 126, 21230 Karakašica; Denis Erceg, Sv. Spasa 7d, 21000 Split; Iva Erceg, Sućidar 21, 21000 Split; Kerim Hadžić, Plitvička 4, 21000 Split; Smilja Jurić, Matoševa Ulica 98, 21210 Solin; Tomislav Knajdl, Gajeva 30a, 21217 Kaštel Stari zastupanog po punomoćniku Ante Vujčić; Bruno Kokan, Vrlička 15, 21000 Split; Ratko Kostić, Dubrovačka 49, 21000 Split; Ivan Kustura, Stupi 4, 21214 Kaštel Lukšić; Josip Liović, Brnaze 189, 21230 Brnaze; Frane Malenica, Ramska 23, 21000 Split; Nedžad Maličević, Ulica Don Frane Bulića 207, 21210 Solin; Ante Mandić, Rimski Put 39, 21212 Kaštel Sućurac; Denis Mešin, Sućidar 14, 21000 Split; Joško Mešin, Sućidar 14, 21000 Split; Velimir Plazonić, Garjak 36, 21236 Garjak zastupanog po punomoćniku Ante Vujčić; Ivan Pletikosić, Hrvace 116, 21233 Hrvace; Josip Radić, Bilice Ii 30, 21000 Split; Isabella Sekovski, Benkovačka 5, 21000 Split; Boško Stojić, Donji Bitelić 3, 21233 Donji Bitelić; Branislav Subotić, Gajeva 20, 21000 Split; Ivan Šiljić, Vojnić Sinjski 95, 21240 Vojnić Sinjski zastupanog po punomoćniku Ante Vujčić; Dujo Vujević, Ulica Petra Kružića 15a, 21210 Solin; Ministarstvo financija RH, Katančićeva 5, 10000 Zagreb; ČISTOĆA društvo s ograničenom odgovornošću za obavljanje komunalnih djelatnosti održavanja čistoće i odlaganja komunaln, Put Plokita 81, 21000 Split; TIM KABEL, društvo s ograničenom odgovornošću za trgovinu, Savska cesta 103, 10360 Sesvete; Josip Ajduković, Put Kuka 5, 21230 Sinj; SCHRACK TECHNIK d.o.o. za promet elektrotehničkih uređaja, Zavrtnica 17, 10000 Zagreb zastupanog po punomoćniku Boran Bušurelo; PRIVREDNA BANKA ZAGREB - DIONIČKO DRUŠTVO, Radnička cesta 50, 10000 Zagreb zastupanog po punomoćniku Zoran Puljiz; Hrvatski Telekom d.d., Roberta Frangeša Mihanovića 9, 10000 Zagreb; ČULIĆ ELEKTRO CENTAR, društvo s ograničenom odgovornošću za trgovinu, export-import, proizvodnju i usluge, Hektorovićeva 31, 21210 Solin; BASIC d.o.o. za trgovinu i usluge, Bjelovarska Ulica 1, 21000 Split; IZODAL društvo s ograničenom odgovornošću za završne radove u građevinarstvu, F. Tuđmana 9, 21212 Kaštel Sućurac zastupanog po punomoćniku ZOU DRAŽEN VUKOVIĆ I SAŠA LALIĆ; ELEKTROTEHNA d.o.o. za trgovinu i proizvodnju, Dračevac 2 D, 21000 Split zastupanog po punomoćniku Ivo Staničić; HEP - Opskrba d.o.o. za opskrbu potrošača električnom, toplinskom energijom i plinom, Ulica grada Vukovara 37, 10000 Zagreb; ADRIA WINCH d.o.o. za proizvodnju, projektiranje, promet i usluge, Mostine 11 B, 21000 Split; BRODOMERKUR trgovina i usluge, dioničko društvo, Poljička Cesta 35, 21000 Split; ERSTE CARD CLUB društvo s ograničenom odgovornošću za financijsko posredovanje i usluge, Praška 5, 10000 Zagreb zastupanog po punomoćniku Odvjetničko društvo Leko i partneri društvo s ograničenom odgovornošću; CROATIA osiguranje d.d., Miramarska 22, 10000 Zagreb; NAPREDNE TEHNOLOGIJE SIES d.o.o. za projektiranje, izvođenje radova i tehničke djelatnosti, Karlovačka cesta 55, 47280 Ozalj zastupanog po punomoćniku ROŽMAN &amp; OREDIĆ odvjetničko društvo; HEP-Operator distribucijskog sustava d.o.o. za distribuciju i opskrbu električne energije, Ulica grada Vukovara 37, 10000 Zagreb; Petar Vukšić, Krušvar 133, 21232 Krušvar; Agencija za osiguranje radničkih potraživanja u slučaju stečaja poslodavca, Frankopanska 11, 10000 Zagreb</derivirana_varijabla>
  </DomainObject.Predmet.StrankaFormatedWithAdress>
  <DomainObject.Predmet.StrankaFormatedWithAdressOIB>
    <izvorni_sadrzaj> MELCON d.o.o. za projektiranje i izvođenje završnih radova u građevinarstvu, ispitivanje elektroinstalacija i rasvjete u steč, OIB 79326486732, Ulica don Frane Bulića 205, 21210 Solin; ASFALT AB društvo s ograničenom odgovornošću za graditeljstvo, OIB 80601028296, Ispod Osoja 31, 21210 Blaca; Maja Beram, OIB 41767350629, Cesta Dr.franje Tuđmana 1049, 21217 Kaštel Štafilić; Zoran Botić, OIB 65324028331, Put Žabic 5, 21217 Kaštel Novi; Mate Bučević, OIB 63838914822, Mosećka 10, 21000 Split zastupanog po punomoćniku Ante Vujčić; Denis Čovo, OIB 84286187829, Karakašica 126, 21230 Karakašica; Denis Erceg, OIB 23198287125, Sv. Spasa 7d, 21000 Split; Iva Erceg, OIB 01597022458, Sućidar 21, 21000 Split; Kerim Hadžić, OIB 54845943480, Plitvička 4, 21000 Split; Smilja Jurić, OIB 16384274597, Matoševa Ulica 98, 21210 Solin; Tomislav Knajdl, OIB 48185823472, Gajeva 30a, 21217 Kaštel Stari zastupanog po punomoćniku Ante Vujčić; Bruno Kokan, OIB 00347191088, Vrlička 15, 21000 Split; Ratko Kostić, OIB 15873756059, Dubrovačka 49, 21000 Split; Ivan Kustura, OIB 02255702625, Stupi 4, 21214 Kaštel Lukšić; Josip Liović, OIB 59973062201, Brnaze 189, 21230 Brnaze; Frane Malenica, OIB 37237734331, Ramska 23, 21000 Split; Nedžad Maličević, OIB 96111280506, Ulica Don Frane Bulića 207, 21210 Solin; Ante Mandić, OIB 71225723422, Rimski Put 39, 21212 Kaštel Sućurac; Denis Mešin, OIB 65144986978, Sućidar 14, 21000 Split; Joško Mešin, OIB 89459935337, Sućidar 14, 21000 Split; Velimir Plazonić, OIB 74843779372, Garjak 36, 21236 Garjak zastupanog po punomoćniku Ante Vujčić; Ivan Pletikosić, OIB 40815328079, Hrvace 116, 21233 Hrvace; Josip Radić, OIB 75003226629, Bilice Ii 30, 21000 Split; Isabella Sekovski, OIB 41898949907, Benkovačka 5, 21000 Split; Boško Stojić, OIB 39548148148, Donji Bitelić 3, 21233 Donji Bitelić; Branislav Subotić, OIB 17118186926, Gajeva 20, 21000 Split; Ivan Šiljić, OIB 33027395680, Vojnić Sinjski 95, 21240 Vojnić Sinjski zastupanog po punomoćniku Ante Vujčić; Dujo Vujević, OIB 80528173996, Ulica Petra Kružića 15a, 21210 Solin; Ministarstvo financija RH, OIB 18683136487, Katančićeva 5, 10000 Zagreb; ČISTOĆA društvo s ograničenom odgovornošću za obavljanje komunalnih djelatnosti održavanja čistoće i odlaganja komunaln, OIB 38812451417, Put Plokita 81, 21000 Split; TIM KABEL, društvo s ograničenom odgovornošću za trgovinu, OIB 69927324836, Savska cesta 103, 10360 Sesvete; Josip Ajduković, OIB 83592073499, Put Kuka 5, 21230 Sinj; SCHRACK TECHNIK d.o.o. za promet elektrotehničkih uređaja, OIB 36365310424, Zavrtnica 17, 10000 Zagreb zastupanog po punomoćniku Boran Bušurelo; PRIVREDNA BANKA ZAGREB - DIONIČKO DRUŠTVO, OIB 02535697732, Radnička cesta 50, 10000 Zagreb zastupanog po punomoćniku Zoran Puljiz; Hrvatski Telekom d.d., OIB 81793146560, Roberta Frangeša Mihanovića 9, 10000 Zagreb; ČULIĆ ELEKTRO CENTAR, društvo s ograničenom odgovornošću za trgovinu, export-import, proizvodnju i usluge, OIB 96434662616, Hektorovićeva 31, 21210 Solin; BASIC d.o.o. za trgovinu i usluge, OIB 52072753291, Bjelovarska Ulica 1, 21000 Split; IZODAL društvo s ograničenom odgovornošću za završne radove u građevinarstvu, OIB 07085868781, F. Tuđmana 9, 21212 Kaštel Sućurac zastupanog po punomoćniku ZOU DRAŽEN VUKOVIĆ I SAŠA LALIĆ; ELEKTROTEHNA d.o.o. za trgovinu i proizvodnju, OIB 50081287867, Dračevac 2 D, 21000 Split zastupanog po punomoćniku Ivo Staničić; HEP - Opskrba d.o.o. za opskrbu potrošača električnom, toplinskom energijom i plinom, OIB 63073332379, Ulica grada Vukovara 37, 10000 Zagreb; ADRIA WINCH d.o.o. za proizvodnju, projektiranje, promet i usluge, OIB 95307107404, Mostine 11 B, 21000 Split; BRODOMERKUR trgovina i usluge, dioničko društvo, OIB 33956120458, Poljička Cesta 35, 21000 Split; ERSTE CARD CLUB društvo s ograničenom odgovornošću za financijsko posredovanje i usluge, OIB 85941596441, Praška 5, 10000 Zagreb zastupanog po punomoćniku Odvjetničko društvo Leko i partneri društvo s ograničenom odgovornošću; CROATIA osiguranje d.d., OIB 26187994862, Miramarska 22, 10000 Zagreb; NAPREDNE TEHNOLOGIJE SIES d.o.o. za projektiranje, izvođenje radova i tehničke djelatnosti, OIB 68188349196, Karlovačka cesta 55, 47280 Ozalj zastupanog po punomoćniku ROŽMAN &amp; OREDIĆ odvjetničko društvo; HEP-Operator distribucijskog sustava d.o.o. za distribuciju i opskrbu električne energije, OIB 46830600751, Ulica grada Vukovara 37, 10000 Zagreb; Petar Vukšić, OIB 77665338459, Krušvar 133, 21232 Krušvar; Agencija za osiguranje radničkih potraživanja u slučaju stečaja poslodavca, OIB 04323472109, Frankopanska 11, 10000 Zagreb</izvorni_sadrzaj>
    <derivirana_varijabla naziv="DomainObject.Predmet.StrankaFormatedWithAdressOIB_1"> MELCON d.o.o. za projektiranje i izvođenje završnih radova u građevinarstvu, ispitivanje elektroinstalacija i rasvjete u steč, OIB 79326486732, Ulica don Frane Bulića 205, 21210 Solin; ASFALT AB društvo s ograničenom odgovornošću za graditeljstvo, OIB 80601028296, Ispod Osoja 31, 21210 Blaca; Maja Beram, OIB 41767350629, Cesta Dr.franje Tuđmana 1049, 21217 Kaštel Štafilić; Zoran Botić, OIB 65324028331, Put Žabic 5, 21217 Kaštel Novi; Mate Bučević, OIB 63838914822, Mosećka 10, 21000 Split zastupanog po punomoćniku Ante Vujčić; Denis Čovo, OIB 84286187829, Karakašica 126, 21230 Karakašica; Denis Erceg, OIB 23198287125, Sv. Spasa 7d, 21000 Split; Iva Erceg, OIB 01597022458, Sućidar 21, 21000 Split; Kerim Hadžić, OIB 54845943480, Plitvička 4, 21000 Split; Smilja Jurić, OIB 16384274597, Matoševa Ulica 98, 21210 Solin; Tomislav Knajdl, OIB 48185823472, Gajeva 30a, 21217 Kaštel Stari zastupanog po punomoćniku Ante Vujčić; Bruno Kokan, OIB 00347191088, Vrlička 15, 21000 Split; Ratko Kostić, OIB 15873756059, Dubrovačka 49, 21000 Split; Ivan Kustura, OIB 02255702625, Stupi 4, 21214 Kaštel Lukšić; Josip Liović, OIB 59973062201, Brnaze 189, 21230 Brnaze; Frane Malenica, OIB 37237734331, Ramska 23, 21000 Split; Nedžad Maličević, OIB 96111280506, Ulica Don Frane Bulića 207, 21210 Solin; Ante Mandić, OIB 71225723422, Rimski Put 39, 21212 Kaštel Sućurac; Denis Mešin, OIB 65144986978, Sućidar 14, 21000 Split; Joško Mešin, OIB 89459935337, Sućidar 14, 21000 Split; Velimir Plazonić, OIB 74843779372, Garjak 36, 21236 Garjak zastupanog po punomoćniku Ante Vujčić; Ivan Pletikosić, OIB 40815328079, Hrvace 116, 21233 Hrvace; Josip Radić, OIB 75003226629, Bilice Ii 30, 21000 Split; Isabella Sekovski, OIB 41898949907, Benkovačka 5, 21000 Split; Boško Stojić, OIB 39548148148, Donji Bitelić 3, 21233 Donji Bitelić; Branislav Subotić, OIB 17118186926, Gajeva 20, 21000 Split; Ivan Šiljić, OIB 33027395680, Vojnić Sinjski 95, 21240 Vojnić Sinjski zastupanog po punomoćniku Ante Vujčić; Dujo Vujević, OIB 80528173996, Ulica Petra Kružića 15a, 21210 Solin; Ministarstvo financija RH, OIB 18683136487, Katančićeva 5, 10000 Zagreb; ČISTOĆA društvo s ograničenom odgovornošću za obavljanje komunalnih djelatnosti održavanja čistoće i odlaganja komunaln, OIB 38812451417, Put Plokita 81, 21000 Split; TIM KABEL, društvo s ograničenom odgovornošću za trgovinu, OIB 69927324836, Savska cesta 103, 10360 Sesvete; Josip Ajduković, OIB 83592073499, Put Kuka 5, 21230 Sinj; SCHRACK TECHNIK d.o.o. za promet elektrotehničkih uređaja, OIB 36365310424, Zavrtnica 17, 10000 Zagreb zastupanog po punomoćniku Boran Bušurelo; PRIVREDNA BANKA ZAGREB - DIONIČKO DRUŠTVO, OIB 02535697732, Radnička cesta 50, 10000 Zagreb zastupanog po punomoćniku Zoran Puljiz; Hrvatski Telekom d.d., OIB 81793146560, Roberta Frangeša Mihanovića 9, 10000 Zagreb; ČULIĆ ELEKTRO CENTAR, društvo s ograničenom odgovornošću za trgovinu, export-import, proizvodnju i usluge, OIB 96434662616, Hektorovićeva 31, 21210 Solin; BASIC d.o.o. za trgovinu i usluge, OIB 52072753291, Bjelovarska Ulica 1, 21000 Split; IZODAL društvo s ograničenom odgovornošću za završne radove u građevinarstvu, OIB 07085868781, F. Tuđmana 9, 21212 Kaštel Sućurac zastupanog po punomoćniku ZOU DRAŽEN VUKOVIĆ I SAŠA LALIĆ; ELEKTROTEHNA d.o.o. za trgovinu i proizvodnju, OIB 50081287867, Dračevac 2 D, 21000 Split zastupanog po punomoćniku Ivo Staničić; HEP - Opskrba d.o.o. za opskrbu potrošača električnom, toplinskom energijom i plinom, OIB 63073332379, Ulica grada Vukovara 37, 10000 Zagreb; ADRIA WINCH d.o.o. za proizvodnju, projektiranje, promet i usluge, OIB 95307107404, Mostine 11 B, 21000 Split; BRODOMERKUR trgovina i usluge, dioničko društvo, OIB 33956120458, Poljička Cesta 35, 21000 Split; ERSTE CARD CLUB društvo s ograničenom odgovornošću za financijsko posredovanje i usluge, OIB 85941596441, Praška 5, 10000 Zagreb zastupanog po punomoćniku Odvjetničko društvo Leko i partneri društvo s ograničenom odgovornošću; CROATIA osiguranje d.d., OIB 26187994862, Miramarska 22, 10000 Zagreb; NAPREDNE TEHNOLOGIJE SIES d.o.o. za projektiranje, izvođenje radova i tehničke djelatnosti, OIB 68188349196, Karlovačka cesta 55, 47280 Ozalj zastupanog po punomoćniku ROŽMAN &amp; OREDIĆ odvjetničko društvo; HEP-Operator distribucijskog sustava d.o.o. za distribuciju i opskrbu električne energije, OIB 46830600751, Ulica grada Vukovara 37, 10000 Zagreb; Petar Vukšić, OIB 77665338459, Krušvar 133, 21232 Krušvar; Agencija za osiguranje radničkih potraživanja u slučaju stečaja poslodavca, OIB 04323472109, Frankopanska 11, 10000 Zagreb</derivirana_varijabla>
  </DomainObject.Predmet.StrankaFormatedWithAdressOIB>
  <DomainObject.Predmet.StrankaWithAdress>
    <izvorni_sadrzaj>MELCON d.o.o. za projektiranje i izvođenje završnih radova u građevinarstvu, ispitivanje elektroinstalacija i rasvjete u steč Ulica don Frane Bulića 205,21210 Solin,ASFALT AB društvo s ograničenom odgovornošću za graditeljstvo Ispod Osoja 31,21210 Blaca,Maja Beram Cesta Dr.franje Tuđmana 1049,21217 Kaštel Štafilić,Zoran Botić Put Žabic 5,21217 Kaštel Novi,Mate Bučević Mosećka 10,21000 Split,Denis Čovo Karakašica 126,21230 Karakašica,Denis Erceg Sv. Spasa 7d,21000 Split,Iva Erceg Sućidar 21,21000 Split,Kerim Hadžić Plitvička 4,21000 Split,Smilja Jurić Matoševa Ulica 98,21210 Solin,Tomislav Knajdl Gajeva 30a,21217 Kaštel Stari,Bruno Kokan Vrlička 15,21000 Split,Ratko Kostić Dubrovačka 49,21000 Split,Ivan Kustura Stupi 4,21214 Kaštel Lukšić,Josip Liović Brnaze 189,21230 Brnaze,Frane Malenica Ramska 23,21000 Split,Nedžad Maličević Ulica Don Frane Bulića 207,21210 Solin,Ante Mandić Rimski Put 39,21212 Kaštel Sućurac,Denis Mešin Sućidar 14,21000 Split,Joško Mešin Sućidar 14,21000 Split,Velimir Plazonić Garjak 36,21236 Garjak,Ivan Pletikosić Hrvace 116,21233 Hrvace,Josip Radić Bilice Ii 30,21000 Split,Isabella Sekovski Benkovačka 5,21000 Split,Boško Stojić Donji Bitelić 3,21233 Donji Bitelić,Branislav Subotić Gajeva 20,21000 Split,Ivan Šiljić Vojnić Sinjski 95,21240 Vojnić Sinjski,Dujo Vujević Ulica Petra Kružića 15a,21210 Solin,Ministarstvo financija RH Katančićeva 5,10000 Zagreb,ČISTOĆA društvo s ograničenom odgovornošću za obavljanje komunalnih djelatnosti održavanja čistoće i odlaganja komunaln Put Plokita 81,21000 Split,TIM KABEL, društvo s ograničenom odgovornošću za trgovinu Savska cesta 103,10360 Sesvete,Josip Ajduković Put Kuka 5,21230 Sinj,SCHRACK TECHNIK d.o.o. za promet elektrotehničkih uređaja Zavrtnica 17,10000 Zagreb,PRIVREDNA BANKA ZAGREB - DIONIČKO DRUŠTVO Radnička cesta 50,10000 Zagreb,Hrvatski Telekom d.d. Roberta Frangeša Mihanovića 9,10000 Zagreb,ČULIĆ ELEKTRO CENTAR, društvo s ograničenom odgovornošću za trgovinu, export-import, proizvodnju i usluge Hektorovićeva 31,21210 Solin,BASIC d.o.o. za trgovinu i usluge Bjelovarska Ulica 1,21000 Split,IZODAL društvo s ograničenom odgovornošću za završne radove u građevinarstvu F. Tuđmana 9,21212 Kaštel Sućurac,ELEKTROTEHNA d.o.o. za trgovinu i proizvodnju Dračevac 2 D,21000 Split,HEP - Opskrba d.o.o. za opskrbu potrošača električnom, toplinskom energijom i plinom Ulica grada Vukovara 37,10000 Zagreb,ADRIA WINCH d.o.o. za proizvodnju, projektiranje, promet i usluge Mostine 11 B,21000 Split,BRODOMERKUR trgovina i usluge, dioničko društvo Poljička Cesta 35,21000 Split,ERSTE CARD CLUB društvo s ograničenom odgovornošću za financijsko posredovanje i usluge Praška 5,10000 Zagreb,CROATIA osiguranje d.d. Miramarska 22,10000 Zagreb,NAPREDNE TEHNOLOGIJE SIES d.o.o. za projektiranje, izvođenje radova i tehničke djelatnosti Karlovačka cesta 55,47280 Ozalj,HEP-Operator distribucijskog sustava d.o.o. za distribuciju i opskrbu električne energije Ulica grada Vukovara 37,10000 Zagreb,Petar Vukšić Krušvar 133,21232 Krušvar,Agencija za osiguranje radničkih potraživanja u slučaju stečaja poslodavca Frankopanska 11,10000 Zagreb</izvorni_sadrzaj>
    <derivirana_varijabla naziv="DomainObject.Predmet.StrankaWithAdress_1">MELCON d.o.o. za projektiranje i izvođenje završnih radova u građevinarstvu, ispitivanje elektroinstalacija i rasvjete u steč Ulica don Frane Bulića 205,21210 Solin,ASFALT AB društvo s ograničenom odgovornošću za graditeljstvo Ispod Osoja 31,21210 Blaca,Maja Beram Cesta Dr.franje Tuđmana 1049,21217 Kaštel Štafilić,Zoran Botić Put Žabic 5,21217 Kaštel Novi,Mate Bučević Mosećka 10,21000 Split,Denis Čovo Karakašica 126,21230 Karakašica,Denis Erceg Sv. Spasa 7d,21000 Split,Iva Erceg Sućidar 21,21000 Split,Kerim Hadžić Plitvička 4,21000 Split,Smilja Jurić Matoševa Ulica 98,21210 Solin,Tomislav Knajdl Gajeva 30a,21217 Kaštel Stari,Bruno Kokan Vrlička 15,21000 Split,Ratko Kostić Dubrovačka 49,21000 Split,Ivan Kustura Stupi 4,21214 Kaštel Lukšić,Josip Liović Brnaze 189,21230 Brnaze,Frane Malenica Ramska 23,21000 Split,Nedžad Maličević Ulica Don Frane Bulića 207,21210 Solin,Ante Mandić Rimski Put 39,21212 Kaštel Sućurac,Denis Mešin Sućidar 14,21000 Split,Joško Mešin Sućidar 14,21000 Split,Velimir Plazonić Garjak 36,21236 Garjak,Ivan Pletikosić Hrvace 116,21233 Hrvace,Josip Radić Bilice Ii 30,21000 Split,Isabella Sekovski Benkovačka 5,21000 Split,Boško Stojić Donji Bitelić 3,21233 Donji Bitelić,Branislav Subotić Gajeva 20,21000 Split,Ivan Šiljić Vojnić Sinjski 95,21240 Vojnić Sinjski,Dujo Vujević Ulica Petra Kružića 15a,21210 Solin,Ministarstvo financija RH Katančićeva 5,10000 Zagreb,ČISTOĆA društvo s ograničenom odgovornošću za obavljanje komunalnih djelatnosti održavanja čistoće i odlaganja komunaln Put Plokita 81,21000 Split,TIM KABEL, društvo s ograničenom odgovornošću za trgovinu Savska cesta 103,10360 Sesvete,Josip Ajduković Put Kuka 5,21230 Sinj,SCHRACK TECHNIK d.o.o. za promet elektrotehničkih uređaja Zavrtnica 17,10000 Zagreb,PRIVREDNA BANKA ZAGREB - DIONIČKO DRUŠTVO Radnička cesta 50,10000 Zagreb,Hrvatski Telekom d.d. Roberta Frangeša Mihanovića 9,10000 Zagreb,ČULIĆ ELEKTRO CENTAR, društvo s ograničenom odgovornošću za trgovinu, export-import, proizvodnju i usluge Hektorovićeva 31,21210 Solin,BASIC d.o.o. za trgovinu i usluge Bjelovarska Ulica 1,21000 Split,IZODAL društvo s ograničenom odgovornošću za završne radove u građevinarstvu F. Tuđmana 9,21212 Kaštel Sućurac,ELEKTROTEHNA d.o.o. za trgovinu i proizvodnju Dračevac 2 D,21000 Split,HEP - Opskrba d.o.o. za opskrbu potrošača električnom, toplinskom energijom i plinom Ulica grada Vukovara 37,10000 Zagreb,ADRIA WINCH d.o.o. za proizvodnju, projektiranje, promet i usluge Mostine 11 B,21000 Split,BRODOMERKUR trgovina i usluge, dioničko društvo Poljička Cesta 35,21000 Split,ERSTE CARD CLUB društvo s ograničenom odgovornošću za financijsko posredovanje i usluge Praška 5,10000 Zagreb,CROATIA osiguranje d.d. Miramarska 22,10000 Zagreb,NAPREDNE TEHNOLOGIJE SIES d.o.o. za projektiranje, izvođenje radova i tehničke djelatnosti Karlovačka cesta 55,47280 Ozalj,HEP-Operator distribucijskog sustava d.o.o. za distribuciju i opskrbu električne energije Ulica grada Vukovara 37,10000 Zagreb,Petar Vukšić Krušvar 133,21232 Krušvar,Agencija za osiguranje radničkih potraživanja u slučaju stečaja poslodavca Frankopanska 11,10000 Zagreb</derivirana_varijabla>
  </DomainObject.Predmet.StrankaWithAdress>
  <DomainObject.Predmet.StrankaWithAdressOIB>
    <izvorni_sadrzaj>MELCON d.o.o. za projektiranje i izvođenje završnih radova u građevinarstvu, ispitivanje elektroinstalacija i rasvjete u steč, OIB 79326486732, Ulica don Frane Bulića 205,21210 Solin,ASFALT AB društvo s ograničenom odgovornošću za graditeljstvo, OIB 80601028296, Ispod Osoja 31,21210 Blaca,Maja Beram, OIB 41767350629, Cesta Dr.franje Tuđmana 1049,21217 Kaštel Štafilić,Zoran Botić, OIB 65324028331, Put Žabic 5,21217 Kaštel Novi,Mate Bučević, OIB 63838914822, Mosećka 10,21000 Split,Denis Čovo, OIB 84286187829, Karakašica 126,21230 Karakašica,Denis Erceg, OIB 23198287125, Sv. Spasa 7d,21000 Split,Iva Erceg, OIB 01597022458, Sućidar 21,21000 Split,Kerim Hadžić, OIB 54845943480, Plitvička 4,21000 Split,Smilja Jurić, OIB 16384274597, Matoševa Ulica 98,21210 Solin,Tomislav Knajdl, OIB 48185823472, Gajeva 30a,21217 Kaštel Stari,Bruno Kokan, OIB 00347191088, Vrlička 15,21000 Split,Ratko Kostić, OIB 15873756059, Dubrovačka 49,21000 Split,Ivan Kustura, OIB 02255702625, Stupi 4,21214 Kaštel Lukšić,Josip Liović, OIB 59973062201, Brnaze 189,21230 Brnaze,Frane Malenica, OIB 37237734331, Ramska 23,21000 Split,Nedžad Maličević, OIB 96111280506, Ulica Don Frane Bulića 207,21210 Solin,Ante Mandić, OIB 71225723422, Rimski Put 39,21212 Kaštel Sućurac,Denis Mešin, OIB 65144986978, Sućidar 14,21000 Split,Joško Mešin, OIB 89459935337, Sućidar 14,21000 Split,Velimir Plazonić, OIB 74843779372, Garjak 36,21236 Garjak,Ivan Pletikosić, OIB 40815328079, Hrvace 116,21233 Hrvace,Josip Radić, OIB 75003226629, Bilice Ii 30,21000 Split,Isabella Sekovski, OIB 41898949907, Benkovačka 5,21000 Split,Boško Stojić, OIB 39548148148, Donji Bitelić 3,21233 Donji Bitelić,Branislav Subotić, OIB 17118186926, Gajeva 20,21000 Split,Ivan Šiljić, OIB 33027395680, Vojnić Sinjski 95,21240 Vojnić Sinjski,Dujo Vujević, OIB 80528173996, Ulica Petra Kružića 15a,21210 Solin,Ministarstvo financija RH, OIB 18683136487, Katančićeva 5,10000 Zagreb,ČISTOĆA društvo s ograničenom odgovornošću za obavljanje komunalnih djelatnosti održavanja čistoće i odlaganja komunaln, OIB 38812451417, Put Plokita 81,21000 Split,TIM KABEL, društvo s ograničenom odgovornošću za trgovinu, OIB 69927324836, Savska cesta 103,10360 Sesvete,Josip Ajduković, OIB 83592073499, Put Kuka 5,21230 Sinj,SCHRACK TECHNIK d.o.o. za promet elektrotehničkih uređaja, OIB 36365310424, Zavrtnica 17,10000 Zagreb,PRIVREDNA BANKA ZAGREB - DIONIČKO DRUŠTVO, OIB 02535697732, Radnička cesta 50,10000 Zagreb,Hrvatski Telekom d.d., OIB 81793146560, Roberta Frangeša Mihanovića 9,10000 Zagreb,ČULIĆ ELEKTRO CENTAR, društvo s ograničenom odgovornošću za trgovinu, export-import, proizvodnju i usluge, OIB 96434662616, Hektorovićeva 31,21210 Solin,BASIC d.o.o. za trgovinu i usluge, OIB 52072753291, Bjelovarska Ulica 1,21000 Split,IZODAL društvo s ograničenom odgovornošću za završne radove u građevinarstvu, OIB 07085868781, F. Tuđmana 9,21212 Kaštel Sućurac,ELEKTROTEHNA d.o.o. za trgovinu i proizvodnju, OIB 50081287867, Dračevac 2 D,21000 Split,HEP - Opskrba d.o.o. za opskrbu potrošača električnom, toplinskom energijom i plinom, OIB 63073332379, Ulica grada Vukovara 37,10000 Zagreb,ADRIA WINCH d.o.o. za proizvodnju, projektiranje, promet i usluge, OIB 95307107404, Mostine 11 B,21000 Split,BRODOMERKUR trgovina i usluge, dioničko društvo, OIB 33956120458, Poljička Cesta 35,21000 Split,ERSTE CARD CLUB društvo s ograničenom odgovornošću za financijsko posredovanje i usluge, OIB 85941596441, Praška 5,10000 Zagreb,CROATIA osiguranje d.d., OIB 26187994862, Miramarska 22,10000 Zagreb,NAPREDNE TEHNOLOGIJE SIES d.o.o. za projektiranje, izvođenje radova i tehničke djelatnosti, OIB 68188349196, Karlovačka cesta 55,47280 Ozalj,HEP-Operator distribucijskog sustava d.o.o. za distribuciju i opskrbu električne energije, OIB 46830600751, Ulica grada Vukovara 37,10000 Zagreb,Petar Vukšić, OIB 77665338459, Krušvar 133,21232 Krušvar,Agencija za osiguranje radničkih potraživanja u slučaju stečaja poslodavca, OIB 04323472109, Frankopanska 11,10000 Zagreb</izvorni_sadrzaj>
    <derivirana_varijabla naziv="DomainObject.Predmet.StrankaWithAdressOIB_1">MELCON d.o.o. za projektiranje i izvođenje završnih radova u građevinarstvu, ispitivanje elektroinstalacija i rasvjete u steč, OIB 79326486732, Ulica don Frane Bulića 205,21210 Solin,ASFALT AB društvo s ograničenom odgovornošću za graditeljstvo, OIB 80601028296, Ispod Osoja 31,21210 Blaca,Maja Beram, OIB 41767350629, Cesta Dr.franje Tuđmana 1049,21217 Kaštel Štafilić,Zoran Botić, OIB 65324028331, Put Žabic 5,21217 Kaštel Novi,Mate Bučević, OIB 63838914822, Mosećka 10,21000 Split,Denis Čovo, OIB 84286187829, Karakašica 126,21230 Karakašica,Denis Erceg, OIB 23198287125, Sv. Spasa 7d,21000 Split,Iva Erceg, OIB 01597022458, Sućidar 21,21000 Split,Kerim Hadžić, OIB 54845943480, Plitvička 4,21000 Split,Smilja Jurić, OIB 16384274597, Matoševa Ulica 98,21210 Solin,Tomislav Knajdl, OIB 48185823472, Gajeva 30a,21217 Kaštel Stari,Bruno Kokan, OIB 00347191088, Vrlička 15,21000 Split,Ratko Kostić, OIB 15873756059, Dubrovačka 49,21000 Split,Ivan Kustura, OIB 02255702625, Stupi 4,21214 Kaštel Lukšić,Josip Liović, OIB 59973062201, Brnaze 189,21230 Brnaze,Frane Malenica, OIB 37237734331, Ramska 23,21000 Split,Nedžad Maličević, OIB 96111280506, Ulica Don Frane Bulića 207,21210 Solin,Ante Mandić, OIB 71225723422, Rimski Put 39,21212 Kaštel Sućurac,Denis Mešin, OIB 65144986978, Sućidar 14,21000 Split,Joško Mešin, OIB 89459935337, Sućidar 14,21000 Split,Velimir Plazonić, OIB 74843779372, Garjak 36,21236 Garjak,Ivan Pletikosić, OIB 40815328079, Hrvace 116,21233 Hrvace,Josip Radić, OIB 75003226629, Bilice Ii 30,21000 Split,Isabella Sekovski, OIB 41898949907, Benkovačka 5,21000 Split,Boško Stojić, OIB 39548148148, Donji Bitelić 3,21233 Donji Bitelić,Branislav Subotić, OIB 17118186926, Gajeva 20,21000 Split,Ivan Šiljić, OIB 33027395680, Vojnić Sinjski 95,21240 Vojnić Sinjski,Dujo Vujević, OIB 80528173996, Ulica Petra Kružića 15a,21210 Solin,Ministarstvo financija RH, OIB 18683136487, Katančićeva 5,10000 Zagreb,ČISTOĆA društvo s ograničenom odgovornošću za obavljanje komunalnih djelatnosti održavanja čistoće i odlaganja komunaln, OIB 38812451417, Put Plokita 81,21000 Split,TIM KABEL, društvo s ograničenom odgovornošću za trgovinu, OIB 69927324836, Savska cesta 103,10360 Sesvete,Josip Ajduković, OIB 83592073499, Put Kuka 5,21230 Sinj,SCHRACK TECHNIK d.o.o. za promet elektrotehničkih uređaja, OIB 36365310424, Zavrtnica 17,10000 Zagreb,PRIVREDNA BANKA ZAGREB - DIONIČKO DRUŠTVO, OIB 02535697732, Radnička cesta 50,10000 Zagreb,Hrvatski Telekom d.d., OIB 81793146560, Roberta Frangeša Mihanovića 9,10000 Zagreb,ČULIĆ ELEKTRO CENTAR, društvo s ograničenom odgovornošću za trgovinu, export-import, proizvodnju i usluge, OIB 96434662616, Hektorovićeva 31,21210 Solin,BASIC d.o.o. za trgovinu i usluge, OIB 52072753291, Bjelovarska Ulica 1,21000 Split,IZODAL društvo s ograničenom odgovornošću za završne radove u građevinarstvu, OIB 07085868781, F. Tuđmana 9,21212 Kaštel Sućurac,ELEKTROTEHNA d.o.o. za trgovinu i proizvodnju, OIB 50081287867, Dračevac 2 D,21000 Split,HEP - Opskrba d.o.o. za opskrbu potrošača električnom, toplinskom energijom i plinom, OIB 63073332379, Ulica grada Vukovara 37,10000 Zagreb,ADRIA WINCH d.o.o. za proizvodnju, projektiranje, promet i usluge, OIB 95307107404, Mostine 11 B,21000 Split,BRODOMERKUR trgovina i usluge, dioničko društvo, OIB 33956120458, Poljička Cesta 35,21000 Split,ERSTE CARD CLUB društvo s ograničenom odgovornošću za financijsko posredovanje i usluge, OIB 85941596441, Praška 5,10000 Zagreb,CROATIA osiguranje d.d., OIB 26187994862, Miramarska 22,10000 Zagreb,NAPREDNE TEHNOLOGIJE SIES d.o.o. za projektiranje, izvođenje radova i tehničke djelatnosti, OIB 68188349196, Karlovačka cesta 55,47280 Ozalj,HEP-Operator distribucijskog sustava d.o.o. za distribuciju i opskrbu električne energije, OIB 46830600751, Ulica grada Vukovara 37,10000 Zagreb,Petar Vukšić, OIB 77665338459, Krušvar 133,21232 Krušvar,Agencija za osiguranje radničkih potraživanja u slučaju stečaja poslodavca, OIB 04323472109, Frankopanska 11,10000 Zagreb</derivirana_varijabla>
  </DomainObject.Predmet.StrankaWithAdressOIB>
  <DomainObject.Predmet.StrankaNazivFormated>
    <izvorni_sadrzaj>MELCON d.o.o. za projektiranje i izvođenje završnih radova u građevinarstvu, ispitivanje elektroinstalacija i rasvjete u steč,ASFALT AB društvo s ograničenom odgovornošću za graditeljstvo,Maja Beram,Zoran Botić,Mate Bučević,Denis Čovo,Denis Erceg,Iva Erceg,Kerim Hadžić,Smilja Jurić,Tomislav Knajdl,Bruno Kokan,Ratko Kostić,Ivan Kustura,Josip Liović,Frane Malenica,Nedžad Maličević,Ante Mandić,Denis Mešin,Joško Mešin,Velimir Plazonić,Ivan Pletikosić,Josip Radić,Isabella Sekovski,Boško Stojić,Branislav Subotić,Ivan Šiljić,Dujo Vujević,Ministarstvo financija RH,ČISTOĆA društvo s ograničenom odgovornošću za obavljanje komunalnih djelatnosti održavanja čistoće i odlaganja komunaln,TIM KABEL, društvo s ograničenom odgovornošću za trgovinu,Josip Ajduković,SCHRACK TECHNIK d.o.o. za promet elektrotehničkih uređaja,PRIVREDNA BANKA ZAGREB - DIONIČKO DRUŠTVO,Hrvatski Telekom d.d.,ČULIĆ ELEKTRO CENTAR, društvo s ograničenom odgovornošću za trgovinu, export-import, proizvodnju i usluge,BASIC d.o.o. za trgovinu i usluge,IZODAL društvo s ograničenom odgovornošću za završne radove u građevinarstvu,ELEKTROTEHNA d.o.o. za trgovinu i proizvodnju,HEP - Opskrba d.o.o. za opskrbu potrošača električnom, toplinskom energijom i plinom,ADRIA WINCH d.o.o. za proizvodnju, projektiranje, promet i usluge,BRODOMERKUR trgovina i usluge, dioničko društvo,ERSTE CARD CLUB društvo s ograničenom odgovornošću za financijsko posredovanje i usluge,CROATIA osiguranje d.d.,NAPREDNE TEHNOLOGIJE SIES d.o.o. za projektiranje, izvođenje radova i tehničke djelatnosti,HEP-Operator distribucijskog sustava d.o.o. za distribuciju i opskrbu električne energije,Petar Vukšić,Agencija za osiguranje radničkih potraživanja u slučaju stečaja poslodavca</izvorni_sadrzaj>
    <derivirana_varijabla naziv="DomainObject.Predmet.StrankaNazivFormated_1">MELCON d.o.o. za projektiranje i izvođenje završnih radova u građevinarstvu, ispitivanje elektroinstalacija i rasvjete u steč,ASFALT AB društvo s ograničenom odgovornošću za graditeljstvo,Maja Beram,Zoran Botić,Mate Bučević,Denis Čovo,Denis Erceg,Iva Erceg,Kerim Hadžić,Smilja Jurić,Tomislav Knajdl,Bruno Kokan,Ratko Kostić,Ivan Kustura,Josip Liović,Frane Malenica,Nedžad Maličević,Ante Mandić,Denis Mešin,Joško Mešin,Velimir Plazonić,Ivan Pletikosić,Josip Radić,Isabella Sekovski,Boško Stojić,Branislav Subotić,Ivan Šiljić,Dujo Vujević,Ministarstvo financija RH,ČISTOĆA društvo s ograničenom odgovornošću za obavljanje komunalnih djelatnosti održavanja čistoće i odlaganja komunaln,TIM KABEL, društvo s ograničenom odgovornošću za trgovinu,Josip Ajduković,SCHRACK TECHNIK d.o.o. za promet elektrotehničkih uređaja,PRIVREDNA BANKA ZAGREB - DIONIČKO DRUŠTVO,Hrvatski Telekom d.d.,ČULIĆ ELEKTRO CENTAR, društvo s ograničenom odgovornošću za trgovinu, export-import, proizvodnju i usluge,BASIC d.o.o. za trgovinu i usluge,IZODAL društvo s ograničenom odgovornošću za završne radove u građevinarstvu,ELEKTROTEHNA d.o.o. za trgovinu i proizvodnju,HEP - Opskrba d.o.o. za opskrbu potrošača električnom, toplinskom energijom i plinom,ADRIA WINCH d.o.o. za proizvodnju, projektiranje, promet i usluge,BRODOMERKUR trgovina i usluge, dioničko društvo,ERSTE CARD CLUB društvo s ograničenom odgovornošću za financijsko posredovanje i usluge,CROATIA osiguranje d.d.,NAPREDNE TEHNOLOGIJE SIES d.o.o. za projektiranje, izvođenje radova i tehničke djelatnosti,HEP-Operator distribucijskog sustava d.o.o. za distribuciju i opskrbu električne energije,Petar Vukšić,Agencija za osiguranje radničkih potraživanja u slučaju stečaja poslodavca</derivirana_varijabla>
  </DomainObject.Predmet.StrankaNazivFormated>
  <DomainObject.Predmet.StrankaNazivFormatedOIB>
    <izvorni_sadrzaj>MELCON d.o.o. za projektiranje i izvođenje završnih radova u građevinarstvu, ispitivanje elektroinstalacija i rasvjete u steč, OIB 79326486732,ASFALT AB društvo s ograničenom odgovornošću za graditeljstvo, OIB 80601028296,Maja Beram, OIB 41767350629,Zoran Botić, OIB 65324028331,Mate Bučević, OIB 63838914822,Denis Čovo, OIB 84286187829,Denis Erceg, OIB 23198287125,Iva Erceg, OIB 01597022458,Kerim Hadžić, OIB 54845943480,Smilja Jurić, OIB 16384274597,Tomislav Knajdl, OIB 48185823472,Bruno Kokan, OIB 00347191088,Ratko Kostić, OIB 15873756059,Ivan Kustura, OIB 02255702625,Josip Liović, OIB 59973062201,Frane Malenica, OIB 37237734331,Nedžad Maličević, OIB 96111280506,Ante Mandić, OIB 71225723422,Denis Mešin, OIB 65144986978,Joško Mešin, OIB 89459935337,Velimir Plazonić, OIB 74843779372,Ivan Pletikosić, OIB 40815328079,Josip Radić, OIB 75003226629,Isabella Sekovski, OIB 41898949907,Boško Stojić, OIB 39548148148,Branislav Subotić, OIB 17118186926,Ivan Šiljić, OIB 33027395680,Dujo Vujević, OIB 80528173996,Ministarstvo financija RH, OIB 18683136487,ČISTOĆA društvo s ograničenom odgovornošću za obavljanje komunalnih djelatnosti održavanja čistoće i odlaganja komunaln, OIB 38812451417,TIM KABEL, društvo s ograničenom odgovornošću za trgovinu, OIB 69927324836,Josip Ajduković, OIB 83592073499,SCHRACK TECHNIK d.o.o. za promet elektrotehničkih uređaja, OIB 36365310424,PRIVREDNA BANKA ZAGREB - DIONIČKO DRUŠTVO, OIB 02535697732,Hrvatski Telekom d.d., OIB 81793146560,ČULIĆ ELEKTRO CENTAR, društvo s ograničenom odgovornošću za trgovinu, export-import, proizvodnju i usluge, OIB 96434662616,BASIC d.o.o. za trgovinu i usluge, OIB 52072753291,IZODAL društvo s ograničenom odgovornošću za završne radove u građevinarstvu, OIB 07085868781,ELEKTROTEHNA d.o.o. za trgovinu i proizvodnju, OIB 50081287867,HEP - Opskrba d.o.o. za opskrbu potrošača električnom, toplinskom energijom i plinom, OIB 63073332379,ADRIA WINCH d.o.o. za proizvodnju, projektiranje, promet i usluge, OIB 95307107404,BRODOMERKUR trgovina i usluge, dioničko društvo, OIB 33956120458,ERSTE CARD CLUB društvo s ograničenom odgovornošću za financijsko posredovanje i usluge, OIB 85941596441,CROATIA osiguranje d.d., OIB 26187994862,NAPREDNE TEHNOLOGIJE SIES d.o.o. za projektiranje, izvođenje radova i tehničke djelatnosti, OIB 68188349196,HEP-Operator distribucijskog sustava d.o.o. za distribuciju i opskrbu električne energije, OIB 46830600751,Petar Vukšić, OIB 77665338459,Agencija za osiguranje radničkih potraživanja u slučaju stečaja poslodavca, OIB 04323472109</izvorni_sadrzaj>
    <derivirana_varijabla naziv="DomainObject.Predmet.StrankaNazivFormatedOIB_1">MELCON d.o.o. za projektiranje i izvođenje završnih radova u građevinarstvu, ispitivanje elektroinstalacija i rasvjete u steč, OIB 79326486732,ASFALT AB društvo s ograničenom odgovornošću za graditeljstvo, OIB 80601028296,Maja Beram, OIB 41767350629,Zoran Botić, OIB 65324028331,Mate Bučević, OIB 63838914822,Denis Čovo, OIB 84286187829,Denis Erceg, OIB 23198287125,Iva Erceg, OIB 01597022458,Kerim Hadžić, OIB 54845943480,Smilja Jurić, OIB 16384274597,Tomislav Knajdl, OIB 48185823472,Bruno Kokan, OIB 00347191088,Ratko Kostić, OIB 15873756059,Ivan Kustura, OIB 02255702625,Josip Liović, OIB 59973062201,Frane Malenica, OIB 37237734331,Nedžad Maličević, OIB 96111280506,Ante Mandić, OIB 71225723422,Denis Mešin, OIB 65144986978,Joško Mešin, OIB 89459935337,Velimir Plazonić, OIB 74843779372,Ivan Pletikosić, OIB 40815328079,Josip Radić, OIB 75003226629,Isabella Sekovski, OIB 41898949907,Boško Stojić, OIB 39548148148,Branislav Subotić, OIB 17118186926,Ivan Šiljić, OIB 33027395680,Dujo Vujević, OIB 80528173996,Ministarstvo financija RH, OIB 18683136487,ČISTOĆA društvo s ograničenom odgovornošću za obavljanje komunalnih djelatnosti održavanja čistoće i odlaganja komunaln, OIB 38812451417,TIM KABEL, društvo s ograničenom odgovornošću za trgovinu, OIB 69927324836,Josip Ajduković, OIB 83592073499,SCHRACK TECHNIK d.o.o. za promet elektrotehničkih uređaja, OIB 36365310424,PRIVREDNA BANKA ZAGREB - DIONIČKO DRUŠTVO, OIB 02535697732,Hrvatski Telekom d.d., OIB 81793146560,ČULIĆ ELEKTRO CENTAR, društvo s ograničenom odgovornošću za trgovinu, export-import, proizvodnju i usluge, OIB 96434662616,BASIC d.o.o. za trgovinu i usluge, OIB 52072753291,IZODAL društvo s ograničenom odgovornošću za završne radove u građevinarstvu, OIB 07085868781,ELEKTROTEHNA d.o.o. za trgovinu i proizvodnju, OIB 50081287867,HEP - Opskrba d.o.o. za opskrbu potrošača električnom, toplinskom energijom i plinom, OIB 63073332379,ADRIA WINCH d.o.o. za proizvodnju, projektiranje, promet i usluge, OIB 95307107404,BRODOMERKUR trgovina i usluge, dioničko društvo, OIB 33956120458,ERSTE CARD CLUB društvo s ograničenom odgovornošću za financijsko posredovanje i usluge, OIB 85941596441,CROATIA osiguranje d.d., OIB 26187994862,NAPREDNE TEHNOLOGIJE SIES d.o.o. za projektiranje, izvođenje radova i tehničke djelatnosti, OIB 68188349196,HEP-Operator distribucijskog sustava d.o.o. za distribuciju i opskrbu električne energije, OIB 46830600751,Petar Vukšić, OIB 77665338459,Agencija za osiguranje radničkih potraživanja u slučaju stečaja poslodavca, OIB 04323472109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MELCON d.o.o. za projektiranje i izvođenje završnih radova u građevinarstvu, ispitivanje elektroinstalacija i rasvjete u steč</item>
      <item>ASFALT AB društvo s ograničenom odgovornošću za graditeljstvo</item>
      <item>Maja Beram</item>
      <item>Zoran Botić</item>
      <item>Mate Bučević zastupanog po punomoćniku Ante Vujčić</item>
      <item>Denis Čovo</item>
      <item>Denis Erceg</item>
      <item>Iva Erceg</item>
      <item>Kerim Hadžić</item>
      <item>Smilja Jurić</item>
      <item>Tomislav Knajdl zastupanog po punomoćniku Ante Vujčić</item>
      <item>Bruno Kokan</item>
      <item>Ratko Kostić</item>
      <item>Ivan Kustura</item>
      <item>Josip Liović</item>
      <item>Frane Malenica</item>
      <item>Nedžad Maličević</item>
      <item>Ante Mandić</item>
      <item>Denis Mešin</item>
      <item>Joško Mešin</item>
      <item>Velimir Plazonić zastupanog po punomoćniku Ante Vujčić</item>
      <item>Ivan Pletikosić</item>
      <item>Josip Radić</item>
      <item>Isabella Sekovski</item>
      <item>Boško Stojić</item>
      <item>Branislav Subotić</item>
      <item>Ivan Šiljić zastupanog po punomoćniku Ante Vujčić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 zastupanog po punomoćniku Boran Bušurelo</item>
      <item>PRIVREDNA BANKA ZAGREB - DIONIČKO DRUŠTVO zastupanog po punomoćniku Zoran Puljiz</item>
      <item>Hrvatski Telekom d.d.</item>
      <item>ČULIĆ ELEKTRO CENTAR, društvo s ograničenom odgovornošću za trgovinu, export-import, proizvodnju i usluge</item>
      <item>BASIC d.o.o. za trgovinu i usluge</item>
      <item>IZODAL društvo s ograničenom odgovornošću za završne radove u građevinarstvu zastupanog po punomoćniku ZOU DRAŽEN VUKOVIĆ I SAŠA LALIĆ</item>
      <item>ELEKTROTEHNA d.o.o. za trgovinu i proizvodnju zastupanog po punomoćniku Ivo Staničić</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 zastupanog po punomoćniku Odvjetničko društvo Leko i partneri društvo s ograničenom odgovornošću</item>
      <item>CROATIA osiguranje d.d.</item>
      <item>NAPREDNE TEHNOLOGIJE SIES d.o.o. za projektiranje, izvođenje radova i tehničke djelatnosti zastupanog po punomoćniku ROŽMAN &amp; OREDIĆ odvjetničko društvo</item>
      <item>HEP-Operator distribucijskog sustava d.o.o. za distribuciju i opskrbu električne energije</item>
      <item>Petar Vukšić</item>
      <item>Agencija za osiguranje radničkih potraživanja u slučaju stečaja poslodavca</item>
    </izvorni_sadrzaj>
    <derivirana_varijabla naziv="DomainObject.Predmet.StrankaListFormated_1">
      <item>MELCON d.o.o. za projektiranje i izvođenje završnih radova u građevinarstvu, ispitivanje elektroinstalacija i rasvjete u steč</item>
      <item>ASFALT AB društvo s ograničenom odgovornošću za graditeljstvo</item>
      <item>Maja Beram</item>
      <item>Zoran Botić</item>
      <item>Mate Bučević zastupanog po punomoćniku Ante Vujčić</item>
      <item>Denis Čovo</item>
      <item>Denis Erceg</item>
      <item>Iva Erceg</item>
      <item>Kerim Hadžić</item>
      <item>Smilja Jurić</item>
      <item>Tomislav Knajdl zastupanog po punomoćniku Ante Vujčić</item>
      <item>Bruno Kokan</item>
      <item>Ratko Kostić</item>
      <item>Ivan Kustura</item>
      <item>Josip Liović</item>
      <item>Frane Malenica</item>
      <item>Nedžad Maličević</item>
      <item>Ante Mandić</item>
      <item>Denis Mešin</item>
      <item>Joško Mešin</item>
      <item>Velimir Plazonić zastupanog po punomoćniku Ante Vujčić</item>
      <item>Ivan Pletikosić</item>
      <item>Josip Radić</item>
      <item>Isabella Sekovski</item>
      <item>Boško Stojić</item>
      <item>Branislav Subotić</item>
      <item>Ivan Šiljić zastupanog po punomoćniku Ante Vujčić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 zastupanog po punomoćniku Boran Bušurelo</item>
      <item>PRIVREDNA BANKA ZAGREB - DIONIČKO DRUŠTVO zastupanog po punomoćniku Zoran Puljiz</item>
      <item>Hrvatski Telekom d.d.</item>
      <item>ČULIĆ ELEKTRO CENTAR, društvo s ograničenom odgovornošću za trgovinu, export-import, proizvodnju i usluge</item>
      <item>BASIC d.o.o. za trgovinu i usluge</item>
      <item>IZODAL društvo s ograničenom odgovornošću za završne radove u građevinarstvu zastupanog po punomoćniku ZOU DRAŽEN VUKOVIĆ I SAŠA LALIĆ</item>
      <item>ELEKTROTEHNA d.o.o. za trgovinu i proizvodnju zastupanog po punomoćniku Ivo Staničić</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 zastupanog po punomoćniku Odvjetničko društvo Leko i partneri društvo s ograničenom odgovornošću</item>
      <item>CROATIA osiguranje d.d.</item>
      <item>NAPREDNE TEHNOLOGIJE SIES d.o.o. za projektiranje, izvođenje radova i tehničke djelatnosti zastupanog po punomoćniku ROŽMAN &amp; OREDIĆ odvjetničko društvo</item>
      <item>HEP-Operator distribucijskog sustava d.o.o. za distribuciju i opskrbu električne energije</item>
      <item>Petar Vukšić</item>
      <item>Agencija za osiguranje radničkih potraživanja u slučaju stečaja poslodavca</item>
    </derivirana_varijabla>
  </DomainObject.Predmet.StrankaListFormated>
  <DomainObject.Predmet.StrankaListFormatedOIB>
    <izvorni_sadrzaj>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 zastupanog po punomoćniku Ante Vujčić</item>
      <item>Denis Čovo, OIB 84286187829</item>
      <item>Denis Erceg, OIB 23198287125</item>
      <item>Iva Erceg, OIB 01597022458</item>
      <item>Kerim Hadžić, OIB 54845943480</item>
      <item>Smilja Jurić, OIB 16384274597</item>
      <item>Tomislav Knajdl, OIB 48185823472 zastupanog po punomoćniku Ante Vujčić</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 zastupanog po punomoćniku Ante Vujčić</item>
      <item>Ivan Pletikosić, OIB 40815328079</item>
      <item>Josip Radić, OIB 75003226629</item>
      <item>Isabella Sekovski, OIB 41898949907</item>
      <item>Boško Stojić, OIB 39548148148</item>
      <item>Branislav Subotić, OIB 17118186926</item>
      <item>Ivan Šiljić, OIB 33027395680 zastupanog po punomoćniku Ante Vujčić</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 zastupanog po punomoćniku Boran Bušurelo</item>
      <item>PRIVREDNA BANKA ZAGREB - DIONIČKO DRUŠTVO, OIB 02535697732 zastupanog po punomoćniku Zoran Puljiz</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 zastupanog po punomoćniku ZOU DRAŽEN VUKOVIĆ I SAŠA LALIĆ</item>
      <item>ELEKTROTEHNA d.o.o. za trgovinu i proizvodnju, OIB 50081287867 zastupanog po punomoćniku Ivo Staničić</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 zastupanog po punomoćniku Odvjetničko društvo Leko i partneri društvo s ograničenom odgovornošću</item>
      <item>CROATIA osiguranje d.d., OIB 26187994862</item>
      <item>NAPREDNE TEHNOLOGIJE SIES d.o.o. za projektiranje, izvođenje radova i tehničke djelatnosti, OIB 68188349196 zastupanog po punomoćniku ROŽMAN &amp; OREDIĆ odvjetničko društvo</item>
      <item>HEP-Operator distribucijskog sustava d.o.o. za distribuciju i opskrbu električne energije, OIB 46830600751</item>
      <item>Petar Vukšić, OIB 77665338459</item>
      <item>Agencija za osiguranje radničkih potraživanja u slučaju stečaja poslodavca, OIB 04323472109</item>
    </izvorni_sadrzaj>
    <derivirana_varijabla naziv="DomainObject.Predmet.StrankaListFormatedOIB_1">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 zastupanog po punomoćniku Ante Vujčić</item>
      <item>Denis Čovo, OIB 84286187829</item>
      <item>Denis Erceg, OIB 23198287125</item>
      <item>Iva Erceg, OIB 01597022458</item>
      <item>Kerim Hadžić, OIB 54845943480</item>
      <item>Smilja Jurić, OIB 16384274597</item>
      <item>Tomislav Knajdl, OIB 48185823472 zastupanog po punomoćniku Ante Vujčić</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 zastupanog po punomoćniku Ante Vujčić</item>
      <item>Ivan Pletikosić, OIB 40815328079</item>
      <item>Josip Radić, OIB 75003226629</item>
      <item>Isabella Sekovski, OIB 41898949907</item>
      <item>Boško Stojić, OIB 39548148148</item>
      <item>Branislav Subotić, OIB 17118186926</item>
      <item>Ivan Šiljić, OIB 33027395680 zastupanog po punomoćniku Ante Vujčić</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 zastupanog po punomoćniku Boran Bušurelo</item>
      <item>PRIVREDNA BANKA ZAGREB - DIONIČKO DRUŠTVO, OIB 02535697732 zastupanog po punomoćniku Zoran Puljiz</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 zastupanog po punomoćniku ZOU DRAŽEN VUKOVIĆ I SAŠA LALIĆ</item>
      <item>ELEKTROTEHNA d.o.o. za trgovinu i proizvodnju, OIB 50081287867 zastupanog po punomoćniku Ivo Staničić</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 zastupanog po punomoćniku Odvjetničko društvo Leko i partneri društvo s ograničenom odgovornošću</item>
      <item>CROATIA osiguranje d.d., OIB 26187994862</item>
      <item>NAPREDNE TEHNOLOGIJE SIES d.o.o. za projektiranje, izvođenje radova i tehničke djelatnosti, OIB 68188349196 zastupanog po punomoćniku ROŽMAN &amp; OREDIĆ odvjetničko društvo</item>
      <item>HEP-Operator distribucijskog sustava d.o.o. za distribuciju i opskrbu električne energije, OIB 46830600751</item>
      <item>Petar Vukšić, OIB 77665338459</item>
      <item>Agencija za osiguranje radničkih potraživanja u slučaju stečaja poslodavca, OIB 04323472109</item>
    </derivirana_varijabla>
  </DomainObject.Predmet.StrankaListFormatedOIB>
  <DomainObject.Predmet.StrankaListFormatedWithAdress>
    <izvorni_sadrzaj>
      <item>MELCON d.o.o. za projektiranje i izvođenje završnih radova u građevinarstvu, ispitivanje elektroinstalacija i rasvjete u steč, Ulica don Frane Bulića 205, 21210 Solin</item>
      <item>ASFALT AB društvo s ograničenom odgovornošću za graditeljstvo, Ispod Osoja 31, 21210 Blaca</item>
      <item>Maja Beram, Cesta Dr.franje Tuđmana 1049, 21217 Kaštel Štafilić</item>
      <item>Zoran Botić, Put Žabic 5, 21217 Kaštel Novi</item>
      <item>Mate Bučević, Mosećka 10, 21000 Split zastupanog po punomoćniku Ante Vujčić</item>
      <item>Denis Čovo, Karakašica 126, 21230 Karakašica</item>
      <item>Denis Erceg, Sv. Spasa 7d, 21000 Split</item>
      <item>Iva Erceg, Sućidar 21, 21000 Split</item>
      <item>Kerim Hadžić, Plitvička 4, 21000 Split</item>
      <item>Smilja Jurić, Matoševa Ulica 98, 21210 Solin</item>
      <item>Tomislav Knajdl, Gajeva 30a, 21217 Kaštel Stari zastupanog po punomoćniku Ante Vujčić</item>
      <item>Bruno Kokan, Vrlička 15, 21000 Split</item>
      <item>Ratko Kostić, Dubrovačka 49, 21000 Split</item>
      <item>Ivan Kustura, Stupi 4, 21214 Kaštel Lukšić</item>
      <item>Josip Liović, Brnaze 189, 21230 Brnaze</item>
      <item>Frane Malenica, Ramska 23, 21000 Split</item>
      <item>Nedžad Maličević, Ulica Don Frane Bulića 207, 21210 Solin</item>
      <item>Ante Mandić, Rimski Put 39, 21212 Kaštel Sućurac</item>
      <item>Denis Mešin, Sućidar 14, 21000 Split</item>
      <item>Joško Mešin, Sućidar 14, 21000 Split</item>
      <item>Velimir Plazonić, Garjak 36, 21236 Garjak zastupanog po punomoćniku Ante Vujčić</item>
      <item>Ivan Pletikosić, Hrvace 116, 21233 Hrvace</item>
      <item>Josip Radić, Bilice Ii 30, 21000 Split</item>
      <item>Isabella Sekovski, Benkovačka 5, 21000 Split</item>
      <item>Boško Stojić, Donji Bitelić 3, 21233 Donji Bitelić</item>
      <item>Branislav Subotić, Gajeva 20, 21000 Split</item>
      <item>Ivan Šiljić, Vojnić Sinjski 95, 21240 Vojnić Sinjski zastupanog po punomoćniku Ante Vujčić</item>
      <item>Dujo Vujević, Ulica Petra Kružića 15a, 21210 Solin</item>
      <item>Ministarstvo financija RH, Katančićeva 5, 10000 Zagreb</item>
      <item>ČISTOĆA društvo s ograničenom odgovornošću za obavljanje komunalnih djelatnosti održavanja čistoće i odlaganja komunaln, Put Plokita 81, 21000 Split</item>
      <item>TIM KABEL, društvo s ograničenom odgovornošću za trgovinu, Savska cesta 103, 10360 Sesvete</item>
      <item>Josip Ajduković, Put Kuka 5, 21230 Sinj</item>
      <item>SCHRACK TECHNIK d.o.o. za promet elektrotehničkih uređaja, Zavrtnica 17, 10000 Zagreb zastupanog po punomoćniku Boran Bušurelo</item>
      <item>PRIVREDNA BANKA ZAGREB - DIONIČKO DRUŠTVO, Radnička cesta 50, 10000 Zagreb zastupanog po punomoćniku Zoran Puljiz</item>
      <item>Hrvatski Telekom d.d., Roberta Frangeša Mihanovića 9, 10000 Zagreb</item>
      <item>ČULIĆ ELEKTRO CENTAR, društvo s ograničenom odgovornošću za trgovinu, export-import, proizvodnju i usluge, Hektorovićeva 31, 21210 Solin</item>
      <item>BASIC d.o.o. za trgovinu i usluge, Bjelovarska Ulica 1, 21000 Split</item>
      <item>IZODAL društvo s ograničenom odgovornošću za završne radove u građevinarstvu, F. Tuđmana 9, 21212 Kaštel Sućurac zastupanog po punomoćniku ZOU DRAŽEN VUKOVIĆ I SAŠA LALIĆ</item>
      <item>ELEKTROTEHNA d.o.o. za trgovinu i proizvodnju, Dračevac 2 D, 21000 Split zastupanog po punomoćniku Ivo Staničić</item>
      <item>HEP - Opskrba d.o.o. za opskrbu potrošača električnom, toplinskom energijom i plinom, Ulica grada Vukovara 37, 10000 Zagreb</item>
      <item>ADRIA WINCH d.o.o. za proizvodnju, projektiranje, promet i usluge, Mostine 11 B, 21000 Split</item>
      <item>BRODOMERKUR trgovina i usluge, dioničko društvo, Poljička Cesta 35, 21000 Split</item>
      <item>ERSTE CARD CLUB društvo s ograničenom odgovornošću za financijsko posredovanje i usluge, Praška 5, 10000 Zagreb zastupanog po punomoćniku Odvjetničko društvo Leko i partneri društvo s ograničenom odgovornošću</item>
      <item>CROATIA osiguranje d.d., Miramarska 22, 10000 Zagreb</item>
      <item>NAPREDNE TEHNOLOGIJE SIES d.o.o. za projektiranje, izvođenje radova i tehničke djelatnosti, Karlovačka cesta 55, 47280 Ozalj zastupanog po punomoćniku ROŽMAN &amp; OREDIĆ odvjetničko društvo</item>
      <item>HEP-Operator distribucijskog sustava d.o.o. za distribuciju i opskrbu električne energije, Ulica grada Vukovara 37, 10000 Zagreb</item>
      <item>Petar Vukšić, Krušvar 133, 21232 Krušvar</item>
      <item>Agencija za osiguranje radničkih potraživanja u slučaju stečaja poslodavca, Frankopanska 11, 10000 Zagreb</item>
    </izvorni_sadrzaj>
    <derivirana_varijabla naziv="DomainObject.Predmet.StrankaListFormatedWithAdress_1">
      <item>MELCON d.o.o. za projektiranje i izvođenje završnih radova u građevinarstvu, ispitivanje elektroinstalacija i rasvjete u steč, Ulica don Frane Bulića 205, 21210 Solin</item>
      <item>ASFALT AB društvo s ograničenom odgovornošću za graditeljstvo, Ispod Osoja 31, 21210 Blaca</item>
      <item>Maja Beram, Cesta Dr.franje Tuđmana 1049, 21217 Kaštel Štafilić</item>
      <item>Zoran Botić, Put Žabic 5, 21217 Kaštel Novi</item>
      <item>Mate Bučević, Mosećka 10, 21000 Split zastupanog po punomoćniku Ante Vujčić</item>
      <item>Denis Čovo, Karakašica 126, 21230 Karakašica</item>
      <item>Denis Erceg, Sv. Spasa 7d, 21000 Split</item>
      <item>Iva Erceg, Sućidar 21, 21000 Split</item>
      <item>Kerim Hadžić, Plitvička 4, 21000 Split</item>
      <item>Smilja Jurić, Matoševa Ulica 98, 21210 Solin</item>
      <item>Tomislav Knajdl, Gajeva 30a, 21217 Kaštel Stari zastupanog po punomoćniku Ante Vujčić</item>
      <item>Bruno Kokan, Vrlička 15, 21000 Split</item>
      <item>Ratko Kostić, Dubrovačka 49, 21000 Split</item>
      <item>Ivan Kustura, Stupi 4, 21214 Kaštel Lukšić</item>
      <item>Josip Liović, Brnaze 189, 21230 Brnaze</item>
      <item>Frane Malenica, Ramska 23, 21000 Split</item>
      <item>Nedžad Maličević, Ulica Don Frane Bulića 207, 21210 Solin</item>
      <item>Ante Mandić, Rimski Put 39, 21212 Kaštel Sućurac</item>
      <item>Denis Mešin, Sućidar 14, 21000 Split</item>
      <item>Joško Mešin, Sućidar 14, 21000 Split</item>
      <item>Velimir Plazonić, Garjak 36, 21236 Garjak zastupanog po punomoćniku Ante Vujčić</item>
      <item>Ivan Pletikosić, Hrvace 116, 21233 Hrvace</item>
      <item>Josip Radić, Bilice Ii 30, 21000 Split</item>
      <item>Isabella Sekovski, Benkovačka 5, 21000 Split</item>
      <item>Boško Stojić, Donji Bitelić 3, 21233 Donji Bitelić</item>
      <item>Branislav Subotić, Gajeva 20, 21000 Split</item>
      <item>Ivan Šiljić, Vojnić Sinjski 95, 21240 Vojnić Sinjski zastupanog po punomoćniku Ante Vujčić</item>
      <item>Dujo Vujević, Ulica Petra Kružića 15a, 21210 Solin</item>
      <item>Ministarstvo financija RH, Katančićeva 5, 10000 Zagreb</item>
      <item>ČISTOĆA društvo s ograničenom odgovornošću za obavljanje komunalnih djelatnosti održavanja čistoće i odlaganja komunaln, Put Plokita 81, 21000 Split</item>
      <item>TIM KABEL, društvo s ograničenom odgovornošću za trgovinu, Savska cesta 103, 10360 Sesvete</item>
      <item>Josip Ajduković, Put Kuka 5, 21230 Sinj</item>
      <item>SCHRACK TECHNIK d.o.o. za promet elektrotehničkih uređaja, Zavrtnica 17, 10000 Zagreb zastupanog po punomoćniku Boran Bušurelo</item>
      <item>PRIVREDNA BANKA ZAGREB - DIONIČKO DRUŠTVO, Radnička cesta 50, 10000 Zagreb zastupanog po punomoćniku Zoran Puljiz</item>
      <item>Hrvatski Telekom d.d., Roberta Frangeša Mihanovića 9, 10000 Zagreb</item>
      <item>ČULIĆ ELEKTRO CENTAR, društvo s ograničenom odgovornošću za trgovinu, export-import, proizvodnju i usluge, Hektorovićeva 31, 21210 Solin</item>
      <item>BASIC d.o.o. za trgovinu i usluge, Bjelovarska Ulica 1, 21000 Split</item>
      <item>IZODAL društvo s ograničenom odgovornošću za završne radove u građevinarstvu, F. Tuđmana 9, 21212 Kaštel Sućurac zastupanog po punomoćniku ZOU DRAŽEN VUKOVIĆ I SAŠA LALIĆ</item>
      <item>ELEKTROTEHNA d.o.o. za trgovinu i proizvodnju, Dračevac 2 D, 21000 Split zastupanog po punomoćniku Ivo Staničić</item>
      <item>HEP - Opskrba d.o.o. za opskrbu potrošača električnom, toplinskom energijom i plinom, Ulica grada Vukovara 37, 10000 Zagreb</item>
      <item>ADRIA WINCH d.o.o. za proizvodnju, projektiranje, promet i usluge, Mostine 11 B, 21000 Split</item>
      <item>BRODOMERKUR trgovina i usluge, dioničko društvo, Poljička Cesta 35, 21000 Split</item>
      <item>ERSTE CARD CLUB društvo s ograničenom odgovornošću za financijsko posredovanje i usluge, Praška 5, 10000 Zagreb zastupanog po punomoćniku Odvjetničko društvo Leko i partneri društvo s ograničenom odgovornošću</item>
      <item>CROATIA osiguranje d.d., Miramarska 22, 10000 Zagreb</item>
      <item>NAPREDNE TEHNOLOGIJE SIES d.o.o. za projektiranje, izvođenje radova i tehničke djelatnosti, Karlovačka cesta 55, 47280 Ozalj zastupanog po punomoćniku ROŽMAN &amp; OREDIĆ odvjetničko društvo</item>
      <item>HEP-Operator distribucijskog sustava d.o.o. za distribuciju i opskrbu električne energije, Ulica grada Vukovara 37, 10000 Zagreb</item>
      <item>Petar Vukšić, Krušvar 133, 21232 Krušvar</item>
      <item>Agencija za osiguranje radničkih potraživanja u slučaju stečaja poslodavca, Frankopanska 11, 10000 Zagreb</item>
    </derivirana_varijabla>
  </DomainObject.Predmet.StrankaListFormatedWithAdress>
  <DomainObject.Predmet.StrankaListFormatedWithAdressOIB>
    <izvorni_sadrzaj>
      <item>MELCON d.o.o. za projektiranje i izvođenje završnih radova u građevinarstvu, ispitivanje elektroinstalacija i rasvjete u steč, OIB 79326486732, Ulica don Frane Bulića 205, 21210 Solin</item>
      <item>ASFALT AB društvo s ograničenom odgovornošću za graditeljstvo, OIB 80601028296, Ispod Osoja 31, 21210 Blaca</item>
      <item>Maja Beram, OIB 41767350629, Cesta Dr.franje Tuđmana 1049, 21217 Kaštel Štafilić</item>
      <item>Zoran Botić, OIB 65324028331, Put Žabic 5, 21217 Kaštel Novi</item>
      <item>Mate Bučević, OIB 63838914822, Mosećka 10, 21000 Split zastupanog po punomoćniku Ante Vujčić</item>
      <item>Denis Čovo, OIB 84286187829, Karakašica 126, 21230 Karakašica</item>
      <item>Denis Erceg, OIB 23198287125, Sv. Spasa 7d, 21000 Split</item>
      <item>Iva Erceg, OIB 01597022458, Sućidar 21, 21000 Split</item>
      <item>Kerim Hadžić, OIB 54845943480, Plitvička 4, 21000 Split</item>
      <item>Smilja Jurić, OIB 16384274597, Matoševa Ulica 98, 21210 Solin</item>
      <item>Tomislav Knajdl, OIB 48185823472, Gajeva 30a, 21217 Kaštel Stari zastupanog po punomoćniku Ante Vujčić</item>
      <item>Bruno Kokan, OIB 00347191088, Vrlička 15, 21000 Split</item>
      <item>Ratko Kostić, OIB 15873756059, Dubrovačka 49, 21000 Split</item>
      <item>Ivan Kustura, OIB 02255702625, Stupi 4, 21214 Kaštel Lukšić</item>
      <item>Josip Liović, OIB 59973062201, Brnaze 189, 21230 Brnaze</item>
      <item>Frane Malenica, OIB 37237734331, Ramska 23, 21000 Split</item>
      <item>Nedžad Maličević, OIB 96111280506, Ulica Don Frane Bulića 207, 21210 Solin</item>
      <item>Ante Mandić, OIB 71225723422, Rimski Put 39, 21212 Kaštel Sućurac</item>
      <item>Denis Mešin, OIB 65144986978, Sućidar 14, 21000 Split</item>
      <item>Joško Mešin, OIB 89459935337, Sućidar 14, 21000 Split</item>
      <item>Velimir Plazonić, OIB 74843779372, Garjak 36, 21236 Garjak zastupanog po punomoćniku Ante Vujčić</item>
      <item>Ivan Pletikosić, OIB 40815328079, Hrvace 116, 21233 Hrvace</item>
      <item>Josip Radić, OIB 75003226629, Bilice Ii 30, 21000 Split</item>
      <item>Isabella Sekovski, OIB 41898949907, Benkovačka 5, 21000 Split</item>
      <item>Boško Stojić, OIB 39548148148, Donji Bitelić 3, 21233 Donji Bitelić</item>
      <item>Branislav Subotić, OIB 17118186926, Gajeva 20, 21000 Split</item>
      <item>Ivan Šiljić, OIB 33027395680, Vojnić Sinjski 95, 21240 Vojnić Sinjski zastupanog po punomoćniku Ante Vujčić</item>
      <item>Dujo Vujević, OIB 80528173996, Ulica Petra Kružića 15a, 21210 Solin</item>
      <item>Ministarstvo financija RH, OIB 18683136487, Katančićeva 5, 10000 Zagreb</item>
      <item>ČISTOĆA društvo s ograničenom odgovornošću za obavljanje komunalnih djelatnosti održavanja čistoće i odlaganja komunaln, OIB 38812451417, Put Plokita 81, 21000 Split</item>
      <item>TIM KABEL, društvo s ograničenom odgovornošću za trgovinu, OIB 69927324836, Savska cesta 103, 10360 Sesvete</item>
      <item>Josip Ajduković, OIB 83592073499, Put Kuka 5, 21230 Sinj</item>
      <item>SCHRACK TECHNIK d.o.o. za promet elektrotehničkih uređaja, OIB 36365310424, Zavrtnica 17, 10000 Zagreb zastupanog po punomoćniku Boran Bušurelo</item>
      <item>PRIVREDNA BANKA ZAGREB - DIONIČKO DRUŠTVO, OIB 02535697732, Radnička cesta 50, 10000 Zagreb zastupanog po punomoćniku Zoran Puljiz</item>
      <item>Hrvatski Telekom d.d., OIB 81793146560, Roberta Frangeša Mihanovića 9, 10000 Zagreb</item>
      <item>ČULIĆ ELEKTRO CENTAR, društvo s ograničenom odgovornošću za trgovinu, export-import, proizvodnju i usluge, OIB 96434662616, Hektorovićeva 31, 21210 Solin</item>
      <item>BASIC d.o.o. za trgovinu i usluge, OIB 52072753291, Bjelovarska Ulica 1, 21000 Split</item>
      <item>IZODAL društvo s ograničenom odgovornošću za završne radove u građevinarstvu, OIB 07085868781, F. Tuđmana 9, 21212 Kaštel Sućurac zastupanog po punomoćniku ZOU DRAŽEN VUKOVIĆ I SAŠA LALIĆ</item>
      <item>ELEKTROTEHNA d.o.o. za trgovinu i proizvodnju, OIB 50081287867, Dračevac 2 D, 21000 Split zastupanog po punomoćniku Ivo Staničić</item>
      <item>HEP - Opskrba d.o.o. za opskrbu potrošača električnom, toplinskom energijom i plinom, OIB 63073332379, Ulica grada Vukovara 37, 10000 Zagreb</item>
      <item>ADRIA WINCH d.o.o. za proizvodnju, projektiranje, promet i usluge, OIB 95307107404, Mostine 11 B, 21000 Split</item>
      <item>BRODOMERKUR trgovina i usluge, dioničko društvo, OIB 33956120458, Poljička Cesta 35, 21000 Split</item>
      <item>ERSTE CARD CLUB društvo s ograničenom odgovornošću za financijsko posredovanje i usluge, OIB 85941596441, Praška 5, 10000 Zagreb zastupanog po punomoćniku Odvjetničko društvo Leko i partneri društvo s ograničenom odgovornošću</item>
      <item>CROATIA osiguranje d.d., OIB 26187994862, Miramarska 22, 10000 Zagreb</item>
      <item>NAPREDNE TEHNOLOGIJE SIES d.o.o. za projektiranje, izvođenje radova i tehničke djelatnosti, OIB 68188349196, Karlovačka cesta 55, 47280 Ozalj zastupanog po punomoćniku ROŽMAN &amp; OREDIĆ odvjetničko društvo</item>
      <item>HEP-Operator distribucijskog sustava d.o.o. za distribuciju i opskrbu električne energije, OIB 46830600751, Ulica grada Vukovara 37, 10000 Zagreb</item>
      <item>Petar Vukšić, OIB 77665338459, Krušvar 133, 21232 Krušvar</item>
      <item>Agencija za osiguranje radničkih potraživanja u slučaju stečaja poslodavca, OIB 04323472109, Frankopanska 11, 10000 Zagreb</item>
    </izvorni_sadrzaj>
    <derivirana_varijabla naziv="DomainObject.Predmet.StrankaListFormatedWithAdressOIB_1">
      <item>MELCON d.o.o. za projektiranje i izvođenje završnih radova u građevinarstvu, ispitivanje elektroinstalacija i rasvjete u steč, OIB 79326486732, Ulica don Frane Bulića 205, 21210 Solin</item>
      <item>ASFALT AB društvo s ograničenom odgovornošću za graditeljstvo, OIB 80601028296, Ispod Osoja 31, 21210 Blaca</item>
      <item>Maja Beram, OIB 41767350629, Cesta Dr.franje Tuđmana 1049, 21217 Kaštel Štafilić</item>
      <item>Zoran Botić, OIB 65324028331, Put Žabic 5, 21217 Kaštel Novi</item>
      <item>Mate Bučević, OIB 63838914822, Mosećka 10, 21000 Split zastupanog po punomoćniku Ante Vujčić</item>
      <item>Denis Čovo, OIB 84286187829, Karakašica 126, 21230 Karakašica</item>
      <item>Denis Erceg, OIB 23198287125, Sv. Spasa 7d, 21000 Split</item>
      <item>Iva Erceg, OIB 01597022458, Sućidar 21, 21000 Split</item>
      <item>Kerim Hadžić, OIB 54845943480, Plitvička 4, 21000 Split</item>
      <item>Smilja Jurić, OIB 16384274597, Matoševa Ulica 98, 21210 Solin</item>
      <item>Tomislav Knajdl, OIB 48185823472, Gajeva 30a, 21217 Kaštel Stari zastupanog po punomoćniku Ante Vujčić</item>
      <item>Bruno Kokan, OIB 00347191088, Vrlička 15, 21000 Split</item>
      <item>Ratko Kostić, OIB 15873756059, Dubrovačka 49, 21000 Split</item>
      <item>Ivan Kustura, OIB 02255702625, Stupi 4, 21214 Kaštel Lukšić</item>
      <item>Josip Liović, OIB 59973062201, Brnaze 189, 21230 Brnaze</item>
      <item>Frane Malenica, OIB 37237734331, Ramska 23, 21000 Split</item>
      <item>Nedžad Maličević, OIB 96111280506, Ulica Don Frane Bulića 207, 21210 Solin</item>
      <item>Ante Mandić, OIB 71225723422, Rimski Put 39, 21212 Kaštel Sućurac</item>
      <item>Denis Mešin, OIB 65144986978, Sućidar 14, 21000 Split</item>
      <item>Joško Mešin, OIB 89459935337, Sućidar 14, 21000 Split</item>
      <item>Velimir Plazonić, OIB 74843779372, Garjak 36, 21236 Garjak zastupanog po punomoćniku Ante Vujčić</item>
      <item>Ivan Pletikosić, OIB 40815328079, Hrvace 116, 21233 Hrvace</item>
      <item>Josip Radić, OIB 75003226629, Bilice Ii 30, 21000 Split</item>
      <item>Isabella Sekovski, OIB 41898949907, Benkovačka 5, 21000 Split</item>
      <item>Boško Stojić, OIB 39548148148, Donji Bitelić 3, 21233 Donji Bitelić</item>
      <item>Branislav Subotić, OIB 17118186926, Gajeva 20, 21000 Split</item>
      <item>Ivan Šiljić, OIB 33027395680, Vojnić Sinjski 95, 21240 Vojnić Sinjski zastupanog po punomoćniku Ante Vujčić</item>
      <item>Dujo Vujević, OIB 80528173996, Ulica Petra Kružića 15a, 21210 Solin</item>
      <item>Ministarstvo financija RH, OIB 18683136487, Katančićeva 5, 10000 Zagreb</item>
      <item>ČISTOĆA društvo s ograničenom odgovornošću za obavljanje komunalnih djelatnosti održavanja čistoće i odlaganja komunaln, OIB 38812451417, Put Plokita 81, 21000 Split</item>
      <item>TIM KABEL, društvo s ograničenom odgovornošću za trgovinu, OIB 69927324836, Savska cesta 103, 10360 Sesvete</item>
      <item>Josip Ajduković, OIB 83592073499, Put Kuka 5, 21230 Sinj</item>
      <item>SCHRACK TECHNIK d.o.o. za promet elektrotehničkih uređaja, OIB 36365310424, Zavrtnica 17, 10000 Zagreb zastupanog po punomoćniku Boran Bušurelo</item>
      <item>PRIVREDNA BANKA ZAGREB - DIONIČKO DRUŠTVO, OIB 02535697732, Radnička cesta 50, 10000 Zagreb zastupanog po punomoćniku Zoran Puljiz</item>
      <item>Hrvatski Telekom d.d., OIB 81793146560, Roberta Frangeša Mihanovića 9, 10000 Zagreb</item>
      <item>ČULIĆ ELEKTRO CENTAR, društvo s ograničenom odgovornošću za trgovinu, export-import, proizvodnju i usluge, OIB 96434662616, Hektorovićeva 31, 21210 Solin</item>
      <item>BASIC d.o.o. za trgovinu i usluge, OIB 52072753291, Bjelovarska Ulica 1, 21000 Split</item>
      <item>IZODAL društvo s ograničenom odgovornošću za završne radove u građevinarstvu, OIB 07085868781, F. Tuđmana 9, 21212 Kaštel Sućurac zastupanog po punomoćniku ZOU DRAŽEN VUKOVIĆ I SAŠA LALIĆ</item>
      <item>ELEKTROTEHNA d.o.o. za trgovinu i proizvodnju, OIB 50081287867, Dračevac 2 D, 21000 Split zastupanog po punomoćniku Ivo Staničić</item>
      <item>HEP - Opskrba d.o.o. za opskrbu potrošača električnom, toplinskom energijom i plinom, OIB 63073332379, Ulica grada Vukovara 37, 10000 Zagreb</item>
      <item>ADRIA WINCH d.o.o. za proizvodnju, projektiranje, promet i usluge, OIB 95307107404, Mostine 11 B, 21000 Split</item>
      <item>BRODOMERKUR trgovina i usluge, dioničko društvo, OIB 33956120458, Poljička Cesta 35, 21000 Split</item>
      <item>ERSTE CARD CLUB društvo s ograničenom odgovornošću za financijsko posredovanje i usluge, OIB 85941596441, Praška 5, 10000 Zagreb zastupanog po punomoćniku Odvjetničko društvo Leko i partneri društvo s ograničenom odgovornošću</item>
      <item>CROATIA osiguranje d.d., OIB 26187994862, Miramarska 22, 10000 Zagreb</item>
      <item>NAPREDNE TEHNOLOGIJE SIES d.o.o. za projektiranje, izvođenje radova i tehničke djelatnosti, OIB 68188349196, Karlovačka cesta 55, 47280 Ozalj zastupanog po punomoćniku ROŽMAN &amp; OREDIĆ odvjetničko društvo</item>
      <item>HEP-Operator distribucijskog sustava d.o.o. za distribuciju i opskrbu električne energije, OIB 46830600751, Ulica grada Vukovara 37, 10000 Zagreb</item>
      <item>Petar Vukšić, OIB 77665338459, Krušvar 133, 21232 Krušvar</item>
      <item>Agencija za osiguranje radničkih potraživanja u slučaju stečaja poslodavca, OIB 04323472109, Frankopanska 11, 10000 Zagreb</item>
    </derivirana_varijabla>
  </DomainObject.Predmet.StrankaListFormatedWithAdressOIB>
  <DomainObject.Predmet.StrankaListNazivFormated>
    <izvorni_sadrzaj>
      <item>MELCON d.o.o. za projektiranje i izvođenje završnih radova u građevinarstvu, ispitivanje elektroinstalacija i rasvjete u steč</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HEP-Operator distribucijskog sustava d.o.o. za distribuciju i opskrbu električne energije</item>
      <item>Petar Vukšić</item>
      <item>Agencija za osiguranje radničkih potraživanja u slučaju stečaja poslodavca</item>
    </izvorni_sadrzaj>
    <derivirana_varijabla naziv="DomainObject.Predmet.StrankaListNazivFormated_1">
      <item>MELCON d.o.o. za projektiranje i izvođenje završnih radova u građevinarstvu, ispitivanje elektroinstalacija i rasvjete u steč</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HEP-Operator distribucijskog sustava d.o.o. za distribuciju i opskrbu električne energije</item>
      <item>Petar Vukšić</item>
      <item>Agencija za osiguranje radničkih potraživanja u slučaju stečaja poslodavca</item>
    </derivirana_varijabla>
  </DomainObject.Predmet.StrankaListNazivFormated>
  <DomainObject.Predmet.StrankaListNazivFormatedOIB>
    <izvorni_sadrzaj>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item>
      <item>Denis Čovo, OIB 84286187829</item>
      <item>Denis Erceg, OIB 23198287125</item>
      <item>Iva Erceg, OIB 01597022458</item>
      <item>Kerim Hadžić, OIB 54845943480</item>
      <item>Smilja Jurić, OIB 16384274597</item>
      <item>Tomislav Knajdl, OIB 48185823472</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item>
      <item>Ivan Pletikosić, OIB 40815328079</item>
      <item>Josip Radić, OIB 75003226629</item>
      <item>Isabella Sekovski, OIB 41898949907</item>
      <item>Boško Stojić, OIB 39548148148</item>
      <item>Branislav Subotić, OIB 17118186926</item>
      <item>Ivan Šiljić, OIB 33027395680</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item>
      <item>PRIVREDNA BANKA ZAGREB - DIONIČKO DRUŠTVO, OIB 02535697732</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item>
      <item>ELEKTROTEHNA d.o.o. za trgovinu i proizvodnju, OIB 50081287867</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item>
      <item>CROATIA osiguranje d.d., OIB 26187994862</item>
      <item>NAPREDNE TEHNOLOGIJE SIES d.o.o. za projektiranje, izvođenje radova i tehničke djelatnosti, OIB 68188349196</item>
      <item>HEP-Operator distribucijskog sustava d.o.o. za distribuciju i opskrbu električne energije, OIB 46830600751</item>
      <item>Petar Vukšić, OIB 77665338459</item>
      <item>Agencija za osiguranje radničkih potraživanja u slučaju stečaja poslodavca, OIB 04323472109</item>
    </izvorni_sadrzaj>
    <derivirana_varijabla naziv="DomainObject.Predmet.StrankaListNazivFormatedOIB_1">
      <item>MELCON d.o.o. za projektiranje i izvođenje završnih radova u građevinarstvu, ispitivanje elektroinstalacija i rasvjete u steč, OIB 79326486732</item>
      <item>ASFALT AB društvo s ograničenom odgovornošću za graditeljstvo, OIB 80601028296</item>
      <item>Maja Beram, OIB 41767350629</item>
      <item>Zoran Botić, OIB 65324028331</item>
      <item>Mate Bučević, OIB 63838914822</item>
      <item>Denis Čovo, OIB 84286187829</item>
      <item>Denis Erceg, OIB 23198287125</item>
      <item>Iva Erceg, OIB 01597022458</item>
      <item>Kerim Hadžić, OIB 54845943480</item>
      <item>Smilja Jurić, OIB 16384274597</item>
      <item>Tomislav Knajdl, OIB 48185823472</item>
      <item>Bruno Kokan, OIB 00347191088</item>
      <item>Ratko Kostić, OIB 15873756059</item>
      <item>Ivan Kustura, OIB 02255702625</item>
      <item>Josip Liović, OIB 59973062201</item>
      <item>Frane Malenica, OIB 37237734331</item>
      <item>Nedžad Maličević, OIB 96111280506</item>
      <item>Ante Mandić, OIB 71225723422</item>
      <item>Denis Mešin, OIB 65144986978</item>
      <item>Joško Mešin, OIB 89459935337</item>
      <item>Velimir Plazonić, OIB 74843779372</item>
      <item>Ivan Pletikosić, OIB 40815328079</item>
      <item>Josip Radić, OIB 75003226629</item>
      <item>Isabella Sekovski, OIB 41898949907</item>
      <item>Boško Stojić, OIB 39548148148</item>
      <item>Branislav Subotić, OIB 17118186926</item>
      <item>Ivan Šiljić, OIB 33027395680</item>
      <item>Dujo Vujević, OIB 80528173996</item>
      <item>Ministarstvo financija RH, OIB 18683136487</item>
      <item>ČISTOĆA društvo s ograničenom odgovornošću za obavljanje komunalnih djelatnosti održavanja čistoće i odlaganja komunaln, OIB 38812451417</item>
      <item>TIM KABEL, društvo s ograničenom odgovornošću za trgovinu, OIB 69927324836</item>
      <item>Josip Ajduković, OIB 83592073499</item>
      <item>SCHRACK TECHNIK d.o.o. za promet elektrotehničkih uređaja, OIB 36365310424</item>
      <item>PRIVREDNA BANKA ZAGREB - DIONIČKO DRUŠTVO, OIB 02535697732</item>
      <item>Hrvatski Telekom d.d., OIB 81793146560</item>
      <item>ČULIĆ ELEKTRO CENTAR, društvo s ograničenom odgovornošću za trgovinu, export-import, proizvodnju i usluge, OIB 96434662616</item>
      <item>BASIC d.o.o. za trgovinu i usluge, OIB 52072753291</item>
      <item>IZODAL društvo s ograničenom odgovornošću za završne radove u građevinarstvu, OIB 07085868781</item>
      <item>ELEKTROTEHNA d.o.o. za trgovinu i proizvodnju, OIB 50081287867</item>
      <item>HEP - Opskrba d.o.o. za opskrbu potrošača električnom, toplinskom energijom i plinom, OIB 63073332379</item>
      <item>ADRIA WINCH d.o.o. za proizvodnju, projektiranje, promet i usluge, OIB 95307107404</item>
      <item>BRODOMERKUR trgovina i usluge, dioničko društvo, OIB 33956120458</item>
      <item>ERSTE CARD CLUB društvo s ograničenom odgovornošću za financijsko posredovanje i usluge, OIB 85941596441</item>
      <item>CROATIA osiguranje d.d., OIB 26187994862</item>
      <item>NAPREDNE TEHNOLOGIJE SIES d.o.o. za projektiranje, izvođenje radova i tehničke djelatnosti, OIB 68188349196</item>
      <item>HEP-Operator distribucijskog sustava d.o.o. za distribuciju i opskrbu električne energije, OIB 46830600751</item>
      <item>Petar Vukšić, OIB 77665338459</item>
      <item>Agencija za osiguranje radničkih potraživanja u slučaju stečaja poslodavca, OIB 04323472109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Joško Mešin</item>
      <item>Denis Mešin</item>
      <item>Boran Bušurelo punomoćnik sudionika u postupku SCHRACK TECHNIK d.o.o. za promet elektrotehničkih uređaja</item>
      <item>Zoran Puljiz punomoćnik sudionika u postupku PRIVREDNA BANKA ZAGREB - DIONIČKO DRUŠTVO</item>
      <item>ZOU DRAŽEN VUKOVIĆ I SAŠA LALIĆ punomoćnik sudionika u postupku IZODAL društvo s ograničenom odgovornošću za završne radove u građevinarstvu</item>
      <item>ROŽMAN &amp; OREDIĆ odvjetničko društvo punomoćnik sudionika u postupku NAPREDNE TEHNOLOGIJE SIES d.o.o. za projektiranje, izvođenje radova i tehničke djelatnosti</item>
      <item>Ivo Staničić punomoćnik sudionika u postupku ELEKTROTEHNA d.o.o. za trgovinu i proizvodnju</item>
      <item>Odvjetničko društvo Leko i partneri društvo s ograničenom odgovornošću punomoćnik sudionika u postupku ERSTE CARD CLUB društvo s ograničenom odgovornošću za financijsko posredovanje i usluge</item>
      <item>Ante Vujčić punomoćnik sudionika u postupku Ivan Šiljić; Velimir Plazonić; Tomislav Knajdl; Mate Bučević</item>
    </izvorni_sadrzaj>
    <derivirana_varijabla naziv="DomainObject.Predmet.OstaliListFormated_1">
      <item>Joško Mešin</item>
      <item>Denis Mešin</item>
      <item>Boran Bušurelo punomoćnik sudionika u postupku SCHRACK TECHNIK d.o.o. za promet elektrotehničkih uređaja</item>
      <item>Zoran Puljiz punomoćnik sudionika u postupku PRIVREDNA BANKA ZAGREB - DIONIČKO DRUŠTVO</item>
      <item>ZOU DRAŽEN VUKOVIĆ I SAŠA LALIĆ punomoćnik sudionika u postupku IZODAL društvo s ograničenom odgovornošću za završne radove u građevinarstvu</item>
      <item>ROŽMAN &amp; OREDIĆ odvjetničko društvo punomoćnik sudionika u postupku NAPREDNE TEHNOLOGIJE SIES d.o.o. za projektiranje, izvođenje radova i tehničke djelatnosti</item>
      <item>Ivo Staničić punomoćnik sudionika u postupku ELEKTROTEHNA d.o.o. za trgovinu i proizvodnju</item>
      <item>Odvjetničko društvo Leko i partneri društvo s ograničenom odgovornošću punomoćnik sudionika u postupku ERSTE CARD CLUB društvo s ograničenom odgovornošću za financijsko posredovanje i usluge</item>
      <item>Ante Vujčić punomoćnik sudionika u postupku Ivan Šiljić; Velimir Plazonić; Tomislav Knajdl; Mate Bučević</item>
    </derivirana_varijabla>
  </DomainObject.Predmet.OstaliListFormated>
  <DomainObject.Predmet.OstaliListFormatedOIB>
    <izvorni_sadrzaj>
      <item>Joško Mešin, OIB 89459935337</item>
      <item>Denis Mešin, OIB 65144986978</item>
      <item>Boran Bušurelo punomoćnik sudionika u postupku SCHRACK TECHNIK d.o.o. za promet elektrotehničkih uređaja</item>
      <item>Zoran Puljiz, OIB 58345109800 punomoćnik sudionika u postupku PRIVREDNA BANKA ZAGREB - DIONIČKO DRUŠTVO</item>
      <item>ZOU DRAŽEN VUKOVIĆ I SAŠA LALIĆ punomoćnik sudionika u postupku IZODAL društvo s ograničenom odgovornošću za završne radove u građevinarstvu</item>
      <item>ROŽMAN &amp; OREDIĆ odvjetničko društvo, OIB 48155177580 punomoćnik sudionika u postupku NAPREDNE TEHNOLOGIJE SIES d.o.o. za projektiranje, izvođenje radova i tehničke djelatnosti</item>
      <item>Ivo Staničić punomoćnik sudionika u postupku ELEKTROTEHNA d.o.o. za trgovinu i proizvodnju</item>
      <item>Odvjetničko društvo Leko i partneri društvo s ograničenom odgovornošću, OIB 35913314365 punomoćnik sudionika u postupku ERSTE CARD CLUB društvo s ograničenom odgovornošću za financijsko posredovanje i usluge</item>
      <item>Ante Vujčić punomoćnik sudionika u postupku Ivan Šiljić; Velimir Plazonić; Tomislav Knajdl; Mate Bučević</item>
    </izvorni_sadrzaj>
    <derivirana_varijabla naziv="DomainObject.Predmet.OstaliListFormatedOIB_1">
      <item>Joško Mešin, OIB 89459935337</item>
      <item>Denis Mešin, OIB 65144986978</item>
      <item>Boran Bušurelo punomoćnik sudionika u postupku SCHRACK TECHNIK d.o.o. za promet elektrotehničkih uređaja</item>
      <item>Zoran Puljiz, OIB 58345109800 punomoćnik sudionika u postupku PRIVREDNA BANKA ZAGREB - DIONIČKO DRUŠTVO</item>
      <item>ZOU DRAŽEN VUKOVIĆ I SAŠA LALIĆ punomoćnik sudionika u postupku IZODAL društvo s ograničenom odgovornošću za završne radove u građevinarstvu</item>
      <item>ROŽMAN &amp; OREDIĆ odvjetničko društvo, OIB 48155177580 punomoćnik sudionika u postupku NAPREDNE TEHNOLOGIJE SIES d.o.o. za projektiranje, izvođenje radova i tehničke djelatnosti</item>
      <item>Ivo Staničić punomoćnik sudionika u postupku ELEKTROTEHNA d.o.o. za trgovinu i proizvodnju</item>
      <item>Odvjetničko društvo Leko i partneri društvo s ograničenom odgovornošću, OIB 35913314365 punomoćnik sudionika u postupku ERSTE CARD CLUB društvo s ograničenom odgovornošću za financijsko posredovanje i usluge</item>
      <item>Ante Vujčić punomoćnik sudionika u postupku Ivan Šiljić; Velimir Plazonić; Tomislav Knajdl; Mate Bučević</item>
    </derivirana_varijabla>
  </DomainObject.Predmet.OstaliListFormatedOIB>
  <DomainObject.Predmet.OstaliListFormatedWithAdress>
    <izvorni_sadrzaj>
      <item>Joško Mešin, Sućidar 14, 21000 Split</item>
      <item>Denis Mešin, Sućidar 14, 21000 Split</item>
      <item>Boran Bušurelo, Ilica 13, 10000 Zagreb punomoćnik sudionika u postupku SCHRACK TECHNIK d.o.o. za promet elektrotehničkih uređaja</item>
      <item>Zoran Puljiz,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ROŽMAN &amp; OREDIĆ odvjetničko društvo, Dr.V.Mačeka 1, 47000 Karlovac punomoćnik sudionika u postupku NAPREDNE TEHNOLOGIJE SIES d.o.o. za projektiranje, izvođenje radova i tehničke djelatnosti</item>
      <item>Ivo Staničić, Ivana Gundulića 26 A/II, 21000 Split punomoćnik sudionika u postupku ELEKTROTEHNA d.o.o. za trgovinu i proizvodnju</item>
      <item>Odvjetničko društvo Leko i partneri društvo s ograničenom odgovornošću, Domagojeva 18, 10000 Zagreb punomoćnik sudionika u postupku ERSTE CARD CLUB društvo s ograničenom odgovornošću za financijsko posredovanje i usluge</item>
      <item>Ante Vujčić, Trg hrvatske bratske zajednice 2b/II, 21000 Split punomoćnik sudionika u postupku Ivan Šiljić; Velimir Plazonić; Tomislav Knajdl; Mate Bučević</item>
    </izvorni_sadrzaj>
    <derivirana_varijabla naziv="DomainObject.Predmet.OstaliListFormatedWithAdress_1">
      <item>Joško Mešin, Sućidar 14, 21000 Split</item>
      <item>Denis Mešin, Sućidar 14, 21000 Split</item>
      <item>Boran Bušurelo, Ilica 13, 10000 Zagreb punomoćnik sudionika u postupku SCHRACK TECHNIK d.o.o. za promet elektrotehničkih uređaja</item>
      <item>Zoran Puljiz,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ROŽMAN &amp; OREDIĆ odvjetničko društvo, Dr.V.Mačeka 1, 47000 Karlovac punomoćnik sudionika u postupku NAPREDNE TEHNOLOGIJE SIES d.o.o. za projektiranje, izvođenje radova i tehničke djelatnosti</item>
      <item>Ivo Staničić, Ivana Gundulića 26 A/II, 21000 Split punomoćnik sudionika u postupku ELEKTROTEHNA d.o.o. za trgovinu i proizvodnju</item>
      <item>Odvjetničko društvo Leko i partneri društvo s ograničenom odgovornošću, Domagojeva 18, 10000 Zagreb punomoćnik sudionika u postupku ERSTE CARD CLUB društvo s ograničenom odgovornošću za financijsko posredovanje i usluge</item>
      <item>Ante Vujčić, Trg hrvatske bratske zajednice 2b/II, 21000 Split punomoćnik sudionika u postupku Ivan Šiljić; Velimir Plazonić; Tomislav Knajdl; Mate Bučević</item>
    </derivirana_varijabla>
  </DomainObject.Predmet.OstaliListFormatedWithAdress>
  <DomainObject.Predmet.OstaliListFormatedWithAdressOIB>
    <izvorni_sadrzaj>
      <item>Joško Mešin, OIB 89459935337, Sućidar 14, 21000 Split</item>
      <item>Denis Mešin, OIB 65144986978, Sućidar 14, 21000 Split</item>
      <item>Boran Bušurelo, Ilica 13, 10000 Zagreb punomoćnik sudionika u postupku SCHRACK TECHNIK d.o.o. za promet elektrotehničkih uređaja</item>
      <item>Zoran Puljiz, OIB 58345109800,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ROŽMAN &amp; OREDIĆ odvjetničko društvo, OIB 48155177580, Dr.V.Mačeka 1, 47000 Karlovac punomoćnik sudionika u postupku NAPREDNE TEHNOLOGIJE SIES d.o.o. za projektiranje, izvođenje radova i tehničke djelatnosti</item>
      <item>Ivo Staničić, Ivana Gundulića 26 A/II, 21000 Split punomoćnik sudionika u postupku ELEKTROTEHNA d.o.o. za trgovinu i proizvodnju</item>
      <item>Odvjetničko društvo Leko i partneri društvo s ograničenom odgovornošću, OIB 35913314365, Domagojeva 18, 10000 Zagreb punomoćnik sudionika u postupku ERSTE CARD CLUB društvo s ograničenom odgovornošću za financijsko posredovanje i usluge</item>
      <item>Ante Vujčić, Trg hrvatske bratske zajednice 2b/II, 21000 Split punomoćnik sudionika u postupku Ivan Šiljić; Velimir Plazonić; Tomislav Knajdl; Mate Bučević</item>
    </izvorni_sadrzaj>
    <derivirana_varijabla naziv="DomainObject.Predmet.OstaliListFormatedWithAdressOIB_1">
      <item>Joško Mešin, OIB 89459935337, Sućidar 14, 21000 Split</item>
      <item>Denis Mešin, OIB 65144986978, Sućidar 14, 21000 Split</item>
      <item>Boran Bušurelo, Ilica 13, 10000 Zagreb punomoćnik sudionika u postupku SCHRACK TECHNIK d.o.o. za promet elektrotehničkih uređaja</item>
      <item>Zoran Puljiz, OIB 58345109800, Grahorova 24, 10000 Zagreb punomoćnik sudionika u postupku PRIVREDNA BANKA ZAGREB - DIONIČKO DRUŠTVO</item>
      <item>ZOU DRAŽEN VUKOVIĆ I SAŠA LALIĆ, Hrvatske mornarice 1D, 21000 Split punomoćnik sudionika u postupku IZODAL društvo s ograničenom odgovornošću za završne radove u građevinarstvu</item>
      <item>ROŽMAN &amp; OREDIĆ odvjetničko društvo, OIB 48155177580, Dr.V.Mačeka 1, 47000 Karlovac punomoćnik sudionika u postupku NAPREDNE TEHNOLOGIJE SIES d.o.o. za projektiranje, izvođenje radova i tehničke djelatnosti</item>
      <item>Ivo Staničić, Ivana Gundulića 26 A/II, 21000 Split punomoćnik sudionika u postupku ELEKTROTEHNA d.o.o. za trgovinu i proizvodnju</item>
      <item>Odvjetničko društvo Leko i partneri društvo s ograničenom odgovornošću, OIB 35913314365, Domagojeva 18, 10000 Zagreb punomoćnik sudionika u postupku ERSTE CARD CLUB društvo s ograničenom odgovornošću za financijsko posredovanje i usluge</item>
      <item>Ante Vujčić, Trg hrvatske bratske zajednice 2b/II, 21000 Split punomoćnik sudionika u postupku Ivan Šiljić; Velimir Plazonić; Tomislav Knajdl; Mate Bučević</item>
    </derivirana_varijabla>
  </DomainObject.Predmet.OstaliListFormatedWithAdressOIB>
  <DomainObject.Predmet.OstaliListNazivFormated>
    <izvorni_sadrzaj>
      <item>Joško Mešin</item>
      <item>Denis Mešin</item>
      <item>Boran Bušurelo</item>
      <item>Zoran Puljiz</item>
      <item>ZOU DRAŽEN VUKOVIĆ I SAŠA LALIĆ</item>
      <item>ROŽMAN &amp; OREDIĆ odvjetničko društvo</item>
      <item>Ivo Staničić</item>
      <item>Odvjetničko društvo Leko i partneri društvo s ograničenom odgovornošću</item>
      <item>Ante Vujčić</item>
    </izvorni_sadrzaj>
    <derivirana_varijabla naziv="DomainObject.Predmet.OstaliListNazivFormated_1">
      <item>Joško Mešin</item>
      <item>Denis Mešin</item>
      <item>Boran Bušurelo</item>
      <item>Zoran Puljiz</item>
      <item>ZOU DRAŽEN VUKOVIĆ I SAŠA LALIĆ</item>
      <item>ROŽMAN &amp; OREDIĆ odvjetničko društvo</item>
      <item>Ivo Staničić</item>
      <item>Odvjetničko društvo Leko i partneri društvo s ograničenom odgovornošću</item>
      <item>Ante Vujčić</item>
    </derivirana_varijabla>
  </DomainObject.Predmet.OstaliListNazivFormated>
  <DomainObject.Predmet.OstaliListNazivFormatedOIB>
    <izvorni_sadrzaj>
      <item>Joško Mešin, OIB 89459935337</item>
      <item>Denis Mešin, OIB 65144986978</item>
      <item>Boran Bušurelo</item>
      <item>Zoran Puljiz, OIB 58345109800</item>
      <item>ZOU DRAŽEN VUKOVIĆ I SAŠA LALIĆ</item>
      <item>ROŽMAN &amp; OREDIĆ odvjetničko društvo, OIB 48155177580</item>
      <item>Ivo Staničić</item>
      <item>Odvjetničko društvo Leko i partneri društvo s ograničenom odgovornošću, OIB 35913314365</item>
      <item>Ante Vujčić</item>
    </izvorni_sadrzaj>
    <derivirana_varijabla naziv="DomainObject.Predmet.OstaliListNazivFormatedOIB_1">
      <item>Joško Mešin, OIB 89459935337</item>
      <item>Denis Mešin, OIB 65144986978</item>
      <item>Boran Bušurelo</item>
      <item>Zoran Puljiz, OIB 58345109800</item>
      <item>ZOU DRAŽEN VUKOVIĆ I SAŠA LALIĆ</item>
      <item>ROŽMAN &amp; OREDIĆ odvjetničko društvo, OIB 48155177580</item>
      <item>Ivo Staničić</item>
      <item>Odvjetničko društvo Leko i partneri društvo s ograničenom odgovornošću, OIB 35913314365</item>
      <item>Ante Vujčić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ožujka 2019.</izvorni_sadrzaj>
    <derivirana_varijabla naziv="DomainObject.Datum_1">4. ožujka 2019.</derivirana_varijabla>
  </DomainObject.Datum>
  <DomainObject.PoslovniBrojDokumenta>
    <izvorni_sadrzaj/>
    <derivirana_varijabla naziv="DomainObject.PoslovniBrojDokumenta_1"/>
  </DomainObject.PoslovniBrojDokumenta>
  <DomainObject.Predmet.StrankaIDrugi>
    <izvorni_sadrzaj>MELCON d.o.o. za projektiranje i izvođenje završnih radova u građevinarstvu, ispitivanje elektroinstalacija i rasvjete u steč i dr.</izvorni_sadrzaj>
    <derivirana_varijabla naziv="DomainObject.Predmet.StrankaIDrugi_1">MELCON d.o.o. za projektiranje i izvođenje završnih radova u građevinarstvu, ispitivanje elektroinstalacija i rasvjete u steč i dr.</derivirana_varijabla>
  </DomainObject.Predmet.StrankaIDrugi>
  <DomainObject.Predmet.ProtustrankaIDrugi>
    <izvorni_sadrzaj/>
    <derivirana_varijabla naziv="DomainObject.Predmet.ProtustrankaIDrugi_1"/>
  </DomainObject.Predmet.ProtustrankaIDrugi>
  <DomainObject.Predmet.StrankaIDrugiAdressOIB>
    <izvorni_sadrzaj>MELCON d.o.o. za projektiranje i izvođenje završnih radova u građevinarstvu, ispitivanje elektroinstalacija i rasvjete u steč, OIB 79326486732, Ulica don Frane Bulića 205, 21210 Solin i dr.</izvorni_sadrzaj>
    <derivirana_varijabla naziv="DomainObject.Predmet.StrankaIDrugiAdressOIB_1">MELCON d.o.o. za projektiranje i izvođenje završnih radova u građevinarstvu, ispitivanje elektroinstalacija i rasvjete u steč, OIB 79326486732, Ulica don Frane Bulića 205, 21210 Solin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MELCON d.o.o. za projektiranje i izvođenje završnih radova u građevinarstvu, ispitivanje elektroinstalacija i rasvjete u steč</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HEP-Operator distribucijskog sustava d.o.o. za distribuciju i opskrbu električne energije</item>
      <item>Petar Vukšić</item>
      <item>Agencija za osiguranje radničkih potraživanja u slučaju stečaja poslodavca</item>
      <item>Joško Mešin</item>
      <item>Denis Mešin</item>
      <item>Boran Bušurelo</item>
      <item>Zoran Puljiz</item>
      <item>ZOU DRAŽEN VUKOVIĆ I SAŠA LALIĆ</item>
      <item>ROŽMAN &amp; OREDIĆ odvjetničko društvo</item>
      <item>Ivo Staničić</item>
      <item>Odvjetničko društvo Leko i partneri društvo s ograničenom odgovornošću</item>
      <item>Ante Vujčić</item>
    </izvorni_sadrzaj>
    <derivirana_varijabla naziv="DomainObject.Predmet.SudioniciListNaziv_1">
      <item>MELCON d.o.o. za projektiranje i izvođenje završnih radova u građevinarstvu, ispitivanje elektroinstalacija i rasvjete u steč</item>
      <item>ASFALT AB društvo s ograničenom odgovornošću za graditeljstvo</item>
      <item>Maja Beram</item>
      <item>Zoran Botić</item>
      <item>Mate Bučević</item>
      <item>Denis Čovo</item>
      <item>Denis Erceg</item>
      <item>Iva Erceg</item>
      <item>Kerim Hadžić</item>
      <item>Smilja Jurić</item>
      <item>Tomislav Knajdl</item>
      <item>Bruno Kokan</item>
      <item>Ratko Kostić</item>
      <item>Ivan Kustura</item>
      <item>Josip Liović</item>
      <item>Frane Malenica</item>
      <item>Nedžad Maličević</item>
      <item>Ante Mandić</item>
      <item>Denis Mešin</item>
      <item>Joško Mešin</item>
      <item>Velimir Plazonić</item>
      <item>Ivan Pletikosić</item>
      <item>Josip Radić</item>
      <item>Isabella Sekovski</item>
      <item>Boško Stojić</item>
      <item>Branislav Subotić</item>
      <item>Ivan Šiljić</item>
      <item>Dujo Vujević</item>
      <item>Ministarstvo financija RH</item>
      <item>ČISTOĆA društvo s ograničenom odgovornošću za obavljanje komunalnih djelatnosti održavanja čistoće i odlaganja komunaln</item>
      <item>TIM KABEL, društvo s ograničenom odgovornošću za trgovinu</item>
      <item>Josip Ajduković</item>
      <item>SCHRACK TECHNIK d.o.o. za promet elektrotehničkih uređaja</item>
      <item>PRIVREDNA BANKA ZAGREB - DIONIČKO DRUŠTVO</item>
      <item>Hrvatski Telekom d.d.</item>
      <item>ČULIĆ ELEKTRO CENTAR, društvo s ograničenom odgovornošću za trgovinu, export-import, proizvodnju i usluge</item>
      <item>BASIC d.o.o. za trgovinu i usluge</item>
      <item>IZODAL društvo s ograničenom odgovornošću za završne radove u građevinarstvu</item>
      <item>ELEKTROTEHNA d.o.o. za trgovinu i proizvodnju</item>
      <item>HEP - Opskrba d.o.o. za opskrbu potrošača električnom, toplinskom energijom i plinom</item>
      <item>ADRIA WINCH d.o.o. za proizvodnju, projektiranje, promet i usluge</item>
      <item>BRODOMERKUR trgovina i usluge, dioničko društvo</item>
      <item>ERSTE CARD CLUB društvo s ograničenom odgovornošću za financijsko posredovanje i usluge</item>
      <item>CROATIA osiguranje d.d.</item>
      <item>NAPREDNE TEHNOLOGIJE SIES d.o.o. za projektiranje, izvođenje radova i tehničke djelatnosti</item>
      <item>HEP-Operator distribucijskog sustava d.o.o. za distribuciju i opskrbu električne energije</item>
      <item>Petar Vukšić</item>
      <item>Agencija za osiguranje radničkih potraživanja u slučaju stečaja poslodavca</item>
      <item>Joško Mešin</item>
      <item>Denis Mešin</item>
      <item>Boran Bušurelo</item>
      <item>Zoran Puljiz</item>
      <item>ZOU DRAŽEN VUKOVIĆ I SAŠA LALIĆ</item>
      <item>ROŽMAN &amp; OREDIĆ odvjetničko društvo</item>
      <item>Ivo Staničić</item>
      <item>Odvjetničko društvo Leko i partneri društvo s ograničenom odgovornošću</item>
      <item>Ante Vujčić</item>
    </derivirana_varijabla>
  </DomainObject.Predmet.SudioniciListNaziv>
  <DomainObject.Predmet.SudioniciListAdressOIB>
    <izvorni_sadrzaj>
      <item>MELCON d.o.o. za projektiranje i izvođenje završnih radova u građevinarstvu, ispitivanje elektroinstalacija i rasvjete u steč, OIB 79326486732, Ulica don Frane Bulića 205,21210 Solin</item>
      <item>ASFALT AB društvo s ograničenom odgovornošću za graditeljstvo, OIB 80601028296, Ispod Osoja 31,21210 Blaca</item>
      <item>Maja Beram, OIB 41767350629, Cesta Dr.franje Tuđmana 1049,21217 Kaštel Štafilić</item>
      <item>Zoran Botić, OIB 65324028331, Put Žabic 5,21217 Kaštel Novi</item>
      <item>Mate Bučević, OIB 63838914822, Mosećka 10,21000 Split</item>
      <item>Denis Čovo, OIB 84286187829, Karakašica 126,21230 Karakašica</item>
      <item>Denis Erceg, OIB 23198287125, Sv. Spasa 7d,21000 Split</item>
      <item>Iva Erceg, OIB 01597022458, Sućidar 21,21000 Split</item>
      <item>Kerim Hadžić, OIB 54845943480, Plitvička 4,21000 Split</item>
      <item>Smilja Jurić, OIB 16384274597, Matoševa Ulica 98,21210 Solin</item>
      <item>Tomislav Knajdl, OIB 48185823472, Gajeva 30a,21217 Kaštel Stari</item>
      <item>Bruno Kokan, OIB 00347191088, Vrlička 15,21000 Split</item>
      <item>Ratko Kostić, OIB 15873756059, Dubrovačka 49,21000 Split</item>
      <item>Ivan Kustura, OIB 02255702625, Stupi 4,21214 Kaštel Lukšić</item>
      <item>Josip Liović, OIB 59973062201, Brnaze 189,21230 Brnaze</item>
      <item>Frane Malenica, OIB 37237734331, Ramska 23,21000 Split</item>
      <item>Nedžad Maličević, OIB 96111280506, Ulica Don Frane Bulića 207,21210 Solin</item>
      <item>Ante Mandić, OIB 71225723422, Rimski Put 39,21212 Kaštel Sućurac</item>
      <item>Denis Mešin, OIB 65144986978, Sućidar 14,21000 Split</item>
      <item>Joško Mešin, OIB 89459935337, Sućidar 14,21000 Split</item>
      <item>Velimir Plazonić, OIB 74843779372, Garjak 36,21236 Garjak</item>
      <item>Ivan Pletikosić, OIB 40815328079, Hrvace 116,21233 Hrvace</item>
      <item>Josip Radić, OIB 75003226629, Bilice Ii 30,21000 Split</item>
      <item>Isabella Sekovski, OIB 41898949907, Benkovačka 5,21000 Split</item>
      <item>Boško Stojić, OIB 39548148148, Donji Bitelić 3,21233 Donji Bitelić</item>
      <item>Branislav Subotić, OIB 17118186926, Gajeva 20,21000 Split</item>
      <item>Ivan Šiljić, OIB 33027395680, Vojnić Sinjski 95,21240 Vojnić Sinjski</item>
      <item>Dujo Vujević, OIB 80528173996, Ulica Petra Kružića 15a,21210 Solin</item>
      <item>Ministarstvo financija RH, OIB 18683136487, Katančićeva 5,10000 Zagreb</item>
      <item>ČISTOĆA društvo s ograničenom odgovornošću za obavljanje komunalnih djelatnosti održavanja čistoće i odlaganja komunaln, OIB 38812451417, Put Plokita 81,21000 Split</item>
      <item>TIM KABEL, društvo s ograničenom odgovornošću za trgovinu, OIB 69927324836, Savska cesta 103,10360 Sesvete</item>
      <item>Josip Ajduković, OIB 83592073499, Put Kuka 5,21230 Sinj</item>
      <item>SCHRACK TECHNIK d.o.o. za promet elektrotehničkih uređaja, OIB 36365310424, Zavrtnica 17,10000 Zagreb</item>
      <item>PRIVREDNA BANKA ZAGREB - DIONIČKO DRUŠTVO, OIB 02535697732, Radnička cesta 50,10000 Zagreb</item>
      <item>Hrvatski Telekom d.d., OIB 81793146560, Roberta Frangeša Mihanovića 9,10000 Zagreb</item>
      <item>ČULIĆ ELEKTRO CENTAR, društvo s ograničenom odgovornošću za trgovinu, export-import, proizvodnju i usluge, OIB 96434662616, Hektorovićeva 31,21210 Solin</item>
      <item>BASIC d.o.o. za trgovinu i usluge, OIB 52072753291, Bjelovarska Ulica 1,21000 Split</item>
      <item>IZODAL društvo s ograničenom odgovornošću za završne radove u građevinarstvu, OIB 07085868781, F. Tuđmana 9,21212 Kaštel Sućurac</item>
      <item>ELEKTROTEHNA d.o.o. za trgovinu i proizvodnju, OIB 50081287867, Dračevac 2 D,21000 Split</item>
      <item>HEP - Opskrba d.o.o. za opskrbu potrošača električnom, toplinskom energijom i plinom, OIB 63073332379, Ulica grada Vukovara 37,10000 Zagreb</item>
      <item>ADRIA WINCH d.o.o. za proizvodnju, projektiranje, promet i usluge, OIB 95307107404, Mostine 11 B,21000 Split</item>
      <item>BRODOMERKUR trgovina i usluge, dioničko društvo, OIB 33956120458, Poljička Cesta 35,21000 Split</item>
      <item>ERSTE CARD CLUB društvo s ograničenom odgovornošću za financijsko posredovanje i usluge, OIB 85941596441, Praška 5,10000 Zagreb</item>
      <item>CROATIA osiguranje d.d., OIB 26187994862, Miramarska 22,10000 Zagreb</item>
      <item>NAPREDNE TEHNOLOGIJE SIES d.o.o. za projektiranje, izvođenje radova i tehničke djelatnosti, OIB 68188349196, Karlovačka cesta 55,47280 Ozalj</item>
      <item>HEP-Operator distribucijskog sustava d.o.o. za distribuciju i opskrbu električne energije, OIB 46830600751, Ulica grada Vukovara 37,10000 Zagreb</item>
      <item>Petar Vukšić, OIB 77665338459, Krušvar 133,21232 Krušvar</item>
      <item>Agencija za osiguranje radničkih potraživanja u slučaju stečaja poslodavca, OIB 04323472109, Frankopanska 11,10000 Zagreb</item>
      <item>Joško Mešin, OIB 89459935337, Sućidar 14,21000 Split</item>
      <item>Denis Mešin, OIB 65144986978, Sućidar 14,21000 Split</item>
      <item>Boran Bušurelo, Ilica 13,10000 Zagreb</item>
      <item>Zoran Puljiz, OIB 58345109800, Grahorova 24,10000 Zagreb</item>
      <item>ZOU DRAŽEN VUKOVIĆ I SAŠA LALIĆ, Hrvatske mornarice 1D,21000 Split</item>
      <item>ROŽMAN &amp; OREDIĆ odvjetničko društvo, OIB 48155177580, Dr.V.Mačeka 1,47000 Karlovac</item>
      <item>Ivo Staničić, Ivana Gundulića 26 A/II,21000 Split</item>
      <item>Odvjetničko društvo Leko i partneri društvo s ograničenom odgovornošću, OIB 35913314365, Domagojeva 18,10000 Zagreb</item>
      <item>Ante Vujčić, Trg hrvatske bratske zajednice 2b/II,21000 Split</item>
    </izvorni_sadrzaj>
    <derivirana_varijabla naziv="DomainObject.Predmet.SudioniciListAdressOIB_1">
      <item>MELCON d.o.o. za projektiranje i izvođenje završnih radova u građevinarstvu, ispitivanje elektroinstalacija i rasvjete u steč, OIB 79326486732, Ulica don Frane Bulića 205,21210 Solin</item>
      <item>ASFALT AB društvo s ograničenom odgovornošću za graditeljstvo, OIB 80601028296, Ispod Osoja 31,21210 Blaca</item>
      <item>Maja Beram, OIB 41767350629, Cesta Dr.franje Tuđmana 1049,21217 Kaštel Štafilić</item>
      <item>Zoran Botić, OIB 65324028331, Put Žabic 5,21217 Kaštel Novi</item>
      <item>Mate Bučević, OIB 63838914822, Mosećka 10,21000 Split</item>
      <item>Denis Čovo, OIB 84286187829, Karakašica 126,21230 Karakašica</item>
      <item>Denis Erceg, OIB 23198287125, Sv. Spasa 7d,21000 Split</item>
      <item>Iva Erceg, OIB 01597022458, Sućidar 21,21000 Split</item>
      <item>Kerim Hadžić, OIB 54845943480, Plitvička 4,21000 Split</item>
      <item>Smilja Jurić, OIB 16384274597, Matoševa Ulica 98,21210 Solin</item>
      <item>Tomislav Knajdl, OIB 48185823472, Gajeva 30a,21217 Kaštel Stari</item>
      <item>Bruno Kokan, OIB 00347191088, Vrlička 15,21000 Split</item>
      <item>Ratko Kostić, OIB 15873756059, Dubrovačka 49,21000 Split</item>
      <item>Ivan Kustura, OIB 02255702625, Stupi 4,21214 Kaštel Lukšić</item>
      <item>Josip Liović, OIB 59973062201, Brnaze 189,21230 Brnaze</item>
      <item>Frane Malenica, OIB 37237734331, Ramska 23,21000 Split</item>
      <item>Nedžad Maličević, OIB 96111280506, Ulica Don Frane Bulića 207,21210 Solin</item>
      <item>Ante Mandić, OIB 71225723422, Rimski Put 39,21212 Kaštel Sućurac</item>
      <item>Denis Mešin, OIB 65144986978, Sućidar 14,21000 Split</item>
      <item>Joško Mešin, OIB 89459935337, Sućidar 14,21000 Split</item>
      <item>Velimir Plazonić, OIB 74843779372, Garjak 36,21236 Garjak</item>
      <item>Ivan Pletikosić, OIB 40815328079, Hrvace 116,21233 Hrvace</item>
      <item>Josip Radić, OIB 75003226629, Bilice Ii 30,21000 Split</item>
      <item>Isabella Sekovski, OIB 41898949907, Benkovačka 5,21000 Split</item>
      <item>Boško Stojić, OIB 39548148148, Donji Bitelić 3,21233 Donji Bitelić</item>
      <item>Branislav Subotić, OIB 17118186926, Gajeva 20,21000 Split</item>
      <item>Ivan Šiljić, OIB 33027395680, Vojnić Sinjski 95,21240 Vojnić Sinjski</item>
      <item>Dujo Vujević, OIB 80528173996, Ulica Petra Kružića 15a,21210 Solin</item>
      <item>Ministarstvo financija RH, OIB 18683136487, Katančićeva 5,10000 Zagreb</item>
      <item>ČISTOĆA društvo s ograničenom odgovornošću za obavljanje komunalnih djelatnosti održavanja čistoće i odlaganja komunaln, OIB 38812451417, Put Plokita 81,21000 Split</item>
      <item>TIM KABEL, društvo s ograničenom odgovornošću za trgovinu, OIB 69927324836, Savska cesta 103,10360 Sesvete</item>
      <item>Josip Ajduković, OIB 83592073499, Put Kuka 5,21230 Sinj</item>
      <item>SCHRACK TECHNIK d.o.o. za promet elektrotehničkih uređaja, OIB 36365310424, Zavrtnica 17,10000 Zagreb</item>
      <item>PRIVREDNA BANKA ZAGREB - DIONIČKO DRUŠTVO, OIB 02535697732, Radnička cesta 50,10000 Zagreb</item>
      <item>Hrvatski Telekom d.d., OIB 81793146560, Roberta Frangeša Mihanovića 9,10000 Zagreb</item>
      <item>ČULIĆ ELEKTRO CENTAR, društvo s ograničenom odgovornošću za trgovinu, export-import, proizvodnju i usluge, OIB 96434662616, Hektorovićeva 31,21210 Solin</item>
      <item>BASIC d.o.o. za trgovinu i usluge, OIB 52072753291, Bjelovarska Ulica 1,21000 Split</item>
      <item>IZODAL društvo s ograničenom odgovornošću za završne radove u građevinarstvu, OIB 07085868781, F. Tuđmana 9,21212 Kaštel Sućurac</item>
      <item>ELEKTROTEHNA d.o.o. za trgovinu i proizvodnju, OIB 50081287867, Dračevac 2 D,21000 Split</item>
      <item>HEP - Opskrba d.o.o. za opskrbu potrošača električnom, toplinskom energijom i plinom, OIB 63073332379, Ulica grada Vukovara 37,10000 Zagreb</item>
      <item>ADRIA WINCH d.o.o. za proizvodnju, projektiranje, promet i usluge, OIB 95307107404, Mostine 11 B,21000 Split</item>
      <item>BRODOMERKUR trgovina i usluge, dioničko društvo, OIB 33956120458, Poljička Cesta 35,21000 Split</item>
      <item>ERSTE CARD CLUB društvo s ograničenom odgovornošću za financijsko posredovanje i usluge, OIB 85941596441, Praška 5,10000 Zagreb</item>
      <item>CROATIA osiguranje d.d., OIB 26187994862, Miramarska 22,10000 Zagreb</item>
      <item>NAPREDNE TEHNOLOGIJE SIES d.o.o. za projektiranje, izvođenje radova i tehničke djelatnosti, OIB 68188349196, Karlovačka cesta 55,47280 Ozalj</item>
      <item>HEP-Operator distribucijskog sustava d.o.o. za distribuciju i opskrbu električne energije, OIB 46830600751, Ulica grada Vukovara 37,10000 Zagreb</item>
      <item>Petar Vukšić, OIB 77665338459, Krušvar 133,21232 Krušvar</item>
      <item>Agencija za osiguranje radničkih potraživanja u slučaju stečaja poslodavca, OIB 04323472109, Frankopanska 11,10000 Zagreb</item>
      <item>Joško Mešin, OIB 89459935337, Sućidar 14,21000 Split</item>
      <item>Denis Mešin, OIB 65144986978, Sućidar 14,21000 Split</item>
      <item>Boran Bušurelo, Ilica 13,10000 Zagreb</item>
      <item>Zoran Puljiz, OIB 58345109800, Grahorova 24,10000 Zagreb</item>
      <item>ZOU DRAŽEN VUKOVIĆ I SAŠA LALIĆ, Hrvatske mornarice 1D,21000 Split</item>
      <item>ROŽMAN &amp; OREDIĆ odvjetničko društvo, OIB 48155177580, Dr.V.Mačeka 1,47000 Karlovac</item>
      <item>Ivo Staničić, Ivana Gundulića 26 A/II,21000 Split</item>
      <item>Odvjetničko društvo Leko i partneri društvo s ograničenom odgovornošću, OIB 35913314365, Domagojeva 18,10000 Zagreb</item>
      <item>Ante Vujčić, Trg hrvatske bratske zajednice 2b/II,21000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79326486732</item>
      <item>, OIB 80601028296</item>
      <item>, OIB 41767350629</item>
      <item>, OIB 65324028331</item>
      <item>, OIB 63838914822</item>
      <item>, OIB 84286187829</item>
      <item>, OIB 23198287125</item>
      <item>, OIB 01597022458</item>
      <item>, OIB 54845943480</item>
      <item>, OIB 16384274597</item>
      <item>, OIB 48185823472</item>
      <item>, OIB 00347191088</item>
      <item>, OIB 15873756059</item>
      <item>, OIB 02255702625</item>
      <item>, OIB 59973062201</item>
      <item>, OIB 37237734331</item>
      <item>, OIB 96111280506</item>
      <item>, OIB 71225723422</item>
      <item>, OIB 65144986978</item>
      <item>, OIB 89459935337</item>
      <item>, OIB 74843779372</item>
      <item>, OIB 40815328079</item>
      <item>, OIB 75003226629</item>
      <item>, OIB 41898949907</item>
      <item>, OIB 39548148148</item>
      <item>, OIB 17118186926</item>
      <item>, OIB 33027395680</item>
      <item>, OIB 80528173996</item>
      <item>, OIB 18683136487</item>
      <item>, OIB 38812451417</item>
      <item>, OIB 69927324836</item>
      <item>, OIB 83592073499</item>
      <item>, OIB 36365310424</item>
      <item>, OIB 02535697732</item>
      <item>, OIB 81793146560</item>
      <item>, OIB 96434662616</item>
      <item>, OIB 52072753291</item>
      <item>, OIB 07085868781</item>
      <item>, OIB 50081287867</item>
      <item>, OIB 63073332379</item>
      <item>, OIB 95307107404</item>
      <item>, OIB 33956120458</item>
      <item>, OIB 85941596441</item>
      <item>, OIB 26187994862</item>
      <item>, OIB 68188349196</item>
      <item>, OIB 46830600751</item>
      <item>, OIB 77665338459</item>
      <item>, OIB 04323472109</item>
      <item>, OIB 89459935337</item>
      <item>, OIB 65144986978</item>
      <item>, OIB null</item>
      <item>, OIB 58345109800</item>
      <item>, OIB null</item>
      <item>, OIB 48155177580</item>
      <item>, OIB null</item>
      <item>, OIB 35913314365</item>
      <item>, OIB null</item>
    </izvorni_sadrzaj>
    <derivirana_varijabla naziv="DomainObject.Predmet.SudioniciListNazivOIB_1">
      <item>, OIB 79326486732</item>
      <item>, OIB 80601028296</item>
      <item>, OIB 41767350629</item>
      <item>, OIB 65324028331</item>
      <item>, OIB 63838914822</item>
      <item>, OIB 84286187829</item>
      <item>, OIB 23198287125</item>
      <item>, OIB 01597022458</item>
      <item>, OIB 54845943480</item>
      <item>, OIB 16384274597</item>
      <item>, OIB 48185823472</item>
      <item>, OIB 00347191088</item>
      <item>, OIB 15873756059</item>
      <item>, OIB 02255702625</item>
      <item>, OIB 59973062201</item>
      <item>, OIB 37237734331</item>
      <item>, OIB 96111280506</item>
      <item>, OIB 71225723422</item>
      <item>, OIB 65144986978</item>
      <item>, OIB 89459935337</item>
      <item>, OIB 74843779372</item>
      <item>, OIB 40815328079</item>
      <item>, OIB 75003226629</item>
      <item>, OIB 41898949907</item>
      <item>, OIB 39548148148</item>
      <item>, OIB 17118186926</item>
      <item>, OIB 33027395680</item>
      <item>, OIB 80528173996</item>
      <item>, OIB 18683136487</item>
      <item>, OIB 38812451417</item>
      <item>, OIB 69927324836</item>
      <item>, OIB 83592073499</item>
      <item>, OIB 36365310424</item>
      <item>, OIB 02535697732</item>
      <item>, OIB 81793146560</item>
      <item>, OIB 96434662616</item>
      <item>, OIB 52072753291</item>
      <item>, OIB 07085868781</item>
      <item>, OIB 50081287867</item>
      <item>, OIB 63073332379</item>
      <item>, OIB 95307107404</item>
      <item>, OIB 33956120458</item>
      <item>, OIB 85941596441</item>
      <item>, OIB 26187994862</item>
      <item>, OIB 68188349196</item>
      <item>, OIB 46830600751</item>
      <item>, OIB 77665338459</item>
      <item>, OIB 04323472109</item>
      <item>, OIB 89459935337</item>
      <item>, OIB 65144986978</item>
      <item>, OIB null</item>
      <item>, OIB 58345109800</item>
      <item>, OIB null</item>
      <item>, OIB 48155177580</item>
      <item>, OIB null</item>
      <item>, OIB 35913314365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veljače 2019.</izvorni_sadrzaj>
    <derivirana_varijabla naziv="DomainObject.Predmet.DatumZadnjeOdrzaneSudskeRadnje_1">6. veljače 2019.</derivirana_varijabla>
  </DomainObject.Predmet.DatumZadnjeOdrzaneSudskeRadnje>
  <DomainObject.PredzadnjaOdlukaIzPredmeta.DatumDonosenjaOdluke>
    <izvorni_sadrzaj>29. siječnja 2019.</izvorni_sadrzaj>
    <derivirana_varijabla naziv="DomainObject.PredzadnjaOdlukaIzPredmeta.DatumDonosenjaOdluke_1">29. siječnja 2019.</derivirana_varijabla>
  </DomainObject.PredzadnjaOdlukaIzPredmeta.DatumDonosenjaOdluke>
  <DomainObject.PredzadnjaOdlukaIzPredmeta.Oznaka>
    <izvorni_sadrzaj>St-1260/2016-143</izvorni_sadrzaj>
    <derivirana_varijabla naziv="DomainObject.PredzadnjaOdlukaIzPredmeta.Oznaka_1">St-1260/2016-143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273</properties:Words>
  <properties:Characters>1413</properties:Characters>
  <properties:Lines>40</properties:Lines>
  <properties:Paragraphs>23</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2018-01-11T12:26:00Z</dcterms:created>
  <dc:creator>Katarina Mikulić</dc:creator>
  <cp:lastModifiedBy>Katarina Mikulić</cp:lastModifiedBy>
  <cp:lastPrinted>2019-03-04T11:01:00Z</cp:lastPrinted>
  <dcterms:modified xmlns:xsi="http://www.w3.org/2001/XMLSchema-instance" xsi:type="dcterms:W3CDTF">2019-03-04T11:01:00Z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(SAZIVANJE SKUPŠTINE VJEROVNIKA.docx)</vt:lpwstr>
  </prop:property>
  <prop:property name="CC_coloring" pid="4" fmtid="{D5CDD505-2E9C-101B-9397-08002B2CF9AE}">
    <vt:bool>false</vt:bool>
  </prop:property>
  <prop:property name="BrojStranica" pid="5" fmtid="{D5CDD505-2E9C-101B-9397-08002B2CF9AE}">
    <vt:i4>1</vt:i4>
  </prop:property>
</prop:Properties>
</file>