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4f76" w14:paraId="64c4f7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7010" w:rsidP="00C97010" w:rsidR="00C97010">
      <w:pPr>
        <w:pStyle w:val="Bezproreda"/>
        <w:ind w:firstLine="708" w:left="6372"/>
      </w:pPr>
      <w:r>
        <w:t>1 St-377/2017-2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  <w:jc w:val="center"/>
      </w:pPr>
      <w:r>
        <w:t>R E P U B L I K A       H R V A T S K A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  <w:jc w:val="center"/>
      </w:pPr>
      <w:r>
        <w:t>R J E Š E N J E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 xml:space="preserve">TRGOVAČKI SUD U BJELOVARU, po  sucu Branki Pleskalt,  u predmetu predlagatelja FINA RC ZAGERB, Podružnica Varaždin,  nad trgovačkim društvom TURIZAM ROKI d.o.o. za trgovinu, ugostiteljstvo, turizam, uvoz-izvoz, cestovni prijevoz i organizaciju priredbi </w:t>
      </w:r>
      <w:proofErr w:type="spellStart"/>
      <w:r>
        <w:t>Radovec</w:t>
      </w:r>
      <w:proofErr w:type="spellEnd"/>
      <w:r>
        <w:t>, Vinogradska 11, OIB: 74340789103, dana  24.  kolovoza  2017. godine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  <w:jc w:val="center"/>
      </w:pPr>
      <w:r>
        <w:t>r i j e š i o     j e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TURIZAM ROKI d.o.o. za trgovinu, ugostiteljstvo, turizam, uvoz-izvoz, cestovni prijevoz i organizaciju priredbi </w:t>
      </w:r>
      <w:proofErr w:type="spellStart"/>
      <w:r>
        <w:t>Radovec</w:t>
      </w:r>
      <w:proofErr w:type="spellEnd"/>
      <w:r>
        <w:t>, Vinogradska 11, OIB: 74340789103.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  <w:jc w:val="center"/>
      </w:pPr>
      <w:r>
        <w:t>4.  listopada  2017. godine u 10,15 sati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Stanko </w:t>
      </w:r>
      <w:proofErr w:type="spellStart"/>
      <w:r>
        <w:t>Ročkar</w:t>
      </w:r>
      <w:proofErr w:type="spellEnd"/>
      <w:r>
        <w:t xml:space="preserve">, </w:t>
      </w:r>
    </w:p>
    <w:p w:rsidRDefault="00C97010" w:rsidP="00C97010" w:rsidR="00C97010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 xml:space="preserve">III Poziva se zastupnik po Zakonu dužnika Stanko </w:t>
      </w:r>
      <w:proofErr w:type="spellStart"/>
      <w:r>
        <w:t>Ročkar</w:t>
      </w:r>
      <w:proofErr w:type="spellEnd"/>
      <w:r>
        <w:t xml:space="preserve">, da u roku od 8 dana dostavi na spis ovjerovljeni popis imovine i obveza stečajnog dužnika. 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  <w:jc w:val="center"/>
      </w:pPr>
      <w:r>
        <w:t>Obrazloženje</w:t>
      </w:r>
    </w:p>
    <w:p w:rsidRDefault="00C97010" w:rsidP="00C97010" w:rsidR="00C97010">
      <w:pPr>
        <w:pStyle w:val="Bezproreda"/>
      </w:pPr>
    </w:p>
    <w:p w:rsidRDefault="00C97010" w:rsidP="00C97010" w:rsidR="00C97010">
      <w:r>
        <w:lastRenderedPageBreak/>
        <w:t xml:space="preserve">FINA RC ZAGREB, Podružnica Varaždin  je   dana 17. svibnja  2017. godine   podnio   prijedlog za otvaranje stečajnog postupka nad  dužnikom TURIZAM ROKI d.o.o. za trgovinu, ugostiteljstvo, turizam, uvoz-izvoz, cestovni prijevoz i organizaciju priredbi </w:t>
      </w:r>
      <w:proofErr w:type="spellStart"/>
      <w:r>
        <w:t>Radovec</w:t>
      </w:r>
      <w:proofErr w:type="spellEnd"/>
      <w:r>
        <w:t>, Vinogradska 11, OIB: 74340789103.</w:t>
      </w:r>
    </w:p>
    <w:p w:rsidRDefault="00C97010" w:rsidP="00C97010" w:rsidR="00C97010"/>
    <w:p w:rsidRDefault="00C97010" w:rsidP="00C97010" w:rsidR="00C97010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97010" w:rsidP="00C97010" w:rsidR="00C97010">
      <w:pPr>
        <w:pStyle w:val="Bezproreda"/>
      </w:pPr>
    </w:p>
    <w:p w:rsidRDefault="00C97010" w:rsidP="00C97010" w:rsidR="00C97010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TURIZAM ROKI d.o.o. za trgovinu, ugostiteljstvo, turizam, uvoz-izvoz, cestovni prijevoz i organizaciju priredbi </w:t>
      </w:r>
      <w:proofErr w:type="spellStart"/>
      <w:r>
        <w:t>Radovec</w:t>
      </w:r>
      <w:proofErr w:type="spellEnd"/>
      <w:r>
        <w:t xml:space="preserve">, Vinogradska 11, OIB: 74340789103, a u skladu s  odredbom članka 115. Stečajnog zakona. 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>Temeljem iznijetog riješeno je kao u izreci.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 xml:space="preserve">Bjelovar,   24.  kolovoza  2017.   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 xml:space="preserve">                                                               </w:t>
      </w:r>
      <w:r>
        <w:t xml:space="preserve">           </w:t>
      </w:r>
      <w:r>
        <w:t xml:space="preserve"> BRANKA PLESKALT v.r.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97010" w:rsidP="00C97010" w:rsidR="00C9701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C97010" w:rsidP="00C97010" w:rsidR="00C97010">
      <w:pPr>
        <w:pStyle w:val="Bezproreda"/>
      </w:pPr>
    </w:p>
    <w:p w:rsidRDefault="00C97010" w:rsidP="00C97010" w:rsidR="00C97010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97010" w:rsidP="00C97010" w:rsidR="00C97010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97010" w:rsidP="00C97010" w:rsidR="00C97010">
      <w:pPr>
        <w:pStyle w:val="Bezproreda"/>
      </w:pPr>
    </w:p>
    <w:p w:rsidRDefault="00AE649C" w:rsidP="00C9701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010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71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St-377/2017-2</izvorni_sadrzaj>
    <derivirana_varijabla naziv="DomainObject.Oznaka_1">St-377/2017-2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TURIZAM ROKI društvo s ograničenom odgovornošću za trgovinu, ugostiteljstvo, turizam, uvoz-izvoz, cestovni prijevoz i organi</izvorni_sadrzaj>
    <derivirana_varijabla naziv="DomainObject.Predmet.ProtustrankaFormated_1">  TURIZAM ROKI društvo s ograničenom odgovornošću za trgovinu, ugostiteljstvo, turizam, uvoz-izvoz, cestovni prijevoz i organi</derivirana_varijabla>
  </DomainObject.Predmet.ProtustrankaFormated>
  <DomainObject.Predmet.ProtustrankaFormatedOIB>
    <izvorni_sadrzaj>  TURIZAM ROKI društvo s ograničenom odgovornošću za trgovinu, ugostiteljstvo, turizam, uvoz-izvoz, cestovni prijevoz i organi, OIB 74340789103</izvorni_sadrzaj>
    <derivirana_varijabla naziv="DomainObject.Predmet.ProtustrankaFormatedOIB_1">  TURIZAM ROKI društvo s ograničenom odgovornošću za trgovinu, ugostiteljstvo, turizam, uvoz-izvoz, cestovni prijevoz i organi, OIB 74340789103</derivirana_varijabla>
  </DomainObject.Predmet.ProtustrankaFormatedOIB>
  <DomainObject.Predmet.ProtustrankaFormatedWithAdress>
    <izvorni_sadrzaj> TURIZAM ROKI društvo s ograničenom odgovornošću za trgovinu, ugostiteljstvo, turizam, uvoz-izvoz, cestovni prijevoz i organi, Vinogradska 11, 42208 Radovec</izvorni_sadrzaj>
    <derivirana_varijabla naziv="DomainObject.Predmet.ProtustrankaFormatedWithAdress_1"> TURIZAM ROKI društvo s ograničenom odgovornošću za trgovinu, ugostiteljstvo, turizam, uvoz-izvoz, cestovni prijevoz i organi, Vinogradska 11, 42208 Radovec</derivirana_varijabla>
  </DomainObject.Predmet.ProtustrankaFormatedWithAdress>
  <DomainObject.Predmet.ProtustrankaFormatedWithAdressOIB>
    <izvorni_sadrzaj> TURIZAM ROKI društvo s ograničenom odgovornošću za trgovinu, ugostiteljstvo, turizam, uvoz-izvoz, cestovni prijevoz i organi, OIB 74340789103, Vinogradska 11, 42208 Radovec</izvorni_sadrzaj>
    <derivirana_varijabla naziv="DomainObject.Predmet.ProtustrankaFormatedWithAdressOIB_1"> TURIZAM ROKI društvo s ograničenom odgovornošću za trgovinu, ugostiteljstvo, turizam, uvoz-izvoz, cestovni prijevoz i organi, OIB 74340789103, Vinogradska 11, 42208 Radovec</derivirana_varijabla>
  </DomainObject.Predmet.ProtustrankaFormatedWithAdressOIB>
  <DomainObject.Predmet.ProtustrankaWithAdress>
    <izvorni_sadrzaj>TURIZAM ROKI društvo s ograničenom odgovornošću za trgovinu, ugostiteljstvo, turizam, uvoz-izvoz, cestovni prijevoz i organi Vinogradska 11, 42208 Radovec</izvorni_sadrzaj>
    <derivirana_varijabla naziv="DomainObject.Predmet.ProtustrankaWithAdress_1">TURIZAM ROKI društvo s ograničenom odgovornošću za trgovinu, ugostiteljstvo, turizam, uvoz-izvoz, cestovni prijevoz i organi Vinogradska 11, 42208 Radovec</derivirana_varijabla>
  </DomainObject.Predmet.ProtustrankaWithAdress>
  <DomainObject.Predmet.ProtustrankaWithAdressOIB>
    <izvorni_sadrzaj>TURIZAM ROKI društvo s ograničenom odgovornošću za trgovinu, ugostiteljstvo, turizam, uvoz-izvoz, cestovni prijevoz i organi, OIB 74340789103, Vinogradska 11, 42208 Radovec</izvorni_sadrzaj>
    <derivirana_varijabla naziv="DomainObject.Predmet.ProtustrankaWithAdressOIB_1">TURIZAM ROKI društvo s ograničenom odgovornošću za trgovinu, ugostiteljstvo, turizam, uvoz-izvoz, cestovni prijevoz i organi, OIB 74340789103, Vinogradska 11, 42208 Radovec</derivirana_varijabla>
  </DomainObject.Predmet.ProtustrankaWithAdressOIB>
  <DomainObject.Predmet.ProtustrankaNazivFormated>
    <izvorni_sadrzaj>TURIZAM ROKI društvo s ograničenom odgovornošću za trgovinu, ugostiteljstvo, turizam, uvoz-izvoz, cestovni prijevoz i organi</izvorni_sadrzaj>
    <derivirana_varijabla naziv="DomainObject.Predmet.ProtustrankaNazivFormated_1">TURIZAM ROKI društvo s ograničenom odgovornošću za trgovinu, ugostiteljstvo, turizam, uvoz-izvoz, cestovni prijevoz i organi</derivirana_varijabla>
  </DomainObject.Predmet.ProtustrankaNazivFormated>
  <DomainObject.Predmet.ProtustrankaNazivFormatedOIB>
    <izvorni_sadrzaj>TURIZAM ROKI društvo s ograničenom odgovornošću za trgovinu, ugostiteljstvo, turizam, uvoz-izvoz, cestovni prijevoz i organi, OIB 74340789103</izvorni_sadrzaj>
    <derivirana_varijabla naziv="DomainObject.Predmet.ProtustrankaNazivFormatedOIB_1">TURIZAM ROKI društvo s ograničenom odgovornošću za trgovinu, ugostiteljstvo, turizam, uvoz-izvoz, cestovni prijevoz i organi, OIB 74340789103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TURIZAM ROKI društvo s ograničenom odgovornošću za trgovinu, ugostiteljstvo, turizam, uvoz-izvoz, cestovni prijevoz i organi</item>
    </izvorni_sadrzaj>
    <derivirana_varijabla naziv="DomainObject.Predmet.ProtuStrankaListFormated_1">
      <item>TURIZAM ROKI društvo s ograničenom odgovornošću za trgovinu, ugostiteljstvo, turizam, uvoz-izvoz, cestovni prijevoz i organi</item>
    </derivirana_varijabla>
  </DomainObject.Predmet.ProtuStrankaListFormated>
  <DomainObject.Predmet.ProtuStrankaListFormatedOIB>
    <izvorni_sadrzaj>
      <item>TURIZAM ROKI društvo s ograničenom odgovornošću za trgovinu, ugostiteljstvo, turizam, uvoz-izvoz, cestovni prijevoz i organi, OIB 74340789103</item>
    </izvorni_sadrzaj>
    <derivirana_varijabla naziv="DomainObject.Predmet.ProtuStrankaListFormatedOIB_1">
      <item>TURIZAM ROKI društvo s ograničenom odgovornošću za trgovinu, ugostiteljstvo, turizam, uvoz-izvoz, cestovni prijevoz i organi, OIB 74340789103</item>
    </derivirana_varijabla>
  </DomainObject.Predmet.ProtuStrankaListFormatedOIB>
  <DomainObject.Predmet.ProtuStrankaListFormatedWithAdress>
    <izvorni_sadrzaj>
      <item>TURIZAM ROKI društvo s ograničenom odgovornošću za trgovinu, ugostiteljstvo, turizam, uvoz-izvoz, cestovni prijevoz i organi, Vinogradska 11, 42208 Radovec</item>
    </izvorni_sadrzaj>
    <derivirana_varijabla naziv="DomainObject.Predmet.ProtuStrankaListFormatedWithAdress_1">
      <item>TURIZAM ROKI društvo s ograničenom odgovornošću za trgovinu, ugostiteljstvo, turizam, uvoz-izvoz, cestovni prijevoz i organi, Vinogradska 11, 42208 Radovec</item>
    </derivirana_varijabla>
  </DomainObject.Predmet.ProtuStrankaListFormatedWithAdress>
  <DomainObject.Predmet.ProtuStrankaListFormatedWithAdressOIB>
    <izvorni_sadrzaj>
      <item>TURIZAM ROKI društvo s ograničenom odgovornošću za trgovinu, ugostiteljstvo, turizam, uvoz-izvoz, cestovni prijevoz i organi, OIB 74340789103, Vinogradska 11, 42208 Radovec</item>
    </izvorni_sadrzaj>
    <derivirana_varijabla naziv="DomainObject.Predmet.ProtuStrankaListFormatedWithAdressOIB_1">
      <item>TURIZAM ROKI društvo s ograničenom odgovornošću za trgovinu, ugostiteljstvo, turizam, uvoz-izvoz, cestovni prijevoz i organi, OIB 74340789103, Vinogradska 11, 42208 Radovec</item>
    </derivirana_varijabla>
  </DomainObject.Predmet.ProtuStrankaListFormatedWithAdressOIB>
  <DomainObject.Predmet.ProtuStrankaListNazivFormated>
    <izvorni_sadrzaj>
      <item>TURIZAM ROKI društvo s ograničenom odgovornošću za trgovinu, ugostiteljstvo, turizam, uvoz-izvoz, cestovni prijevoz i organi</item>
    </izvorni_sadrzaj>
    <derivirana_varijabla naziv="DomainObject.Predmet.ProtuStrankaListNazivFormated_1">
      <item>TURIZAM ROKI društvo s ograničenom odgovornošću za trgovinu, ugostiteljstvo, turizam, uvoz-izvoz, cestovni prijevoz i organi</item>
    </derivirana_varijabla>
  </DomainObject.Predmet.ProtuStrankaListNazivFormated>
  <DomainObject.Predmet.ProtuStrankaListNazivFormatedOIB>
    <izvorni_sadrzaj>
      <item>TURIZAM ROKI društvo s ograničenom odgovornošću za trgovinu, ugostiteljstvo, turizam, uvoz-izvoz, cestovni prijevoz i organi, OIB 74340789103</item>
    </izvorni_sadrzaj>
    <derivirana_varijabla naziv="DomainObject.Predmet.ProtuStrankaListNazivFormatedOIB_1">
      <item>TURIZAM ROKI društvo s ograničenom odgovornošću za trgovinu, ugostiteljstvo, turizam, uvoz-izvoz, cestovni prijevoz i organi, OIB 74340789103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St-377/2017-2</izvorni_sadrzaj>
    <derivirana_varijabla naziv="DomainObject.PoslovniBrojDokumenta_1">St-377/2017-2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TURIZAM ROKI društvo s ograničenom odgovornošću za trgovinu, ugostiteljstvo, turizam, uvoz-izvoz, cestovni prijevoz i organi</izvorni_sadrzaj>
    <derivirana_varijabla naziv="DomainObject.Predmet.ProtustrankaIDrugi_1">TURIZAM ROKI društvo s ograničenom odgovornošću za trgovinu, ugostiteljstvo, turizam, uvoz-izvoz, cestovni prijevoz i organi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TURIZAM ROKI društvo s ograničenom odgovornošću za trgovinu, ugostiteljstvo, turizam, uvoz-izvoz, cestovni prijevoz i organi, OIB 74340789103, Vinogradska 11, 42208 Radovec</izvorni_sadrzaj>
    <derivirana_varijabla naziv="DomainObject.Predmet.ProtustrankaIDrugiAdressOIB_1">TURIZAM ROKI društvo s ograničenom odgovornošću za trgovinu, ugostiteljstvo, turizam, uvoz-izvoz, cestovni prijevoz i organi, OIB 74340789103, Vinogradska 11,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TURIZAM ROKI društvo s ograničenom odgovornošću za trgovinu, ugostiteljstvo, turizam, uvoz-izvoz, cestovni prijevoz i organi</item>
      <item>e-oglasna ploča</item>
      <item>Sudski registar</item>
    </izvorni_sadrzaj>
    <derivirana_varijabla naziv="DomainObject.Predmet.SudioniciListNaziv_1">
      <item>Financijska agencija, RC ZAGREB, Podružnica VARAŽDIN</item>
      <item>TURIZAM ROKI društvo s ograničenom odgovornošću za trgovinu, ugostiteljstvo, turizam, uvoz-izvoz, cestovni prijevoz i organi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TURIZAM ROKI društvo s ograničenom odgovornošću za trgovinu, ugostiteljstvo, turizam, uvoz-izvoz, cestovni prijevoz i organi, OIB 74340789103, Vinogradska 11,42208 Radovec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TURIZAM ROKI društvo s ograničenom odgovornošću za trgovinu, ugostiteljstvo, turizam, uvoz-izvoz, cestovni prijevoz i organi, OIB 74340789103, Vinogradska 11,42208 Radovec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F4C42-7AD3-47E8-A549-C81CE35D3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2326</properties:Characters>
  <properties:Lines>80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