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5ce13" w14:paraId="0e5ce13" w:rsidRDefault="005E60C0" w:rsidP="005E60C0" w:rsidR="005E60C0" w:rsidRPr="005759DD">
      <w:pPr>
        <w15:collapsed w:val="false"/>
      </w:pPr>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bookmarkStart w:name="_GoBack" w:id="0"/>
      <w:bookmarkEnd w:id="0"/>
    </w:p>
    <w:p w:rsidRDefault="005E60C0" w:rsidP="006F308D" w:rsidR="005E60C0"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45364D" w:rsidP="0045364D" w:rsidR="0045364D">
      <w:pPr>
        <w:ind w:firstLine="708"/>
        <w:jc w:val="both"/>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Zagreb, Trg svibanjskih žrtava 1995. 1, Zagreb, za otvaranje stečajnog postupka nad dužnikom T-</w:t>
      </w:r>
      <w:proofErr w:type="spellStart"/>
      <w:r>
        <w:t>direct</w:t>
      </w:r>
      <w:proofErr w:type="spellEnd"/>
      <w:r>
        <w:t xml:space="preserve"> j.d.o.o., Zagreb, Krajiška 17, MBS: 081058729, OIB: 08565339899</w:t>
      </w:r>
      <w:r>
        <w:rPr>
          <w:color w:val="000000"/>
        </w:rPr>
        <w:t>, dana 2. siječnja 2019. godine</w:t>
      </w:r>
    </w:p>
    <w:p w:rsidRDefault="00BC548C" w:rsidP="00BC548C" w:rsidR="00BC548C"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45364D" w:rsidRPr="0045364D">
        <w:t>direktoru Damir</w:t>
      </w:r>
      <w:r w:rsidR="0045364D">
        <w:t>u</w:t>
      </w:r>
      <w:r w:rsidR="0045364D" w:rsidRPr="0045364D">
        <w:t xml:space="preserve"> </w:t>
      </w:r>
      <w:proofErr w:type="spellStart"/>
      <w:r w:rsidR="0045364D" w:rsidRPr="0045364D">
        <w:t>Postrimovski</w:t>
      </w:r>
      <w:proofErr w:type="spellEnd"/>
      <w:r w:rsidR="0045364D" w:rsidRPr="0045364D">
        <w:t>, OIB: 37182049890</w:t>
      </w:r>
      <w:r w:rsidR="0045364D">
        <w:t xml:space="preserve">, Zagreb, Prilaz </w:t>
      </w:r>
      <w:proofErr w:type="spellStart"/>
      <w:r w:rsidR="0045364D">
        <w:t>Gjure</w:t>
      </w:r>
      <w:proofErr w:type="spellEnd"/>
      <w:r w:rsidR="0045364D">
        <w:t xml:space="preserve"> </w:t>
      </w:r>
      <w:proofErr w:type="spellStart"/>
      <w:r w:rsidR="0045364D">
        <w:t>Deželića</w:t>
      </w:r>
      <w:proofErr w:type="spellEnd"/>
      <w:r w:rsidR="0045364D">
        <w:t xml:space="preserve"> 35</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45364D">
        <w:t>T-</w:t>
      </w:r>
      <w:proofErr w:type="spellStart"/>
      <w:r w:rsidR="0045364D">
        <w:t>direct</w:t>
      </w:r>
      <w:proofErr w:type="spellEnd"/>
      <w:r w:rsidR="0045364D">
        <w:t xml:space="preserve"> j.d.o.o., Zagreb, Krajiška 17, MBS: 081058729, OIB: 08565339899</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lastRenderedPageBreak/>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5759DD">
      <w:pPr>
        <w:jc w:val="both"/>
        <w:rPr>
          <w:rFonts w:eastAsia="Calibri"/>
        </w:rPr>
      </w:pPr>
    </w:p>
    <w:p w:rsidRDefault="00BC548C" w:rsidP="00BC548C" w:rsidR="00BC548C" w:rsidRPr="005759DD">
      <w:pPr>
        <w:jc w:val="center"/>
      </w:pPr>
      <w:r w:rsidRPr="005759DD">
        <w:t>Obrazloženje</w:t>
      </w:r>
    </w:p>
    <w:p w:rsidRDefault="00BC548C" w:rsidP="00BC548C" w:rsidR="00BC548C" w:rsidRPr="005759DD">
      <w:pPr>
        <w:jc w:val="both"/>
      </w:pPr>
    </w:p>
    <w:p w:rsidRDefault="00BC548C" w:rsidP="00BC548C" w:rsidR="00BC548C" w:rsidRPr="005759DD">
      <w:pPr>
        <w:jc w:val="both"/>
      </w:pPr>
    </w:p>
    <w:p w:rsidRDefault="0045364D" w:rsidP="0045364D" w:rsidR="0045364D">
      <w:pPr>
        <w:ind w:firstLine="708"/>
        <w:jc w:val="both"/>
      </w:pPr>
      <w:r>
        <w:t>Predlagatelj FINANCIJSKA AGENCIJA OIB: 85821130368, Regionalni centar Zagreb, Trg svibanjskih žrtava 1995. 1, Zagreb, podnijela je dana 4. svibnja 2018. godine Trgovačkom sudu u Zagrebu zahtjev za provedbu stečajnog postupka nad dužnikom T-</w:t>
      </w:r>
      <w:proofErr w:type="spellStart"/>
      <w:r>
        <w:t>direct</w:t>
      </w:r>
      <w:proofErr w:type="spellEnd"/>
      <w:r>
        <w:t xml:space="preserve"> j.d.o.o., Zagreb, Krajiška 17, MBS: 081058729, OIB: 08565339899, temeljem čl. 110. st. 1. Stečajnog zakona.</w:t>
      </w:r>
    </w:p>
    <w:p w:rsidRDefault="0045364D" w:rsidP="0045364D" w:rsidR="0045364D">
      <w:pPr>
        <w:ind w:firstLine="708"/>
        <w:jc w:val="both"/>
      </w:pPr>
    </w:p>
    <w:p w:rsidRDefault="0045364D" w:rsidP="0045364D" w:rsidR="0045364D">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45364D">
        <w:t>2. svibanj</w:t>
      </w:r>
      <w:r w:rsidRPr="005759DD">
        <w:t xml:space="preserve"> 2018. godine dužnik u Očevidniku redoslijeda osnova za plaćanje ima evidentirane neizvršene osnove za plaćanje u neprekinutom razdoblju od 120 dana, u ukupnom iznosu od </w:t>
      </w:r>
      <w:r w:rsidR="00C83025">
        <w:t>36.733,98</w:t>
      </w:r>
      <w:r w:rsidRPr="005759DD">
        <w:t xml:space="preserve"> kn, u koji iznos je uračunata kamata i naknada FINE za provedbu ovrhe na novčanim sredstvima dužnika. Navodi da dužnik ima </w:t>
      </w:r>
      <w:r w:rsidR="00C83025">
        <w:t>2</w:t>
      </w:r>
      <w:r w:rsidRPr="005759DD">
        <w:t xml:space="preserve"> zaposlen</w:t>
      </w:r>
      <w:r w:rsidR="00C83025">
        <w:t>a</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E9235F">
        <w:t>2</w:t>
      </w:r>
      <w:r w:rsidRPr="005759DD">
        <w:t xml:space="preserve">. </w:t>
      </w:r>
      <w:r w:rsidR="00E9235F">
        <w:t>svibnja</w:t>
      </w:r>
      <w:r w:rsidRPr="005759DD">
        <w:t xml:space="preserve"> 201</w:t>
      </w:r>
      <w:r w:rsidR="00CF14E8" w:rsidRPr="005759DD">
        <w:t>8</w:t>
      </w:r>
      <w:r w:rsidRPr="005759DD">
        <w:t xml:space="preserve">. te u svom podnesku od </w:t>
      </w:r>
      <w:r w:rsidR="00E9235F">
        <w:t>3</w:t>
      </w:r>
      <w:r w:rsidR="00E9235F" w:rsidRPr="005759DD">
        <w:t xml:space="preserve">. </w:t>
      </w:r>
      <w:r w:rsidR="00E9235F">
        <w:t>svibnja</w:t>
      </w:r>
      <w:r w:rsidR="00E9235F" w:rsidRPr="005759DD">
        <w:t xml:space="preserve"> </w:t>
      </w:r>
      <w:r w:rsidRPr="005759DD">
        <w:t>201</w:t>
      </w:r>
      <w:r w:rsidR="00111624" w:rsidRPr="005759DD">
        <w:t>8</w:t>
      </w:r>
      <w:r w:rsidRPr="005759DD">
        <w:t xml:space="preserve">. navodi da dužnik na dan </w:t>
      </w:r>
      <w:r w:rsidR="00E9235F">
        <w:t>2</w:t>
      </w:r>
      <w:r w:rsidR="00E9235F" w:rsidRPr="005759DD">
        <w:t xml:space="preserve">. </w:t>
      </w:r>
      <w:r w:rsidR="00E9235F">
        <w:t>svibnja</w:t>
      </w:r>
      <w:r w:rsidR="00E9235F" w:rsidRPr="005759DD">
        <w:t xml:space="preserve"> </w:t>
      </w:r>
      <w:r w:rsidRPr="005759DD">
        <w:t>201</w:t>
      </w:r>
      <w:r w:rsidR="007F12F9" w:rsidRPr="005759DD">
        <w:t>8</w:t>
      </w:r>
      <w:r w:rsidRPr="005759DD">
        <w:t xml:space="preserve">. u Jedinstvenom registru računa ima otvorene sljedeće račune i oročena novčana sredstva: </w:t>
      </w:r>
      <w:r w:rsidR="00E9235F">
        <w:t>HR3423900011100977583 Hrvatska poštanska banka d.d.</w:t>
      </w:r>
      <w:r w:rsidRPr="005759DD">
        <w:t xml:space="preserve">, te da na temelju čl. 112. st. 5. Stečajnog zakona dužnik na dan </w:t>
      </w:r>
      <w:r w:rsidR="00CC72F1">
        <w:t>2</w:t>
      </w:r>
      <w:r w:rsidR="00CC72F1" w:rsidRPr="005759DD">
        <w:t xml:space="preserve">. </w:t>
      </w:r>
      <w:r w:rsidR="00CC72F1">
        <w:t>svibnja</w:t>
      </w:r>
      <w:r w:rsidR="00CC72F1" w:rsidRPr="005759DD">
        <w:t xml:space="preserve"> </w:t>
      </w:r>
      <w:r w:rsidRPr="005759DD">
        <w:t>201</w:t>
      </w:r>
      <w:r w:rsidR="00F21DFB" w:rsidRPr="005759DD">
        <w:t>8</w:t>
      </w:r>
      <w:r w:rsidRPr="005759DD">
        <w:t>. godine na ime predujma za namiren</w:t>
      </w:r>
      <w:r w:rsidR="00CC72F1">
        <w:t>je troškova stečajnog postupka ne</w:t>
      </w:r>
      <w:r w:rsidRPr="005759DD">
        <w:t>ma zaplijenjena novčana sredstva.</w:t>
      </w:r>
    </w:p>
    <w:p w:rsidRDefault="002264A0" w:rsidP="002264A0" w:rsidR="002264A0" w:rsidRPr="005759DD">
      <w:pPr>
        <w:ind w:firstLine="708"/>
        <w:jc w:val="both"/>
      </w:pPr>
    </w:p>
    <w:p w:rsidRDefault="002264A0" w:rsidP="002264A0" w:rsidR="002264A0" w:rsidRPr="005759DD">
      <w:pPr>
        <w:ind w:firstLine="708"/>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4945F8">
        <w:t>2.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BC548C" w:rsidR="00981883">
      <w:pPr>
        <w:jc w:val="both"/>
      </w:pPr>
      <w:r w:rsidRPr="005759DD">
        <w:t xml:space="preserve">1. </w:t>
      </w:r>
      <w:r w:rsidR="002E65BF" w:rsidRPr="005759DD">
        <w:rPr>
          <w:color w:val="000000"/>
        </w:rPr>
        <w:t>zakonski zastupnik dužnika</w:t>
      </w:r>
      <w:r w:rsidR="002E65BF" w:rsidRPr="005759DD">
        <w:t xml:space="preserve"> </w:t>
      </w:r>
      <w:r w:rsidR="00981883" w:rsidRPr="00981883">
        <w:t xml:space="preserve">Damir </w:t>
      </w:r>
      <w:proofErr w:type="spellStart"/>
      <w:r w:rsidR="00981883" w:rsidRPr="00981883">
        <w:t>Postrimovski</w:t>
      </w:r>
      <w:proofErr w:type="spellEnd"/>
      <w:r w:rsidR="00981883" w:rsidRPr="00981883">
        <w:t xml:space="preserve">, Zagreb, Prilaz </w:t>
      </w:r>
      <w:proofErr w:type="spellStart"/>
      <w:r w:rsidR="00981883" w:rsidRPr="00981883">
        <w:t>Gjure</w:t>
      </w:r>
      <w:proofErr w:type="spellEnd"/>
      <w:r w:rsidR="00981883" w:rsidRPr="00981883">
        <w:t xml:space="preserve"> </w:t>
      </w:r>
      <w:proofErr w:type="spellStart"/>
      <w:r w:rsidR="00981883" w:rsidRPr="00981883">
        <w:t>Deželića</w:t>
      </w:r>
      <w:proofErr w:type="spellEnd"/>
      <w:r w:rsidR="00981883" w:rsidRPr="00981883">
        <w:t xml:space="preserve"> 35</w:t>
      </w:r>
    </w:p>
    <w:p w:rsidRDefault="00BC548C" w:rsidP="00981883" w:rsidR="00981883">
      <w:pPr>
        <w:jc w:val="both"/>
      </w:pPr>
      <w:r w:rsidRPr="005759DD">
        <w:t xml:space="preserve">2. </w:t>
      </w:r>
      <w:r w:rsidR="00D17B8F" w:rsidRPr="005759DD">
        <w:t>dužnik</w:t>
      </w:r>
      <w:r w:rsidR="003A6EEB" w:rsidRPr="005759DD">
        <w:t xml:space="preserve"> </w:t>
      </w:r>
      <w:r w:rsidR="00981883">
        <w:t>T-</w:t>
      </w:r>
      <w:proofErr w:type="spellStart"/>
      <w:r w:rsidR="00981883">
        <w:t>direct</w:t>
      </w:r>
      <w:proofErr w:type="spellEnd"/>
      <w:r w:rsidR="00981883">
        <w:t xml:space="preserve"> j.d.o.o., Zagreb, Krajiška 17</w:t>
      </w:r>
    </w:p>
    <w:p w:rsidRDefault="00BC548C" w:rsidP="00981883"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27387F">
        <w:rPr>
          <w:color w:val="000000"/>
        </w:rPr>
        <w:t>21</w:t>
      </w:r>
      <w:r w:rsidR="00EC41D0" w:rsidRPr="005759DD">
        <w:rPr>
          <w:color w:val="000000"/>
        </w:rPr>
        <w:t>.02.2019.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62E2" w:rsidR="003462E2">
      <w:r>
        <w:separator/>
      </w:r>
    </w:p>
  </w:endnote>
  <w:endnote w:id="0" w:type="continuationSeparator">
    <w:p w:rsidRDefault="003462E2" w:rsidR="003462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62E2" w:rsidR="003462E2">
      <w:r>
        <w:separator/>
      </w:r>
    </w:p>
  </w:footnote>
  <w:footnote w:id="0" w:type="continuationSeparator">
    <w:p w:rsidRDefault="003462E2" w:rsidR="003462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6887">
      <w:rPr>
        <w:rStyle w:val="Brojstranice"/>
        <w:noProof/>
      </w:rPr>
      <w:t>3</w:t>
    </w:r>
    <w:r>
      <w:rPr>
        <w:rStyle w:val="Brojstranice"/>
      </w:rPr>
      <w:fldChar w:fldCharType="end"/>
    </w:r>
  </w:p>
  <w:p w:rsidRDefault="00BF20D3" w:rsidP="00BF20D3" w:rsidR="00BF20D3">
    <w:pPr>
      <w:jc w:val="right"/>
    </w:pPr>
    <w:r>
      <w:t>Poslovni broj: 7 St-1447/18-12</w:t>
    </w:r>
  </w:p>
  <w:p w:rsidRDefault="00BF3E59" w:rsidP="00807182" w:rsidR="00BF3E59"/>
  <w:p w:rsidRDefault="004945F8" w:rsidP="00807182" w:rsidR="004945F8"/>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0D3" w:rsidP="00BF20D3" w:rsidR="00BF20D3">
    <w:pPr>
      <w:jc w:val="right"/>
    </w:pPr>
    <w:r>
      <w:t>Poslovni broj: 7 St-1447/18-12</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87F"/>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62E2"/>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364D"/>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45F8"/>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883"/>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6887"/>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20D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025"/>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2F1"/>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235F"/>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20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A6887"/>
    <w:rPr>
      <w:color w:val="808080"/>
      <w:bdr w:space="0" w:sz="0" w:color="auto" w:val="none"/>
      <w:shd w:fill="CCFFFF" w:color="auto" w:val="clear"/>
    </w:rPr>
  </w:style>
  <w:style w:customStyle="true" w:styleId="eSPISCCParagraphDefaultFont" w:type="character">
    <w:name w:val="eSPIS_CC_Paragraph Default Font"/>
    <w:basedOn w:val="Zadanifontodlomka"/>
    <w:rsid w:val="009A68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6887"/>
    <w:rPr>
      <w:bdr w:space="0" w:sz="0" w:color="auto" w:val="none"/>
      <w:shd w:fill="FFFFCC" w:color="auto" w:val="clear"/>
      <w:lang w:val="hr-HR"/>
    </w:rPr>
  </w:style>
  <w:style w:customStyle="true" w:styleId="PozadinaSvijetloCrvena" w:type="character">
    <w:name w:val="Pozadina_SvijetloCrvena"/>
    <w:basedOn w:val="eSPISCCParagraphDefaultFont"/>
    <w:rsid w:val="009A68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68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20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A6887"/>
    <w:rPr>
      <w:color w:val="808080"/>
      <w:bdr w:color="auto" w:space="0" w:sz="0" w:val="none"/>
      <w:shd w:color="auto" w:fill="CCFFFF" w:val="clear"/>
    </w:rPr>
  </w:style>
  <w:style w:customStyle="1" w:styleId="eSPISCCParagraphDefaultFont" w:type="character">
    <w:name w:val="eSPIS_CC_Paragraph Default Font"/>
    <w:basedOn w:val="Zadanifontodlomka"/>
    <w:rsid w:val="009A68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6887"/>
    <w:rPr>
      <w:bdr w:color="auto" w:space="0" w:sz="0" w:val="none"/>
      <w:shd w:color="auto" w:fill="FFFFCC" w:val="clear"/>
      <w:lang w:val="hr-HR"/>
    </w:rPr>
  </w:style>
  <w:style w:customStyle="1" w:styleId="PozadinaSvijetloCrvena" w:type="character">
    <w:name w:val="Pozadina_SvijetloCrvena"/>
    <w:basedOn w:val="eSPISCCParagraphDefaultFont"/>
    <w:rsid w:val="009A68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68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174689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836775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7980978">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4919490">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1447</izvorni_sadrzaj>
    <derivirana_varijabla naziv="DomainObject.Predmet.Broj_1">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St-1447/2018</izvorni_sadrzaj>
    <derivirana_varijabla naziv="DomainObject.Predmet.OznakaBroj_1">St-1447/2018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T-direct jednostavno društvo s ograničenom odgovornošću za usluge</izvorni_sadrzaj>
    <derivirana_varijabla naziv="DomainObject.Predmet.ProtustrankaFormated_1">  T-direct jednostavno društvo s ograničenom odgovornošću za usluge</derivirana_varijabla>
  </DomainObject.Predmet.ProtustrankaFormated>
  <DomainObject.Predmet.ProtustrankaFormatedOIB>
    <izvorni_sadrzaj>  T-direct jednostavno društvo s ograničenom odgovornošću za usluge, OIB 08565339899</izvorni_sadrzaj>
    <derivirana_varijabla naziv="DomainObject.Predmet.ProtustrankaFormatedOIB_1">  T-direct jednostavno društvo s ograničenom odgovornošću za usluge, OIB 08565339899</derivirana_varijabla>
  </DomainObject.Predmet.ProtustrankaFormatedOIB>
  <DomainObject.Predmet.ProtustrankaFormatedWithAdress>
    <izvorni_sadrzaj> T-direct jednostavno društvo s ograničenom odgovornošću za usluge, Krajiška 17, 10000 Zagreb</izvorni_sadrzaj>
    <derivirana_varijabla naziv="DomainObject.Predmet.ProtustrankaFormatedWithAdress_1"> T-direct jednostavno društvo s ograničenom odgovornošću za usluge, Krajiška 17, 10000 Zagreb</derivirana_varijabla>
  </DomainObject.Predmet.ProtustrankaFormatedWithAdress>
  <DomainObject.Predmet.ProtustrankaFormatedWithAdressOIB>
    <izvorni_sadrzaj> T-direct jednostavno društvo s ograničenom odgovornošću za usluge, OIB 08565339899, Krajiška 17, 10000 Zagreb</izvorni_sadrzaj>
    <derivirana_varijabla naziv="DomainObject.Predmet.ProtustrankaFormatedWithAdressOIB_1"> T-direct jednostavno društvo s ograničenom odgovornošću za usluge, OIB 08565339899, Krajiška 17, 10000 Zagreb</derivirana_varijabla>
  </DomainObject.Predmet.ProtustrankaFormatedWithAdressOIB>
  <DomainObject.Predmet.ProtustrankaWithAdress>
    <izvorni_sadrzaj>T-direct jednostavno društvo s ograničenom odgovornošću za usluge Krajiška 17, 10000 Zagreb</izvorni_sadrzaj>
    <derivirana_varijabla naziv="DomainObject.Predmet.ProtustrankaWithAdress_1">T-direct jednostavno društvo s ograničenom odgovornošću za usluge Krajiška 17, 10000 Zagreb</derivirana_varijabla>
  </DomainObject.Predmet.ProtustrankaWithAdress>
  <DomainObject.Predmet.ProtustrankaWithAdressOIB>
    <izvorni_sadrzaj>T-direct jednostavno društvo s ograničenom odgovornošću za usluge, OIB 08565339899, Krajiška 17, 10000 Zagreb</izvorni_sadrzaj>
    <derivirana_varijabla naziv="DomainObject.Predmet.ProtustrankaWithAdressOIB_1">T-direct jednostavno društvo s ograničenom odgovornošću za usluge, OIB 08565339899, Krajiška 17, 10000 Zagreb</derivirana_varijabla>
  </DomainObject.Predmet.ProtustrankaWithAdressOIB>
  <DomainObject.Predmet.ProtustrankaNazivFormated>
    <izvorni_sadrzaj>T-direct jednostavno društvo s ograničenom odgovornošću za usluge</izvorni_sadrzaj>
    <derivirana_varijabla naziv="DomainObject.Predmet.ProtustrankaNazivFormated_1">T-direct jednostavno društvo s ograničenom odgovornošću za usluge</derivirana_varijabla>
  </DomainObject.Predmet.ProtustrankaNazivFormated>
  <DomainObject.Predmet.ProtustrankaNazivFormatedOIB>
    <izvorni_sadrzaj>T-direct jednostavno društvo s ograničenom odgovornošću za usluge, OIB 08565339899</izvorni_sadrzaj>
    <derivirana_varijabla naziv="DomainObject.Predmet.ProtustrankaNazivFormatedOIB_1">T-direct jednostavno društvo s ograničenom odgovornošću za usluge, OIB 08565339899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T-direct jednostavno društvo s ograničenom odgovornošću za usluge</item>
    </izvorni_sadrzaj>
    <derivirana_varijabla naziv="DomainObject.Predmet.ProtuStrankaListFormated_1">
      <item>T-direct jednostavno društvo s ograničenom odgovornošću za usluge</item>
    </derivirana_varijabla>
  </DomainObject.Predmet.ProtuStrankaListFormated>
  <DomainObject.Predmet.ProtuStrankaListFormatedOIB>
    <izvorni_sadrzaj>
      <item>T-direct jednostavno društvo s ograničenom odgovornošću za usluge, OIB 08565339899</item>
    </izvorni_sadrzaj>
    <derivirana_varijabla naziv="DomainObject.Predmet.ProtuStrankaListFormatedOIB_1">
      <item>T-direct jednostavno društvo s ograničenom odgovornošću za usluge, OIB 08565339899</item>
    </derivirana_varijabla>
  </DomainObject.Predmet.ProtuStrankaListFormatedOIB>
  <DomainObject.Predmet.ProtuStrankaListFormatedWithAdress>
    <izvorni_sadrzaj>
      <item>T-direct jednostavno društvo s ograničenom odgovornošću za usluge, Krajiška 17, 10000 Zagreb</item>
    </izvorni_sadrzaj>
    <derivirana_varijabla naziv="DomainObject.Predmet.ProtuStrankaListFormatedWithAdress_1">
      <item>T-direct jednostavno društvo s ograničenom odgovornošću za usluge, Krajiška 17, 10000 Zagreb</item>
    </derivirana_varijabla>
  </DomainObject.Predmet.ProtuStrankaListFormatedWithAdress>
  <DomainObject.Predmet.ProtuStrankaListFormatedWithAdressOIB>
    <izvorni_sadrzaj>
      <item>T-direct jednostavno društvo s ograničenom odgovornošću za usluge, OIB 08565339899, Krajiška 17, 10000 Zagreb</item>
    </izvorni_sadrzaj>
    <derivirana_varijabla naziv="DomainObject.Predmet.ProtuStrankaListFormatedWithAdressOIB_1">
      <item>T-direct jednostavno društvo s ograničenom odgovornošću za usluge, OIB 08565339899, Krajiška 17, 10000 Zagreb</item>
    </derivirana_varijabla>
  </DomainObject.Predmet.ProtuStrankaListFormatedWithAdressOIB>
  <DomainObject.Predmet.ProtuStrankaListNazivFormated>
    <izvorni_sadrzaj>
      <item>T-direct jednostavno društvo s ograničenom odgovornošću za usluge</item>
    </izvorni_sadrzaj>
    <derivirana_varijabla naziv="DomainObject.Predmet.ProtuStrankaListNazivFormated_1">
      <item>T-direct jednostavno društvo s ograničenom odgovornošću za usluge</item>
    </derivirana_varijabla>
  </DomainObject.Predmet.ProtuStrankaListNazivFormated>
  <DomainObject.Predmet.ProtuStrankaListNazivFormatedOIB>
    <izvorni_sadrzaj>
      <item>T-direct jednostavno društvo s ograničenom odgovornošću za usluge, OIB 08565339899</item>
    </izvorni_sadrzaj>
    <derivirana_varijabla naziv="DomainObject.Predmet.ProtuStrankaListNazivFormatedOIB_1">
      <item>T-direct jednostavno društvo s ograničenom odgovornošću za usluge, OIB 08565339899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T-direct jednostavno društvo s ograničenom odgovornošću za usluge</izvorni_sadrzaj>
    <derivirana_varijabla naziv="DomainObject.Predmet.ProtustrankaIDrugi_1">T-direct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T-direct jednostavno društvo s ograničenom odgovornošću za usluge, OIB 08565339899, Krajiška 17, 10000 Zagreb</izvorni_sadrzaj>
    <derivirana_varijabla naziv="DomainObject.Predmet.ProtustrankaIDrugiAdressOIB_1">T-direct jednostavno društvo s ograničenom odgovornošću za usluge, OIB 08565339899, Krajiška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T-direct jednostavno društvo s ograničenom odgovornošću za usluge</item>
      <item>FINA Regionalni centar Zagreb</item>
    </izvorni_sadrzaj>
    <derivirana_varijabla naziv="DomainObject.Predmet.SudioniciListNaziv_1">
      <item>T-direct jednostavno društvo s ograničenom odgovornošću za usluge</item>
      <item>FINA Regionalni centar Zagreb</item>
    </derivirana_varijabla>
  </DomainObject.Predmet.SudioniciListNaziv>
  <DomainObject.Predmet.SudioniciListAdressOIB>
    <izvorni_sadrzaj>
      <item>T-direct jednostavno društvo s ograničenom odgovornošću za usluge, OIB 08565339899, Krajiška 17,10000 Zagreb</item>
      <item>FINA Regionalni centar Zagreb, OIB 85821130368, Trg svibanjskih žrtava 1995. 1,10000 Zagreb</item>
    </izvorni_sadrzaj>
    <derivirana_varijabla naziv="DomainObject.Predmet.SudioniciListAdressOIB_1">
      <item>T-direct jednostavno društvo s ograničenom odgovornošću za usluge, OIB 08565339899, Krajiška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08565339899</item>
      <item>, OIB 85821130368</item>
    </izvorni_sadrzaj>
    <derivirana_varijabla naziv="DomainObject.Predmet.SudioniciListNazivOIB_1">
      <item>, OIB 08565339899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siječnja 2019.</izvorni_sadrzaj>
    <derivirana_varijabla naziv="DomainObject.PredzadnjaOdlukaIzPredmeta.DatumDonosenjaOdluke_1">2. siječnja 2019.</derivirana_varijabla>
  </DomainObject.PredzadnjaOdlukaIzPredmeta.DatumDonosenjaOdluke>
  <DomainObject.PredzadnjaOdlukaIzPredmeta.Oznaka>
    <izvorni_sadrzaj>St-1447/2018-10</izvorni_sadrzaj>
    <derivirana_varijabla naziv="DomainObject.PredzadnjaOdlukaIzPredmeta.Oznaka_1">St-1447/2018-10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CDFF8C-616D-4AF2-A6E3-FDF58C88C1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4761</properties:Characters>
  <properties:Lines>141</properties:Lines>
  <properties:Paragraphs>44</properties:Paragraphs>
  <properties:TotalTime>729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2019-01-02T09:12:00Z</dcterms:modified>
  <cp:revision>783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(1447-18 (-12) ZK T-direct.docx)</vt:lpwstr>
  </prop:property>
  <prop:property name="CC_coloring" pid="4" fmtid="{D5CDD505-2E9C-101B-9397-08002B2CF9AE}">
    <vt:bool>true</vt:bool>
  </prop:property>
  <prop:property name="BrojStranica" pid="5" fmtid="{D5CDD505-2E9C-101B-9397-08002B2CF9AE}">
    <vt:i4>3</vt:i4>
  </prop:property>
</prop:Properties>
</file>