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D407EB" w:rsidRPr="00C61EDF">
        <w:trPr>
          <w:trHeight w:val="2231"/>
        </w:trPr>
        <w:tc>
          <w:tcPr>
            <w:tcW w:type="dxa" w:w="3369"/>
            <w:vAlign w:val="center"/>
          </w:tcPr>
          <w:p w:rsidRDefault="00D407EB" w:rsidP="00A66C00" w:rsidR="00D407EB"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D407EB" w:rsidP="00A66C00" w:rsidR="00D407EB" w:rsidRPr="00F24FD8">
            <w:pPr>
              <w:spacing w:before="100"/>
            </w:pPr>
            <w:r w:rsidRPr="00F24FD8">
              <w:t>REPUBLIKA HRVATSKA</w:t>
            </w:r>
          </w:p>
          <w:p w:rsidRDefault="00D407EB" w:rsidP="00A66C00" w:rsidR="00D407EB" w:rsidRPr="00F24FD8">
            <w:r w:rsidRPr="00F24FD8">
              <w:t>TRGOVAČKI SUD U SPLITU</w:t>
            </w:r>
          </w:p>
          <w:p w:rsidRDefault="00D407EB" w:rsidP="00DA5B9D" w:rsidR="00D407EB" w:rsidRPr="00C61EDF">
            <w:r w:rsidRPr="00F24FD8">
              <w:t>Split, Sukoišanska 6</w:t>
            </w:r>
          </w:p>
        </w:tc>
        <w:tc>
          <w:tcPr>
            <w:tcW w:type="dxa" w:w="5811"/>
          </w:tcPr>
          <w:p w:rsidRDefault="00D407EB" w:rsidP="00DA5B9D" w:rsidR="00D407EB">
            <w:pPr>
              <w:jc w:val="both"/>
            </w:pPr>
          </w:p>
          <w:p w:rsidRDefault="00D407EB" w:rsidP="00DA5B9D" w:rsidR="00D407EB">
            <w:pPr>
              <w:jc w:val="both"/>
            </w:pPr>
          </w:p>
          <w:p w:rsidRDefault="00D407EB" w:rsidP="00DA5B9D" w:rsidR="00D407EB">
            <w:pPr>
              <w:jc w:val="both"/>
            </w:pPr>
          </w:p>
          <w:p w:rsidRDefault="00D407EB" w:rsidP="00DA5B9D" w:rsidR="00D407EB">
            <w:pPr>
              <w:jc w:val="right"/>
            </w:pPr>
          </w:p>
          <w:p w:rsidRDefault="00D407EB" w:rsidP="00DA5B9D" w:rsidR="00D407EB">
            <w:pPr>
              <w:jc w:val="right"/>
              <w:rPr>
                <w:noProof/>
              </w:rPr>
            </w:pPr>
          </w:p>
          <w:p w:rsidRDefault="00D407EB" w:rsidP="00DA5B9D" w:rsidR="00D407EB">
            <w:pPr>
              <w:jc w:val="right"/>
              <w:rPr>
                <w:noProof/>
              </w:rPr>
            </w:pPr>
          </w:p>
          <w:p w:rsidRDefault="00D407EB" w:rsidP="00DA5B9D" w:rsidR="00D407EB">
            <w:pPr>
              <w:jc w:val="right"/>
              <w:rPr>
                <w:noProof/>
              </w:rPr>
            </w:pPr>
          </w:p>
          <w:p w:rsidRDefault="00D407EB" w:rsidP="00494617" w:rsidR="00D407EB" w:rsidRPr="00E003B6">
            <w:pPr>
              <w:jc w:val="right"/>
              <w:rPr>
                <w:noProof/>
              </w:rPr>
            </w:pPr>
            <w:r w:rsidRPr="00E003B6">
              <w:rPr>
                <w:noProof/>
              </w:rPr>
              <w:t>Poslovni broj: 11.St-</w:t>
            </w:r>
            <w:r w:rsidR="00494617">
              <w:rPr>
                <w:noProof/>
              </w:rPr>
              <w:t>1209</w:t>
            </w:r>
            <w:r w:rsidR="00560503">
              <w:rPr>
                <w:noProof/>
              </w:rPr>
              <w:t>/2016</w:t>
            </w:r>
            <w:r w:rsidR="00AB2D06">
              <w:rPr>
                <w:noProof/>
              </w:rPr>
              <w:t>-1</w:t>
            </w:r>
            <w:r w:rsidR="00494617">
              <w:rPr>
                <w:noProof/>
              </w:rPr>
              <w:t>66</w:t>
            </w:r>
          </w:p>
        </w:tc>
      </w:tr>
    </w:tbl>
    <w:p w14:textId="caa35c7" w14:paraId="caa35c7" w:rsidRDefault="00E14926" w:rsidP="00491BA9" w:rsidR="00E14926" w:rsidRPr="00E14926">
      <w:pPr>
        <w:spacing w:after="200" w:before="200"/>
        <w:jc w:val="center"/>
        <w15:collapsed w:val="false"/>
        <w:rPr>
          <w:rFonts w:eastAsia="Times New Roman"/>
          <w:spacing w:val="60"/>
          <w:lang w:eastAsia="hr-HR"/>
        </w:rPr>
      </w:pPr>
      <w:r w:rsidRPr="00E14926">
        <w:rPr>
          <w:rFonts w:eastAsia="Times New Roman"/>
          <w:spacing w:val="60"/>
          <w:lang w:eastAsia="hr-HR"/>
        </w:rPr>
        <w:t>REPUBLIKA HRVATSKA</w:t>
      </w:r>
    </w:p>
    <w:p w:rsidRDefault="00E14926" w:rsidP="00491BA9" w:rsidR="00E14926" w:rsidRPr="00E14926">
      <w:pPr>
        <w:spacing w:after="200" w:before="200"/>
        <w:jc w:val="center"/>
        <w:rPr>
          <w:rFonts w:eastAsia="Calibri"/>
        </w:rPr>
      </w:pPr>
      <w:r w:rsidRPr="00E14926">
        <w:rPr>
          <w:rFonts w:eastAsia="Calibri"/>
        </w:rPr>
        <w:t>Z A K L J U Č A K</w:t>
      </w:r>
    </w:p>
    <w:p w:rsidRDefault="00557DDC" w:rsidP="008E7868" w:rsidR="00557DDC">
      <w:pPr>
        <w:spacing w:before="200"/>
        <w:ind w:firstLine="709"/>
        <w:jc w:val="both"/>
      </w:pPr>
      <w:r w:rsidRPr="00BE3146">
        <w:t>Trgovački sud u S</w:t>
      </w:r>
      <w:r>
        <w:t>plitu, po sutkinji An</w:t>
      </w:r>
      <w:r w:rsidRPr="00BE3146">
        <w:t xml:space="preserve">i Golub Gruić, </w:t>
      </w:r>
      <w:r w:rsidR="00560503">
        <w:t>u</w:t>
      </w:r>
      <w:r w:rsidR="00560503" w:rsidRPr="00560503">
        <w:t xml:space="preserve"> stečajnom postupku nad stečajnim </w:t>
      </w:r>
      <w:r w:rsidR="00494617" w:rsidRPr="00494617">
        <w:t>dužnikom IMOTA d.d. u stečaju, OIB: 02297833542, Donji Proložac, Perinuša bb</w:t>
      </w:r>
      <w:r w:rsidR="00560503" w:rsidRPr="00560503">
        <w:t xml:space="preserve">, </w:t>
      </w:r>
      <w:r w:rsidR="00AE2C52">
        <w:t>8</w:t>
      </w:r>
      <w:r w:rsidR="00560503" w:rsidRPr="00560503">
        <w:t>. siječnja 2019.</w:t>
      </w:r>
    </w:p>
    <w:p w:rsidRDefault="00557DDC" w:rsidP="00491BA9" w:rsidR="00B8168C">
      <w:pPr>
        <w:spacing w:after="180" w:before="120"/>
        <w:jc w:val="center"/>
      </w:pPr>
      <w:r>
        <w:t>z a k l j u č i o  j e</w:t>
      </w:r>
    </w:p>
    <w:p w:rsidRDefault="00561768" w:rsidP="00DD4BCF" w:rsidR="00DD4BCF">
      <w:pPr>
        <w:pStyle w:val="Tijeloteksta"/>
        <w:spacing w:before="200"/>
        <w:ind w:firstLine="709"/>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N</w:t>
      </w:r>
      <w:r w:rsidRPr="00D06BC0">
        <w:rPr>
          <w:rFonts w:cs="Times New Roman" w:eastAsia="Times New Roman" w:hAnsi="Times New Roman" w:ascii="Times New Roman"/>
          <w:sz w:val="24"/>
          <w:szCs w:val="24"/>
          <w:lang w:eastAsia="hr-HR"/>
        </w:rPr>
        <w:t>alaže se Financijskoj agenciji vraćanje</w:t>
      </w:r>
      <w:r w:rsidR="00AB2D06" w:rsidRPr="00AB2D06">
        <w:rPr>
          <w:rFonts w:cs="Times New Roman" w:eastAsia="Times New Roman" w:hAnsi="Times New Roman" w:ascii="Times New Roman"/>
          <w:sz w:val="24"/>
          <w:szCs w:val="24"/>
          <w:lang w:eastAsia="hr-HR"/>
        </w:rPr>
        <w:t xml:space="preserve"> novčanih sredstava uplaćeni</w:t>
      </w:r>
      <w:r w:rsidR="00DD4BCF">
        <w:rPr>
          <w:rFonts w:cs="Times New Roman" w:eastAsia="Times New Roman" w:hAnsi="Times New Roman" w:ascii="Times New Roman"/>
          <w:sz w:val="24"/>
          <w:szCs w:val="24"/>
          <w:lang w:eastAsia="hr-HR"/>
        </w:rPr>
        <w:t xml:space="preserve">h s osnova jamčevine </w:t>
      </w:r>
      <w:r w:rsidR="00494617" w:rsidRPr="00494617">
        <w:rPr>
          <w:rFonts w:cs="Times New Roman" w:eastAsia="Times New Roman" w:hAnsi="Times New Roman" w:ascii="Times New Roman"/>
          <w:sz w:val="24"/>
          <w:szCs w:val="24"/>
          <w:lang w:eastAsia="hr-HR"/>
        </w:rPr>
        <w:t xml:space="preserve">za ID nadmetanja: </w:t>
      </w:r>
      <w:r w:rsidR="00494617">
        <w:rPr>
          <w:rFonts w:cs="Times New Roman" w:eastAsia="Times New Roman" w:hAnsi="Times New Roman" w:ascii="Times New Roman"/>
          <w:sz w:val="24"/>
          <w:szCs w:val="24"/>
          <w:lang w:eastAsia="hr-HR"/>
        </w:rPr>
        <w:t>10529</w:t>
      </w:r>
      <w:r w:rsidR="00491BA9">
        <w:rPr>
          <w:rFonts w:cs="Times New Roman" w:eastAsia="Times New Roman" w:hAnsi="Times New Roman" w:ascii="Times New Roman"/>
          <w:sz w:val="24"/>
          <w:szCs w:val="24"/>
          <w:lang w:eastAsia="hr-HR"/>
        </w:rPr>
        <w:t>, Klasa: O/110-10/18-01/1159, Ur.br.: 07-01-18-69 od 7. studenog 2018.</w:t>
      </w:r>
      <w:r w:rsidR="00494617">
        <w:rPr>
          <w:rFonts w:cs="Times New Roman" w:eastAsia="Times New Roman" w:hAnsi="Times New Roman" w:ascii="Times New Roman"/>
          <w:sz w:val="24"/>
          <w:szCs w:val="24"/>
          <w:lang w:eastAsia="hr-HR"/>
        </w:rPr>
        <w:t xml:space="preserve">, </w:t>
      </w:r>
      <w:r w:rsidR="00DD4BCF">
        <w:rPr>
          <w:rFonts w:cs="Times New Roman" w:eastAsia="Times New Roman" w:hAnsi="Times New Roman" w:ascii="Times New Roman"/>
          <w:sz w:val="24"/>
          <w:szCs w:val="24"/>
          <w:lang w:eastAsia="hr-HR"/>
        </w:rPr>
        <w:t>ponuditeljima:</w:t>
      </w:r>
    </w:p>
    <w:p w:rsidRDefault="00AB2D06" w:rsidP="00DD4BCF" w:rsidR="00DD4BCF">
      <w:pPr>
        <w:spacing w:before="40"/>
        <w:ind w:firstLine="709"/>
        <w:jc w:val="both"/>
        <w:rPr>
          <w:rFonts w:eastAsia="Times New Roman"/>
          <w:lang w:eastAsia="hr-HR"/>
        </w:rPr>
      </w:pPr>
      <w:r w:rsidRPr="00D06BC0">
        <w:rPr>
          <w:rFonts w:eastAsia="Times New Roman"/>
          <w:lang w:eastAsia="hr-HR"/>
        </w:rPr>
        <w:t xml:space="preserve">1. </w:t>
      </w:r>
      <w:r w:rsidR="00491BA9">
        <w:rPr>
          <w:rFonts w:eastAsia="Times New Roman"/>
          <w:lang w:eastAsia="hr-HR"/>
        </w:rPr>
        <w:t>Stipi</w:t>
      </w:r>
      <w:r w:rsidR="00494617">
        <w:rPr>
          <w:rFonts w:eastAsia="Times New Roman"/>
          <w:lang w:eastAsia="hr-HR"/>
        </w:rPr>
        <w:t xml:space="preserve"> Lek</w:t>
      </w:r>
      <w:r w:rsidR="00491BA9">
        <w:rPr>
          <w:rFonts w:eastAsia="Times New Roman"/>
          <w:lang w:eastAsia="hr-HR"/>
        </w:rPr>
        <w:t>i</w:t>
      </w:r>
      <w:r w:rsidR="00494617">
        <w:rPr>
          <w:rFonts w:eastAsia="Times New Roman"/>
          <w:lang w:eastAsia="hr-HR"/>
        </w:rPr>
        <w:t>, OIB: 84324007191, Imotski, Ulica Bruna Bušića 39, u iznosu od 19.500,00 kn</w:t>
      </w:r>
    </w:p>
    <w:p w:rsidRDefault="00494617" w:rsidP="00494617" w:rsidR="00DD4BCF">
      <w:pPr>
        <w:spacing w:before="40"/>
        <w:ind w:firstLine="709"/>
        <w:jc w:val="both"/>
        <w:rPr>
          <w:rFonts w:eastAsia="Times New Roman"/>
          <w:lang w:eastAsia="hr-HR"/>
        </w:rPr>
      </w:pPr>
      <w:r>
        <w:rPr>
          <w:rFonts w:eastAsia="Times New Roman"/>
          <w:lang w:eastAsia="hr-HR"/>
        </w:rPr>
        <w:t>2. Tomislav</w:t>
      </w:r>
      <w:r w:rsidR="00491BA9">
        <w:rPr>
          <w:rFonts w:eastAsia="Times New Roman"/>
          <w:lang w:eastAsia="hr-HR"/>
        </w:rPr>
        <w:t>u</w:t>
      </w:r>
      <w:r>
        <w:rPr>
          <w:rFonts w:eastAsia="Times New Roman"/>
          <w:lang w:eastAsia="hr-HR"/>
        </w:rPr>
        <w:t xml:space="preserve"> Šušnjar</w:t>
      </w:r>
      <w:r w:rsidR="00491BA9">
        <w:rPr>
          <w:rFonts w:eastAsia="Times New Roman"/>
          <w:lang w:eastAsia="hr-HR"/>
        </w:rPr>
        <w:t>u</w:t>
      </w:r>
      <w:r>
        <w:rPr>
          <w:rFonts w:eastAsia="Times New Roman"/>
          <w:lang w:eastAsia="hr-HR"/>
        </w:rPr>
        <w:t>, OIB: 66873101607, Zagreb, Ulica Ante Topić-Mimare 41</w:t>
      </w:r>
    </w:p>
    <w:p w:rsidRDefault="00DD4BCF" w:rsidP="00DD4BCF" w:rsidR="00494617">
      <w:pPr>
        <w:spacing w:before="40"/>
        <w:jc w:val="both"/>
        <w:rPr>
          <w:rFonts w:eastAsia="Times New Roman"/>
          <w:lang w:eastAsia="hr-HR"/>
        </w:rPr>
      </w:pPr>
      <w:r>
        <w:rPr>
          <w:rFonts w:eastAsia="Times New Roman"/>
          <w:lang w:eastAsia="hr-HR"/>
        </w:rPr>
        <w:t xml:space="preserve">u iznosu od </w:t>
      </w:r>
      <w:r w:rsidR="00494617">
        <w:rPr>
          <w:rFonts w:eastAsia="Times New Roman"/>
          <w:lang w:eastAsia="hr-HR"/>
        </w:rPr>
        <w:t>19.600,00</w:t>
      </w:r>
      <w:r w:rsidR="00491BA9">
        <w:rPr>
          <w:rFonts w:eastAsia="Times New Roman"/>
          <w:lang w:eastAsia="hr-HR"/>
        </w:rPr>
        <w:t xml:space="preserve"> kn.</w:t>
      </w:r>
    </w:p>
    <w:p w:rsidRDefault="007625A1" w:rsidP="00491BA9" w:rsidR="007625A1">
      <w:pPr>
        <w:spacing w:after="120" w:before="200"/>
        <w:jc w:val="center"/>
        <w:rPr>
          <w:rFonts w:eastAsia="Times New Roman"/>
          <w:lang w:eastAsia="hr-HR"/>
        </w:rPr>
      </w:pPr>
      <w:r>
        <w:rPr>
          <w:rFonts w:eastAsia="Times New Roman"/>
          <w:lang w:eastAsia="hr-HR"/>
        </w:rPr>
        <w:t>Obrazloženje</w:t>
      </w:r>
    </w:p>
    <w:p w:rsidRDefault="007625A1" w:rsidP="00AB2D06" w:rsidR="00AB2D06">
      <w:pPr>
        <w:jc w:val="both"/>
        <w:rPr>
          <w:rFonts w:eastAsia="Times New Roman"/>
          <w:lang w:eastAsia="hr-HR"/>
        </w:rPr>
      </w:pPr>
      <w:r w:rsidRPr="007625A1">
        <w:rPr>
          <w:rFonts w:eastAsia="Times New Roman"/>
          <w:lang w:eastAsia="hr-HR"/>
        </w:rPr>
        <w:tab/>
        <w:t>U stečajnom postupku koji se</w:t>
      </w:r>
      <w:r w:rsidR="00DD4BCF">
        <w:rPr>
          <w:rFonts w:eastAsia="Times New Roman"/>
          <w:lang w:eastAsia="hr-HR"/>
        </w:rPr>
        <w:t xml:space="preserve"> kod ovog suda vodi</w:t>
      </w:r>
      <w:r w:rsidRPr="007625A1">
        <w:rPr>
          <w:rFonts w:eastAsia="Times New Roman"/>
          <w:lang w:eastAsia="hr-HR"/>
        </w:rPr>
        <w:t xml:space="preserve"> nad </w:t>
      </w:r>
      <w:r w:rsidR="00DD4BCF" w:rsidRPr="00DD4BCF">
        <w:rPr>
          <w:rFonts w:eastAsia="Times New Roman"/>
          <w:lang w:eastAsia="hr-HR"/>
        </w:rPr>
        <w:t xml:space="preserve">stečajnim dužnikom </w:t>
      </w:r>
      <w:r w:rsidR="00491BA9" w:rsidRPr="00491BA9">
        <w:rPr>
          <w:rFonts w:eastAsia="Times New Roman"/>
          <w:lang w:eastAsia="hr-HR"/>
        </w:rPr>
        <w:t>IMOTA d.d. u stečaju, OIB: 02297833542, Donji Proložac, Perinuša bb</w:t>
      </w:r>
      <w:r w:rsidR="00AB2D06">
        <w:rPr>
          <w:rFonts w:eastAsia="Times New Roman"/>
          <w:lang w:eastAsia="hr-HR"/>
        </w:rPr>
        <w:t>, određena je prodaja nekretnina u vlasništvu stečajnog dužnika.</w:t>
      </w:r>
    </w:p>
    <w:p w:rsidRDefault="007625A1" w:rsidP="00491BA9" w:rsidR="00786C7B">
      <w:pPr>
        <w:spacing w:before="100"/>
        <w:jc w:val="both"/>
        <w:rPr>
          <w:rFonts w:eastAsia="Times New Roman"/>
          <w:lang w:eastAsia="hr-HR"/>
        </w:rPr>
      </w:pPr>
      <w:r w:rsidRPr="007625A1">
        <w:rPr>
          <w:rFonts w:eastAsia="Times New Roman"/>
          <w:lang w:eastAsia="hr-HR"/>
        </w:rPr>
        <w:tab/>
        <w:t xml:space="preserve">Financijska agencija </w:t>
      </w:r>
      <w:r w:rsidR="00491BA9">
        <w:rPr>
          <w:rFonts w:eastAsia="Times New Roman"/>
          <w:lang w:eastAsia="hr-HR"/>
        </w:rPr>
        <w:t>je 8. studenog</w:t>
      </w:r>
      <w:r w:rsidR="00AB2D06">
        <w:rPr>
          <w:rFonts w:eastAsia="Times New Roman"/>
          <w:lang w:eastAsia="hr-HR"/>
        </w:rPr>
        <w:t xml:space="preserve"> 2018. </w:t>
      </w:r>
      <w:r w:rsidRPr="007625A1">
        <w:rPr>
          <w:rFonts w:eastAsia="Times New Roman"/>
          <w:lang w:eastAsia="hr-HR"/>
        </w:rPr>
        <w:t xml:space="preserve">dostavila ovom sudu </w:t>
      </w:r>
      <w:r w:rsidR="00DD4BCF">
        <w:rPr>
          <w:rFonts w:eastAsia="Times New Roman"/>
          <w:lang w:eastAsia="hr-HR"/>
        </w:rPr>
        <w:t xml:space="preserve">izvještaj o provedenoj elektroničkoj </w:t>
      </w:r>
      <w:r w:rsidR="00DD4BCF" w:rsidRPr="007625A1">
        <w:rPr>
          <w:rFonts w:eastAsia="Times New Roman"/>
          <w:lang w:eastAsia="hr-HR"/>
        </w:rPr>
        <w:t xml:space="preserve">javnoj dražbi (identifikator nadmetanja: </w:t>
      </w:r>
      <w:r w:rsidR="00491BA9">
        <w:rPr>
          <w:rFonts w:eastAsia="Times New Roman"/>
          <w:lang w:eastAsia="hr-HR"/>
        </w:rPr>
        <w:t>10529</w:t>
      </w:r>
      <w:r w:rsidR="00DD4BCF">
        <w:rPr>
          <w:rFonts w:eastAsia="Times New Roman"/>
          <w:lang w:eastAsia="hr-HR"/>
        </w:rPr>
        <w:t xml:space="preserve">) </w:t>
      </w:r>
      <w:r w:rsidR="00491BA9" w:rsidRPr="00491BA9">
        <w:rPr>
          <w:rFonts w:eastAsia="Times New Roman"/>
          <w:lang w:eastAsia="hr-HR"/>
        </w:rPr>
        <w:t>Klasa: O/110-10/18-01/1159, Ur.br.: 07-01-18-69 od 7. studenog 2018</w:t>
      </w:r>
      <w:r w:rsidR="00DD4BCF">
        <w:rPr>
          <w:rFonts w:eastAsia="Times New Roman"/>
          <w:lang w:eastAsia="hr-HR"/>
        </w:rPr>
        <w:t xml:space="preserve">., iz kojeg proizlazi da su za navedeni predmet prodaje jamčevine uplatili </w:t>
      </w:r>
      <w:r w:rsidR="00491BA9">
        <w:rPr>
          <w:rFonts w:eastAsia="Times New Roman"/>
          <w:lang w:eastAsia="hr-HR"/>
        </w:rPr>
        <w:t xml:space="preserve">Stipe Leko i Matija Znaor u iznosu od po 19.500,0 kn te Tomislav Šušnjar u iznosu od 19.600,00 </w:t>
      </w:r>
      <w:r w:rsidR="00DD4BCF">
        <w:rPr>
          <w:rFonts w:eastAsia="Times New Roman"/>
          <w:lang w:eastAsia="hr-HR"/>
        </w:rPr>
        <w:t xml:space="preserve">kn. </w:t>
      </w:r>
      <w:r w:rsidR="0081343B">
        <w:rPr>
          <w:rFonts w:eastAsia="Times New Roman"/>
          <w:lang w:eastAsia="hr-HR"/>
        </w:rPr>
        <w:t xml:space="preserve">Kako je iz </w:t>
      </w:r>
      <w:r w:rsidR="00DD4BCF">
        <w:rPr>
          <w:rFonts w:eastAsia="Times New Roman"/>
          <w:lang w:eastAsia="hr-HR"/>
        </w:rPr>
        <w:t>dostavljenog</w:t>
      </w:r>
      <w:r w:rsidR="00DD4BCF" w:rsidRPr="007625A1">
        <w:rPr>
          <w:rFonts w:eastAsia="Times New Roman"/>
          <w:lang w:eastAsia="hr-HR"/>
        </w:rPr>
        <w:t xml:space="preserve"> izvještaja Financijske agencije</w:t>
      </w:r>
      <w:r w:rsidR="00DD4BCF">
        <w:rPr>
          <w:rFonts w:eastAsia="Times New Roman"/>
          <w:lang w:eastAsia="hr-HR"/>
        </w:rPr>
        <w:t xml:space="preserve"> </w:t>
      </w:r>
      <w:r w:rsidR="0081343B">
        <w:rPr>
          <w:rFonts w:eastAsia="Times New Roman"/>
          <w:lang w:eastAsia="hr-HR"/>
        </w:rPr>
        <w:t>razvidno</w:t>
      </w:r>
      <w:r w:rsidR="00DD4BCF" w:rsidRPr="007625A1">
        <w:rPr>
          <w:rFonts w:eastAsia="Times New Roman"/>
          <w:lang w:eastAsia="hr-HR"/>
        </w:rPr>
        <w:t xml:space="preserve"> da je do završetka dražbovanja kao </w:t>
      </w:r>
      <w:r w:rsidR="00491BA9">
        <w:rPr>
          <w:rFonts w:eastAsia="Times New Roman"/>
          <w:lang w:eastAsia="hr-HR"/>
        </w:rPr>
        <w:t>zadnja važeća najviša</w:t>
      </w:r>
      <w:r w:rsidR="00DD4BCF" w:rsidRPr="007625A1">
        <w:rPr>
          <w:rFonts w:eastAsia="Times New Roman"/>
          <w:lang w:eastAsia="hr-HR"/>
        </w:rPr>
        <w:t xml:space="preserve"> ponuda</w:t>
      </w:r>
      <w:r w:rsidR="0081343B">
        <w:rPr>
          <w:rFonts w:eastAsia="Times New Roman"/>
          <w:lang w:eastAsia="hr-HR"/>
        </w:rPr>
        <w:t xml:space="preserve"> zabilježena ona </w:t>
      </w:r>
      <w:r w:rsidR="00491BA9">
        <w:rPr>
          <w:rFonts w:eastAsia="Times New Roman"/>
          <w:lang w:eastAsia="hr-HR"/>
        </w:rPr>
        <w:t>ponuditelja</w:t>
      </w:r>
      <w:r w:rsidR="00DD4BCF">
        <w:rPr>
          <w:rFonts w:eastAsia="Times New Roman"/>
          <w:lang w:eastAsia="hr-HR"/>
        </w:rPr>
        <w:t xml:space="preserve"> </w:t>
      </w:r>
      <w:r w:rsidR="00491BA9">
        <w:rPr>
          <w:rFonts w:eastAsia="Times New Roman"/>
          <w:lang w:eastAsia="hr-HR"/>
        </w:rPr>
        <w:t>Matije Znaora</w:t>
      </w:r>
      <w:r w:rsidR="0081343B">
        <w:rPr>
          <w:rFonts w:eastAsia="Times New Roman"/>
          <w:lang w:eastAsia="hr-HR"/>
        </w:rPr>
        <w:t>, slijedom čega</w:t>
      </w:r>
      <w:r w:rsidR="00491BA9">
        <w:rPr>
          <w:rFonts w:eastAsia="Times New Roman"/>
          <w:lang w:eastAsia="hr-HR"/>
        </w:rPr>
        <w:t xml:space="preserve"> mu</w:t>
      </w:r>
      <w:r w:rsidR="00DD4BCF">
        <w:rPr>
          <w:rFonts w:eastAsia="Times New Roman"/>
          <w:lang w:eastAsia="hr-HR"/>
        </w:rPr>
        <w:t xml:space="preserve"> je </w:t>
      </w:r>
      <w:r w:rsidR="00DD4BCF" w:rsidRPr="007625A1">
        <w:rPr>
          <w:rFonts w:eastAsia="Times New Roman"/>
          <w:lang w:eastAsia="hr-HR"/>
        </w:rPr>
        <w:t xml:space="preserve">ovaj sud rješenjem o dosudi broj </w:t>
      </w:r>
      <w:r w:rsidR="00DD4BCF">
        <w:rPr>
          <w:rFonts w:eastAsia="Times New Roman"/>
          <w:lang w:eastAsia="hr-HR"/>
        </w:rPr>
        <w:t>11.</w:t>
      </w:r>
      <w:r w:rsidR="00DD4BCF" w:rsidRPr="007625A1">
        <w:rPr>
          <w:rFonts w:eastAsia="Times New Roman"/>
          <w:lang w:eastAsia="hr-HR"/>
        </w:rPr>
        <w:t>St-</w:t>
      </w:r>
      <w:r w:rsidR="00491BA9">
        <w:rPr>
          <w:rFonts w:eastAsia="Times New Roman"/>
          <w:lang w:eastAsia="hr-HR"/>
        </w:rPr>
        <w:t>1209/2016-154</w:t>
      </w:r>
      <w:r w:rsidR="00DD4BCF">
        <w:rPr>
          <w:rFonts w:eastAsia="Times New Roman"/>
          <w:lang w:eastAsia="hr-HR"/>
        </w:rPr>
        <w:t xml:space="preserve"> od </w:t>
      </w:r>
      <w:r w:rsidR="00491BA9">
        <w:rPr>
          <w:rFonts w:eastAsia="Times New Roman"/>
          <w:lang w:eastAsia="hr-HR"/>
        </w:rPr>
        <w:t>12. studenog 2018</w:t>
      </w:r>
      <w:r w:rsidR="00DD4BCF" w:rsidRPr="007625A1">
        <w:rPr>
          <w:rFonts w:eastAsia="Times New Roman"/>
          <w:lang w:eastAsia="hr-HR"/>
        </w:rPr>
        <w:t>.</w:t>
      </w:r>
      <w:r w:rsidR="0081343B">
        <w:rPr>
          <w:rFonts w:eastAsia="Times New Roman"/>
          <w:lang w:eastAsia="hr-HR"/>
        </w:rPr>
        <w:t xml:space="preserve"> i</w:t>
      </w:r>
      <w:r w:rsidR="00DD4BCF" w:rsidRPr="007625A1">
        <w:rPr>
          <w:rFonts w:eastAsia="Times New Roman"/>
          <w:lang w:eastAsia="hr-HR"/>
        </w:rPr>
        <w:t xml:space="preserve"> dosudio </w:t>
      </w:r>
      <w:r w:rsidR="0081343B">
        <w:rPr>
          <w:rFonts w:eastAsia="Times New Roman"/>
          <w:lang w:eastAsia="hr-HR"/>
        </w:rPr>
        <w:t xml:space="preserve">predmetnu nekretninu, valjalo je </w:t>
      </w:r>
      <w:r w:rsidR="00491BA9">
        <w:rPr>
          <w:rFonts w:eastAsia="Times New Roman"/>
          <w:lang w:eastAsia="hr-HR"/>
        </w:rPr>
        <w:t>ostalim uplatiteljima</w:t>
      </w:r>
      <w:r w:rsidR="0081343B" w:rsidRPr="0081343B">
        <w:rPr>
          <w:rFonts w:eastAsia="Times New Roman"/>
          <w:lang w:eastAsia="hr-HR"/>
        </w:rPr>
        <w:t xml:space="preserve"> </w:t>
      </w:r>
      <w:r w:rsidR="0081343B">
        <w:rPr>
          <w:rFonts w:eastAsia="Times New Roman"/>
          <w:lang w:eastAsia="hr-HR"/>
        </w:rPr>
        <w:t>vratiti uplaćen</w:t>
      </w:r>
      <w:r w:rsidR="00491BA9">
        <w:rPr>
          <w:rFonts w:eastAsia="Times New Roman"/>
          <w:lang w:eastAsia="hr-HR"/>
        </w:rPr>
        <w:t>e</w:t>
      </w:r>
      <w:r w:rsidR="0081343B">
        <w:rPr>
          <w:rFonts w:eastAsia="Times New Roman"/>
          <w:lang w:eastAsia="hr-HR"/>
        </w:rPr>
        <w:t xml:space="preserve"> jamčevin</w:t>
      </w:r>
      <w:r w:rsidR="00491BA9">
        <w:rPr>
          <w:rFonts w:eastAsia="Times New Roman"/>
          <w:lang w:eastAsia="hr-HR"/>
        </w:rPr>
        <w:t>e</w:t>
      </w:r>
      <w:r w:rsidR="0081343B">
        <w:rPr>
          <w:rFonts w:eastAsia="Times New Roman"/>
          <w:lang w:eastAsia="hr-HR"/>
        </w:rPr>
        <w:t>.</w:t>
      </w:r>
    </w:p>
    <w:p w:rsidRDefault="00786C7B" w:rsidP="00491BA9" w:rsidR="007625A1" w:rsidRPr="007625A1">
      <w:pPr>
        <w:spacing w:before="100"/>
        <w:jc w:val="both"/>
        <w:rPr>
          <w:rFonts w:eastAsia="Times New Roman"/>
          <w:lang w:eastAsia="hr-HR"/>
        </w:rPr>
      </w:pPr>
      <w:r>
        <w:rPr>
          <w:rFonts w:eastAsia="Times New Roman"/>
          <w:lang w:eastAsia="hr-HR"/>
        </w:rPr>
        <w:tab/>
        <w:t xml:space="preserve">Sukladno </w:t>
      </w:r>
      <w:r w:rsidR="007625A1" w:rsidRPr="007625A1">
        <w:rPr>
          <w:rFonts w:eastAsia="Times New Roman"/>
          <w:lang w:eastAsia="hr-HR"/>
        </w:rPr>
        <w:t>odredbama</w:t>
      </w:r>
      <w:r>
        <w:rPr>
          <w:rFonts w:eastAsia="Times New Roman"/>
          <w:lang w:eastAsia="hr-HR"/>
        </w:rPr>
        <w:t xml:space="preserve"> članka 247. stavka 1. </w:t>
      </w:r>
      <w:r w:rsidRPr="00786C7B">
        <w:rPr>
          <w:rFonts w:eastAsia="Times New Roman"/>
          <w:lang w:eastAsia="hr-HR"/>
        </w:rPr>
        <w:t xml:space="preserve">Stečajnog zakona („Narodne novine“ </w:t>
      </w:r>
      <w:r>
        <w:rPr>
          <w:rFonts w:eastAsia="Times New Roman"/>
          <w:lang w:eastAsia="hr-HR"/>
        </w:rPr>
        <w:t>71/15 i 104/17</w:t>
      </w:r>
      <w:r w:rsidRPr="00786C7B">
        <w:rPr>
          <w:rFonts w:eastAsia="Times New Roman"/>
          <w:lang w:eastAsia="hr-HR"/>
        </w:rPr>
        <w:t>)</w:t>
      </w:r>
      <w:r>
        <w:rPr>
          <w:rFonts w:eastAsia="Times New Roman"/>
          <w:lang w:eastAsia="hr-HR"/>
        </w:rPr>
        <w:t xml:space="preserve"> te</w:t>
      </w:r>
      <w:r w:rsidR="007625A1" w:rsidRPr="007625A1">
        <w:rPr>
          <w:rFonts w:eastAsia="Times New Roman"/>
          <w:lang w:eastAsia="hr-HR"/>
        </w:rPr>
        <w:t xml:space="preserve"> </w:t>
      </w:r>
      <w:r w:rsidR="00415036">
        <w:rPr>
          <w:rFonts w:eastAsia="Times New Roman"/>
          <w:lang w:eastAsia="hr-HR"/>
        </w:rPr>
        <w:t>članka</w:t>
      </w:r>
      <w:r w:rsidR="007625A1" w:rsidRPr="007625A1">
        <w:rPr>
          <w:rFonts w:eastAsia="Times New Roman"/>
          <w:lang w:eastAsia="hr-HR"/>
        </w:rPr>
        <w:t xml:space="preserve"> 99. </w:t>
      </w:r>
      <w:r w:rsidR="00415036">
        <w:rPr>
          <w:rFonts w:eastAsia="Times New Roman"/>
          <w:lang w:eastAsia="hr-HR"/>
        </w:rPr>
        <w:t>stavka</w:t>
      </w:r>
      <w:r w:rsidR="007625A1" w:rsidRPr="007625A1">
        <w:rPr>
          <w:rFonts w:eastAsia="Times New Roman"/>
          <w:lang w:eastAsia="hr-HR"/>
        </w:rPr>
        <w:t xml:space="preserve"> 4. i </w:t>
      </w:r>
      <w:r w:rsidR="00415036">
        <w:rPr>
          <w:rFonts w:eastAsia="Times New Roman"/>
          <w:lang w:eastAsia="hr-HR"/>
        </w:rPr>
        <w:t>članka</w:t>
      </w:r>
      <w:r w:rsidR="007625A1" w:rsidRPr="007625A1">
        <w:rPr>
          <w:rFonts w:eastAsia="Times New Roman"/>
          <w:lang w:eastAsia="hr-HR"/>
        </w:rPr>
        <w:t xml:space="preserve"> 132.e </w:t>
      </w:r>
      <w:r w:rsidR="00415036">
        <w:rPr>
          <w:rFonts w:eastAsia="Times New Roman"/>
          <w:lang w:eastAsia="hr-HR"/>
        </w:rPr>
        <w:t>stavka</w:t>
      </w:r>
      <w:r w:rsidR="007625A1" w:rsidRPr="007625A1">
        <w:rPr>
          <w:rFonts w:eastAsia="Times New Roman"/>
          <w:lang w:eastAsia="hr-HR"/>
        </w:rPr>
        <w:t xml:space="preserve"> 4. i 5. </w:t>
      </w:r>
      <w:r w:rsidR="009C76A1" w:rsidRPr="009C76A1">
        <w:rPr>
          <w:rFonts w:eastAsia="Times New Roman"/>
          <w:lang w:eastAsia="hr-HR"/>
        </w:rPr>
        <w:t>Ovršnog zakona (˝Narodne novine˝ 112/12, 25/13, 93/14, 55/16 i 73/17; dalje: OZ)</w:t>
      </w:r>
      <w:r w:rsidR="009C76A1">
        <w:rPr>
          <w:rFonts w:eastAsia="Times New Roman"/>
          <w:lang w:eastAsia="hr-HR"/>
        </w:rPr>
        <w:t xml:space="preserve"> </w:t>
      </w:r>
      <w:r w:rsidR="007625A1" w:rsidRPr="007625A1">
        <w:rPr>
          <w:rFonts w:eastAsia="Times New Roman"/>
          <w:lang w:eastAsia="hr-HR"/>
        </w:rPr>
        <w:t>u vezi s</w:t>
      </w:r>
      <w:r w:rsidR="00415036">
        <w:rPr>
          <w:rFonts w:eastAsia="Times New Roman"/>
          <w:lang w:eastAsia="hr-HR"/>
        </w:rPr>
        <w:t>a</w:t>
      </w:r>
      <w:r w:rsidR="007625A1" w:rsidRPr="007625A1">
        <w:rPr>
          <w:rFonts w:eastAsia="Times New Roman"/>
          <w:lang w:eastAsia="hr-HR"/>
        </w:rPr>
        <w:t xml:space="preserve"> </w:t>
      </w:r>
      <w:r w:rsidR="00415036">
        <w:rPr>
          <w:rFonts w:eastAsia="Times New Roman"/>
          <w:lang w:eastAsia="hr-HR"/>
        </w:rPr>
        <w:t>člankom</w:t>
      </w:r>
      <w:r w:rsidR="007625A1" w:rsidRPr="007625A1">
        <w:rPr>
          <w:rFonts w:eastAsia="Times New Roman"/>
          <w:lang w:eastAsia="hr-HR"/>
        </w:rPr>
        <w:t xml:space="preserve"> 13. Pravilnika o načinu i postupku provedbe prodaje nekretnina i pokretnina u ovršnom postupku (</w:t>
      </w:r>
      <w:r w:rsidR="009C76A1">
        <w:rPr>
          <w:rFonts w:eastAsia="Times New Roman"/>
          <w:lang w:eastAsia="hr-HR"/>
        </w:rPr>
        <w:t>˝</w:t>
      </w:r>
      <w:r w:rsidR="007625A1" w:rsidRPr="007625A1">
        <w:rPr>
          <w:rFonts w:eastAsia="Times New Roman"/>
          <w:lang w:eastAsia="hr-HR"/>
        </w:rPr>
        <w:t>Narodne novine</w:t>
      </w:r>
      <w:r w:rsidR="009C76A1">
        <w:rPr>
          <w:rFonts w:eastAsia="Times New Roman"/>
          <w:lang w:eastAsia="hr-HR"/>
        </w:rPr>
        <w:t>˝</w:t>
      </w:r>
      <w:r w:rsidR="007625A1" w:rsidRPr="007625A1">
        <w:rPr>
          <w:rFonts w:eastAsia="Times New Roman"/>
          <w:lang w:eastAsia="hr-HR"/>
        </w:rPr>
        <w:t xml:space="preserve"> 156/14), odlučeno</w:t>
      </w:r>
      <w:r w:rsidR="0013181F">
        <w:rPr>
          <w:rFonts w:eastAsia="Times New Roman"/>
          <w:lang w:eastAsia="hr-HR"/>
        </w:rPr>
        <w:t xml:space="preserve"> je</w:t>
      </w:r>
      <w:r w:rsidR="007625A1" w:rsidRPr="007625A1">
        <w:rPr>
          <w:rFonts w:eastAsia="Times New Roman"/>
          <w:lang w:eastAsia="hr-HR"/>
        </w:rPr>
        <w:t xml:space="preserve"> kao u izreci ovog zaključka.</w:t>
      </w:r>
    </w:p>
    <w:p w:rsidRDefault="00D06BC0" w:rsidP="00D06BC0" w:rsidR="00D06BC0">
      <w:pPr>
        <w:jc w:val="center"/>
      </w:pPr>
    </w:p>
    <w:p w:rsidRDefault="00557DDC" w:rsidP="00786C7B" w:rsidR="00BB7454">
      <w:pPr>
        <w:jc w:val="center"/>
      </w:pPr>
      <w:r>
        <w:t>U Splitu</w:t>
      </w:r>
      <w:r w:rsidR="008E7868">
        <w:t xml:space="preserve"> </w:t>
      </w:r>
      <w:r w:rsidR="00AE2C52">
        <w:t>8</w:t>
      </w:r>
      <w:r w:rsidR="0081343B">
        <w:t>. siječnja 2019</w:t>
      </w:r>
      <w:r w:rsidR="008E7868">
        <w:t>.</w:t>
      </w:r>
    </w:p>
    <w:p w:rsidRDefault="00B44D35" w:rsidP="00B44D35" w:rsidR="00B44D35">
      <w:pPr>
        <w:ind w:firstLine="708"/>
        <w:jc w:val="center"/>
      </w:pPr>
    </w:p>
    <w:p w:rsidRDefault="008E7868" w:rsidP="00E14926" w:rsidR="00BB7454">
      <w:pPr>
        <w:ind w:left="6372"/>
        <w:jc w:val="center"/>
      </w:pPr>
      <w:r>
        <w:t>Sutkinja</w:t>
      </w:r>
    </w:p>
    <w:p w:rsidRDefault="008E7868" w:rsidP="00E14926" w:rsidR="00BB7454">
      <w:pPr>
        <w:ind w:left="6372"/>
        <w:jc w:val="center"/>
      </w:pPr>
      <w:r>
        <w:t>Ana Golub Gruić</w:t>
      </w:r>
    </w:p>
    <w:p w:rsidRDefault="00BB7454" w:rsidP="00BB7454" w:rsidR="00BB7454">
      <w:pPr>
        <w:jc w:val="right"/>
      </w:pPr>
    </w:p>
    <w:p w:rsidRDefault="0000130D" w:rsidP="003E1CF6" w:rsidR="0000130D"/>
    <w:p w:rsidRDefault="008E7868" w:rsidP="003E1CF6" w:rsidR="003E1CF6">
      <w:r>
        <w:t>Uputa o pravnom lijeku</w:t>
      </w:r>
      <w:r w:rsidR="003E1CF6" w:rsidRPr="00BE3146">
        <w:t>:</w:t>
      </w:r>
      <w:r>
        <w:t xml:space="preserve"> </w:t>
      </w:r>
      <w:r w:rsidR="003E1CF6" w:rsidRPr="00BE3146">
        <w:t>Protiv ovog zaključka nije dopuštena žalba</w:t>
      </w:r>
      <w:r w:rsidR="003E1CF6">
        <w:t>.</w:t>
      </w:r>
    </w:p>
    <w:p w:rsidRDefault="003E1CF6" w:rsidP="00BB7454" w:rsidR="003E1CF6"/>
    <w:p w:rsidRDefault="00415036" w:rsidP="00BB7454" w:rsidR="00BB7454">
      <w:r>
        <w:t>DNA</w:t>
      </w:r>
      <w:r w:rsidR="00BB7454">
        <w:t>:</w:t>
      </w:r>
    </w:p>
    <w:p w:rsidRDefault="009C76A1" w:rsidP="00B05BB7" w:rsidR="009C76A1">
      <w:pPr>
        <w:pStyle w:val="Odlomakpopisa"/>
        <w:numPr>
          <w:ilvl w:val="0"/>
          <w:numId w:val="3"/>
        </w:numPr>
      </w:pPr>
      <w:r>
        <w:t>FINA Split</w:t>
      </w:r>
    </w:p>
    <w:p w:rsidRDefault="009C76A1" w:rsidP="00B05BB7" w:rsidR="00B05BB7">
      <w:pPr>
        <w:pStyle w:val="Odlomakpopisa"/>
        <w:numPr>
          <w:ilvl w:val="0"/>
          <w:numId w:val="3"/>
        </w:numPr>
      </w:pPr>
      <w:r>
        <w:t xml:space="preserve">mrežna stranica </w:t>
      </w:r>
      <w:r w:rsidRPr="002B0174">
        <w:t>e-Oglasn</w:t>
      </w:r>
      <w:r>
        <w:t>a</w:t>
      </w:r>
      <w:r w:rsidRPr="002B0174">
        <w:t xml:space="preserve"> ploč</w:t>
      </w:r>
      <w:r>
        <w:t>a sudova</w:t>
      </w:r>
      <w:r w:rsidRPr="002B0174">
        <w:t>.</w:t>
      </w:r>
    </w:p>
    <w:p w:rsidRDefault="00BB7454" w:rsidP="00BB7454" w:rsidR="00BB7454">
      <w:pPr>
        <w:pStyle w:val="Odlomakpopisa"/>
        <w:numPr>
          <w:ilvl w:val="0"/>
          <w:numId w:val="3"/>
        </w:numPr>
      </w:pPr>
      <w:r>
        <w:t>u spis</w:t>
      </w:r>
    </w:p>
    <w:p w:rsidRDefault="00EB64F7" w:rsidP="00EB64F7" w:rsidR="00EB64F7" w:rsidRPr="00EB64F7">
      <w:pPr>
        <w:jc w:val="both"/>
      </w:pPr>
      <w:r w:rsidRPr="00EB64F7">
        <w:t xml:space="preserve">                                      </w:t>
      </w:r>
    </w:p>
    <w:p w:rsidRDefault="00777490" w:rsidR="00777490" w:rsidRPr="000B4B20">
      <w:pPr>
        <w:jc w:val="both"/>
      </w:pPr>
    </w:p>
    <w:sectPr w:rsidSect="00E14926" w:rsidR="00777490" w:rsidRPr="000B4B2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14AE" w:rsidP="00070C41" w:rsidR="006014AE">
      <w:r>
        <w:separator/>
      </w:r>
    </w:p>
  </w:endnote>
  <w:endnote w:id="0" w:type="continuationSeparator">
    <w:p w:rsidRDefault="006014AE" w:rsidP="00070C41" w:rsidR="006014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imes-NewRoman">
    <w:altName w:val="Times New Roman"/>
    <w:panose1 w:val="00000000000000000000"/>
    <w:charset w:val="EE"/>
    <w:family w:val="roman"/>
    <w:notTrueType/>
    <w:pitch w:val="default"/>
    <w:sig w:csb1="00000000" w:csb0="00000002" w:usb3="00000000" w:usb2="00000000" w:usb1="00000000" w:usb0="00000005"/>
  </w:font>
  <w:font w:name="TimesNewRoman,Bold">
    <w:panose1 w:val="00000000000000000000"/>
    <w:charset w:val="EE"/>
    <w:family w:val="auto"/>
    <w:notTrueType/>
    <w:pitch w:val="default"/>
    <w:sig w:csb1="00000000" w:csb0="00000002" w:usb3="00000000" w:usb2="00000000" w:usb1="00000000" w:usb0="00000005"/>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14AE" w:rsidP="00070C41" w:rsidR="006014AE">
      <w:r>
        <w:separator/>
      </w:r>
    </w:p>
  </w:footnote>
  <w:footnote w:id="0" w:type="continuationSeparator">
    <w:p w:rsidRDefault="006014AE" w:rsidP="00070C41" w:rsidR="006014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0A89" w:rsidP="00491BA9" w:rsidR="00070C41">
    <w:pPr>
      <w:pStyle w:val="Zaglavlje"/>
      <w:ind w:firstLine="4248"/>
      <w:jc w:val="right"/>
    </w:pPr>
    <w:sdt>
      <w:sdtPr>
        <w:id w:val="1077860722"/>
        <w:docPartObj>
          <w:docPartGallery w:val="Page Numbers (Top of Page)"/>
          <w:docPartUnique/>
        </w:docPartObj>
      </w:sdtPr>
      <w:sdtEndPr/>
      <w:sdtContent>
        <w:r w:rsidR="00342D09">
          <w:fldChar w:fldCharType="begin"/>
        </w:r>
        <w:r w:rsidR="00342D09">
          <w:instrText xml:space="preserve"> PAGE   \* MERGEFORMAT </w:instrText>
        </w:r>
        <w:r w:rsidR="00342D09">
          <w:fldChar w:fldCharType="separate"/>
        </w:r>
        <w:r>
          <w:rPr>
            <w:noProof/>
          </w:rPr>
          <w:t>2</w:t>
        </w:r>
        <w:r w:rsidR="00342D09">
          <w:rPr>
            <w:noProof/>
          </w:rPr>
          <w:fldChar w:fldCharType="end"/>
        </w:r>
        <w:r w:rsidR="00491BA9">
          <w:rPr>
            <w:noProof/>
          </w:rPr>
          <w:tab/>
        </w:r>
        <w:r w:rsidR="009C76A1">
          <w:rPr>
            <w:noProof/>
          </w:rPr>
          <w:tab/>
        </w:r>
      </w:sdtContent>
    </w:sdt>
    <w:r w:rsidR="009C76A1">
      <w:t xml:space="preserve">Poslovni broj: </w:t>
    </w:r>
    <w:r w:rsidR="00E14926">
      <w:t>11.St-</w:t>
    </w:r>
    <w:r w:rsidR="00491BA9">
      <w:t>1209</w:t>
    </w:r>
    <w:r w:rsidR="00560503">
      <w:t>/2016</w:t>
    </w:r>
    <w:r w:rsidR="00491BA9">
      <w:t>-166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E5C71"/>
    <w:multiLevelType w:val="hybridMultilevel"/>
    <w:tmpl w:val="610440AC"/>
    <w:lvl w:tplc="22B04514" w:ilvl="0">
      <w:start w:val="1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B6845D6"/>
    <w:multiLevelType w:val="hybridMultilevel"/>
    <w:tmpl w:val="25CA11A8"/>
    <w:lvl w:tplc="7B0C210C" w:ilvl="0">
      <w:start w:val="1"/>
      <w:numFmt w:val="decimal"/>
      <w:lvlText w:val="%1."/>
      <w:lvlJc w:val="left"/>
      <w:pPr>
        <w:ind w:hanging="360" w:left="1212"/>
      </w:pPr>
      <w:rPr>
        <w:rFonts w:hint="default"/>
      </w:rPr>
    </w:lvl>
    <w:lvl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2">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4562FE2"/>
    <w:multiLevelType w:val="hybridMultilevel"/>
    <w:tmpl w:val="64A2F5DE"/>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4">
    <w:nsid w:val="25654877"/>
    <w:multiLevelType w:val="hybridMultilevel"/>
    <w:tmpl w:val="A830E20A"/>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5">
    <w:nsid w:val="32715CC5"/>
    <w:multiLevelType w:val="hybridMultilevel"/>
    <w:tmpl w:val="84B812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0803E91"/>
    <w:multiLevelType w:val="multilevel"/>
    <w:tmpl w:val="A6B62E9C"/>
    <w:lvl w:ilvl="0">
      <w:start w:val="9"/>
      <w:numFmt w:val="decimal"/>
      <w:lvlText w:val="%1."/>
      <w:lvlJc w:val="left"/>
      <w:pPr>
        <w:tabs>
          <w:tab w:pos="525" w:val="num"/>
        </w:tabs>
        <w:ind w:hanging="525" w:left="525"/>
      </w:pPr>
      <w:rPr>
        <w:rFonts w:hint="default"/>
      </w:rPr>
    </w:lvl>
    <w:lvl w:ilvl="1">
      <w:start w:val="1"/>
      <w:numFmt w:val="decimal"/>
      <w:lvlText w:val="%1.%2."/>
      <w:lvlJc w:val="left"/>
      <w:pPr>
        <w:tabs>
          <w:tab w:pos="720" w:val="num"/>
        </w:tabs>
        <w:ind w:hanging="720" w:left="720"/>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7">
    <w:nsid w:val="42724488"/>
    <w:multiLevelType w:val="hybridMultilevel"/>
    <w:tmpl w:val="B7FCBE78"/>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8">
    <w:nsid w:val="5E5F3002"/>
    <w:multiLevelType w:val="hybridMultilevel"/>
    <w:tmpl w:val="E2903200"/>
    <w:lvl w:tplc="AF725776"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65E95FBD"/>
    <w:multiLevelType w:val="hybridMultilevel"/>
    <w:tmpl w:val="FECEB318"/>
    <w:lvl w:tplc="EC2025EA" w:ilvl="0">
      <w:start w:val="1"/>
      <w:numFmt w:val="decimal"/>
      <w:lvlText w:val="(%1)"/>
      <w:lvlJc w:val="left"/>
      <w:pPr>
        <w:ind w:hanging="360" w:left="720"/>
      </w:pPr>
      <w:rPr>
        <w:rFonts w:hint="default"/>
        <w:color w:val="333333"/>
        <w:sz w:val="2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7975ACE"/>
    <w:multiLevelType w:val="hybridMultilevel"/>
    <w:tmpl w:val="477A720C"/>
    <w:lvl w:tplc="B646316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C8A3844"/>
    <w:multiLevelType w:val="hybridMultilevel"/>
    <w:tmpl w:val="365CBE3C"/>
    <w:lvl w:tplc="8B3888F8" w:ilvl="0">
      <w:start w:val="1"/>
      <w:numFmt w:val="decimal"/>
      <w:lvlText w:val="%1."/>
      <w:lvlJc w:val="left"/>
      <w:pPr>
        <w:ind w:hanging="360" w:left="852"/>
      </w:pPr>
      <w:rPr>
        <w:rFonts w:hint="default"/>
        <w:b/>
      </w:rPr>
    </w:lvl>
    <w:lvl w:tentative="true" w:tplc="041A0019" w:ilvl="1">
      <w:start w:val="1"/>
      <w:numFmt w:val="lowerLetter"/>
      <w:lvlText w:val="%2."/>
      <w:lvlJc w:val="left"/>
      <w:pPr>
        <w:ind w:hanging="360" w:left="1572"/>
      </w:pPr>
    </w:lvl>
    <w:lvl w:tentative="true" w:tplc="041A001B" w:ilvl="2">
      <w:start w:val="1"/>
      <w:numFmt w:val="lowerRoman"/>
      <w:lvlText w:val="%3."/>
      <w:lvlJc w:val="right"/>
      <w:pPr>
        <w:ind w:hanging="180" w:left="2292"/>
      </w:pPr>
    </w:lvl>
    <w:lvl w:tentative="true" w:tplc="041A000F" w:ilvl="3">
      <w:start w:val="1"/>
      <w:numFmt w:val="decimal"/>
      <w:lvlText w:val="%4."/>
      <w:lvlJc w:val="left"/>
      <w:pPr>
        <w:ind w:hanging="360" w:left="3012"/>
      </w:pPr>
    </w:lvl>
    <w:lvl w:tentative="true" w:tplc="041A0019" w:ilvl="4">
      <w:start w:val="1"/>
      <w:numFmt w:val="lowerLetter"/>
      <w:lvlText w:val="%5."/>
      <w:lvlJc w:val="left"/>
      <w:pPr>
        <w:ind w:hanging="360" w:left="3732"/>
      </w:pPr>
    </w:lvl>
    <w:lvl w:tentative="true" w:tplc="041A001B" w:ilvl="5">
      <w:start w:val="1"/>
      <w:numFmt w:val="lowerRoman"/>
      <w:lvlText w:val="%6."/>
      <w:lvlJc w:val="right"/>
      <w:pPr>
        <w:ind w:hanging="180" w:left="4452"/>
      </w:pPr>
    </w:lvl>
    <w:lvl w:tentative="true" w:tplc="041A000F" w:ilvl="6">
      <w:start w:val="1"/>
      <w:numFmt w:val="decimal"/>
      <w:lvlText w:val="%7."/>
      <w:lvlJc w:val="left"/>
      <w:pPr>
        <w:ind w:hanging="360" w:left="5172"/>
      </w:pPr>
    </w:lvl>
    <w:lvl w:tentative="true" w:tplc="041A0019" w:ilvl="7">
      <w:start w:val="1"/>
      <w:numFmt w:val="lowerLetter"/>
      <w:lvlText w:val="%8."/>
      <w:lvlJc w:val="left"/>
      <w:pPr>
        <w:ind w:hanging="360" w:left="5892"/>
      </w:pPr>
    </w:lvl>
    <w:lvl w:tentative="true" w:tplc="041A001B" w:ilvl="8">
      <w:start w:val="1"/>
      <w:numFmt w:val="lowerRoman"/>
      <w:lvlText w:val="%9."/>
      <w:lvlJc w:val="right"/>
      <w:pPr>
        <w:ind w:hanging="180" w:left="6612"/>
      </w:pPr>
    </w:lvl>
  </w:abstractNum>
  <w:abstractNum w:abstractNumId="12">
    <w:nsid w:val="6E015D2D"/>
    <w:multiLevelType w:val="hybridMultilevel"/>
    <w:tmpl w:val="A50A1058"/>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1"/>
  </w:num>
  <w:num w:numId="2">
    <w:abstractNumId w:val="1"/>
  </w:num>
  <w:num w:numId="3">
    <w:abstractNumId w:val="2"/>
  </w:num>
  <w:num w:numId="4">
    <w:abstractNumId w:val="12"/>
  </w:num>
  <w:num w:numId="5">
    <w:abstractNumId w:val="6"/>
  </w:num>
  <w:num w:numId="6">
    <w:abstractNumId w:val="9"/>
  </w:num>
  <w:num w:numId="7">
    <w:abstractNumId w:val="3"/>
  </w:num>
  <w:num w:numId="8">
    <w:abstractNumId w:val="4"/>
  </w:num>
  <w:num w:numId="9">
    <w:abstractNumId w:val="7"/>
  </w:num>
  <w:num w:numId="10">
    <w:abstractNumId w:val="8"/>
  </w:num>
  <w:num w:numId="11">
    <w:abstractNumId w:val="0"/>
  </w:num>
  <w:num w:numId="12">
    <w:abstractNumId w:val="5"/>
  </w:num>
  <w:num w:numId="13">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7B2D"/>
    <w:rsid w:val="0000130D"/>
    <w:rsid w:val="00025F97"/>
    <w:rsid w:val="00045E30"/>
    <w:rsid w:val="00070C41"/>
    <w:rsid w:val="000949EB"/>
    <w:rsid w:val="000B4B20"/>
    <w:rsid w:val="001024CF"/>
    <w:rsid w:val="00113EF6"/>
    <w:rsid w:val="00117B6B"/>
    <w:rsid w:val="0013181F"/>
    <w:rsid w:val="00136155"/>
    <w:rsid w:val="00136D48"/>
    <w:rsid w:val="00155EF7"/>
    <w:rsid w:val="001657C9"/>
    <w:rsid w:val="00173037"/>
    <w:rsid w:val="00184485"/>
    <w:rsid w:val="00190259"/>
    <w:rsid w:val="001B1A7E"/>
    <w:rsid w:val="001F1B19"/>
    <w:rsid w:val="0025454E"/>
    <w:rsid w:val="0026445A"/>
    <w:rsid w:val="002764EB"/>
    <w:rsid w:val="002B054C"/>
    <w:rsid w:val="002C4693"/>
    <w:rsid w:val="002E407E"/>
    <w:rsid w:val="00342D09"/>
    <w:rsid w:val="00345B5D"/>
    <w:rsid w:val="003474A7"/>
    <w:rsid w:val="0037652F"/>
    <w:rsid w:val="00387E25"/>
    <w:rsid w:val="00387FB7"/>
    <w:rsid w:val="00391E15"/>
    <w:rsid w:val="00392CE9"/>
    <w:rsid w:val="003954A3"/>
    <w:rsid w:val="003D1234"/>
    <w:rsid w:val="003D61B5"/>
    <w:rsid w:val="003D6B57"/>
    <w:rsid w:val="003D6ED1"/>
    <w:rsid w:val="003E1CF6"/>
    <w:rsid w:val="0041124A"/>
    <w:rsid w:val="00415036"/>
    <w:rsid w:val="00430328"/>
    <w:rsid w:val="00473447"/>
    <w:rsid w:val="00491BA9"/>
    <w:rsid w:val="00494617"/>
    <w:rsid w:val="004C3F3C"/>
    <w:rsid w:val="004C4C12"/>
    <w:rsid w:val="004E0106"/>
    <w:rsid w:val="0050767A"/>
    <w:rsid w:val="00525D86"/>
    <w:rsid w:val="00557DDC"/>
    <w:rsid w:val="00560503"/>
    <w:rsid w:val="00561768"/>
    <w:rsid w:val="00561E67"/>
    <w:rsid w:val="005C0DE9"/>
    <w:rsid w:val="005D131F"/>
    <w:rsid w:val="005D7C85"/>
    <w:rsid w:val="006014AE"/>
    <w:rsid w:val="006116B4"/>
    <w:rsid w:val="00616CEF"/>
    <w:rsid w:val="006221DC"/>
    <w:rsid w:val="0063362D"/>
    <w:rsid w:val="006627C1"/>
    <w:rsid w:val="00662D6D"/>
    <w:rsid w:val="0066673C"/>
    <w:rsid w:val="006732D9"/>
    <w:rsid w:val="006A54BC"/>
    <w:rsid w:val="006E6143"/>
    <w:rsid w:val="006F4D12"/>
    <w:rsid w:val="00705464"/>
    <w:rsid w:val="00706C8F"/>
    <w:rsid w:val="00712E4B"/>
    <w:rsid w:val="00722BD7"/>
    <w:rsid w:val="007400CF"/>
    <w:rsid w:val="00740F6F"/>
    <w:rsid w:val="00757A03"/>
    <w:rsid w:val="007625A1"/>
    <w:rsid w:val="00764D97"/>
    <w:rsid w:val="00777490"/>
    <w:rsid w:val="007774F2"/>
    <w:rsid w:val="00786C7B"/>
    <w:rsid w:val="007957C9"/>
    <w:rsid w:val="007B052A"/>
    <w:rsid w:val="007C3C1F"/>
    <w:rsid w:val="007D0D39"/>
    <w:rsid w:val="007E7707"/>
    <w:rsid w:val="007F1736"/>
    <w:rsid w:val="007F58A6"/>
    <w:rsid w:val="0081256E"/>
    <w:rsid w:val="0081343B"/>
    <w:rsid w:val="00842C35"/>
    <w:rsid w:val="00866B33"/>
    <w:rsid w:val="00867FCC"/>
    <w:rsid w:val="00880DC1"/>
    <w:rsid w:val="008835B2"/>
    <w:rsid w:val="008901CA"/>
    <w:rsid w:val="008A5AF8"/>
    <w:rsid w:val="008B178C"/>
    <w:rsid w:val="008E5A54"/>
    <w:rsid w:val="008E7868"/>
    <w:rsid w:val="009164C4"/>
    <w:rsid w:val="00964C5F"/>
    <w:rsid w:val="009672FB"/>
    <w:rsid w:val="00994781"/>
    <w:rsid w:val="009A0D0A"/>
    <w:rsid w:val="009C2142"/>
    <w:rsid w:val="009C3FFF"/>
    <w:rsid w:val="009C76A1"/>
    <w:rsid w:val="009D04E6"/>
    <w:rsid w:val="009F5FD3"/>
    <w:rsid w:val="00A0219A"/>
    <w:rsid w:val="00A050DB"/>
    <w:rsid w:val="00A1156D"/>
    <w:rsid w:val="00A21CF2"/>
    <w:rsid w:val="00A41B27"/>
    <w:rsid w:val="00A636E5"/>
    <w:rsid w:val="00A637EC"/>
    <w:rsid w:val="00A71998"/>
    <w:rsid w:val="00A94047"/>
    <w:rsid w:val="00A97304"/>
    <w:rsid w:val="00AB2D06"/>
    <w:rsid w:val="00AB6EF4"/>
    <w:rsid w:val="00AE2C52"/>
    <w:rsid w:val="00B05BB7"/>
    <w:rsid w:val="00B1646A"/>
    <w:rsid w:val="00B44D35"/>
    <w:rsid w:val="00B46F33"/>
    <w:rsid w:val="00B52ED8"/>
    <w:rsid w:val="00B8168C"/>
    <w:rsid w:val="00B8194F"/>
    <w:rsid w:val="00B85524"/>
    <w:rsid w:val="00B86121"/>
    <w:rsid w:val="00B92CC2"/>
    <w:rsid w:val="00B95E3B"/>
    <w:rsid w:val="00BA56D9"/>
    <w:rsid w:val="00BA77AF"/>
    <w:rsid w:val="00BA7B2D"/>
    <w:rsid w:val="00BB7454"/>
    <w:rsid w:val="00BC22A1"/>
    <w:rsid w:val="00BE388B"/>
    <w:rsid w:val="00BF13CE"/>
    <w:rsid w:val="00C00ABF"/>
    <w:rsid w:val="00C31B07"/>
    <w:rsid w:val="00C60F50"/>
    <w:rsid w:val="00C75A78"/>
    <w:rsid w:val="00C75C65"/>
    <w:rsid w:val="00CA3869"/>
    <w:rsid w:val="00CA40B6"/>
    <w:rsid w:val="00CB1101"/>
    <w:rsid w:val="00CB64CC"/>
    <w:rsid w:val="00CD55DC"/>
    <w:rsid w:val="00CD6A44"/>
    <w:rsid w:val="00CE1E24"/>
    <w:rsid w:val="00CF6774"/>
    <w:rsid w:val="00D01FB0"/>
    <w:rsid w:val="00D06BC0"/>
    <w:rsid w:val="00D407EB"/>
    <w:rsid w:val="00D60A89"/>
    <w:rsid w:val="00D625E6"/>
    <w:rsid w:val="00D71110"/>
    <w:rsid w:val="00D72488"/>
    <w:rsid w:val="00D725A2"/>
    <w:rsid w:val="00D86429"/>
    <w:rsid w:val="00DC1602"/>
    <w:rsid w:val="00DD4BCF"/>
    <w:rsid w:val="00E00757"/>
    <w:rsid w:val="00E01225"/>
    <w:rsid w:val="00E01C6E"/>
    <w:rsid w:val="00E113A8"/>
    <w:rsid w:val="00E14926"/>
    <w:rsid w:val="00E1647E"/>
    <w:rsid w:val="00E23E95"/>
    <w:rsid w:val="00E2666E"/>
    <w:rsid w:val="00E32052"/>
    <w:rsid w:val="00E3734F"/>
    <w:rsid w:val="00E412ED"/>
    <w:rsid w:val="00E47203"/>
    <w:rsid w:val="00E81DD3"/>
    <w:rsid w:val="00E92241"/>
    <w:rsid w:val="00E92B0D"/>
    <w:rsid w:val="00EA3C60"/>
    <w:rsid w:val="00EB64F7"/>
    <w:rsid w:val="00ED0534"/>
    <w:rsid w:val="00ED1D83"/>
    <w:rsid w:val="00EE03A2"/>
    <w:rsid w:val="00EF33CC"/>
    <w:rsid w:val="00EF64FD"/>
    <w:rsid w:val="00F153CA"/>
    <w:rsid w:val="00F175BE"/>
    <w:rsid w:val="00FB790D"/>
    <w:rsid w:val="00FD47EA"/>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note text"/>
    <w:lsdException w:qFormat="true" w:uiPriority="35" w:name="caption"/>
    <w:lsdException w:uiPriority="0" w:name="footnote reference"/>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A7B2D"/>
    <w:pPr>
      <w:spacing w:lineRule="auto" w:line="240" w:after="0"/>
    </w:pPr>
    <w:rPr>
      <w:rFonts w:cs="Times New Roman" w:hAnsi="Times New Roman" w:ascii="Times New Roman"/>
      <w:sz w:val="24"/>
      <w:szCs w:val="24"/>
    </w:rPr>
  </w:style>
  <w:style w:styleId="Naslov1" w:type="paragraph">
    <w:name w:val="heading 1"/>
    <w:basedOn w:val="Normal"/>
    <w:link w:val="Naslov1Char"/>
    <w:uiPriority w:val="9"/>
    <w:qFormat/>
    <w:rsid w:val="00BA7B2D"/>
    <w:pPr>
      <w:keepNext/>
      <w:jc w:val="center"/>
      <w:outlineLvl w:val="0"/>
    </w:pPr>
    <w:rPr>
      <w:b/>
      <w:bCs/>
      <w:kern w:val="36"/>
      <w:lang w:eastAsia="hr-HR"/>
    </w:rPr>
  </w:style>
  <w:style w:styleId="Naslov2" w:type="paragraph">
    <w:name w:val="heading 2"/>
    <w:basedOn w:val="Normal"/>
    <w:next w:val="Normal"/>
    <w:link w:val="Naslov2Char"/>
    <w:uiPriority w:val="9"/>
    <w:semiHidden/>
    <w:unhideWhenUsed/>
    <w:qFormat/>
    <w:rsid w:val="00EB64F7"/>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BA7B2D"/>
    <w:rPr>
      <w:rFonts w:cs="Times New Roman" w:hAnsi="Times New Roman" w:ascii="Times New Roman"/>
      <w:b/>
      <w:bCs/>
      <w:kern w:val="36"/>
      <w:sz w:val="24"/>
      <w:szCs w:val="24"/>
      <w:lang w:eastAsia="hr-HR"/>
    </w:rPr>
  </w:style>
  <w:style w:customStyle="true" w:styleId="TijelotekstaChar" w:type="character">
    <w:name w:val="Tijelo teksta Char"/>
    <w:aliases w:val="uvlaka 3 Char,uvlaka 2 Char"/>
    <w:basedOn w:val="Zadanifontodlomka"/>
    <w:link w:val="Tijeloteksta"/>
    <w:locked/>
    <w:rsid w:val="00BA7B2D"/>
  </w:style>
  <w:style w:styleId="Tijeloteksta" w:type="paragraph">
    <w:name w:val="Body Text"/>
    <w:aliases w:val="uvlaka 3,uvlaka 2"/>
    <w:basedOn w:val="Normal"/>
    <w:link w:val="TijelotekstaChar"/>
    <w:unhideWhenUsed/>
    <w:rsid w:val="00BA7B2D"/>
    <w:pPr>
      <w:jc w:val="both"/>
    </w:pPr>
    <w:rPr>
      <w:rFonts w:cstheme="minorBidi" w:hAnsiTheme="minorHAnsi" w:asciiTheme="minorHAnsi"/>
      <w:sz w:val="22"/>
      <w:szCs w:val="22"/>
    </w:rPr>
  </w:style>
  <w:style w:customStyle="true" w:styleId="TijelotekstaChar1" w:type="character">
    <w:name w:val="Tijelo teksta Char1"/>
    <w:basedOn w:val="Zadanifontodlomka"/>
    <w:uiPriority w:val="99"/>
    <w:semiHidden/>
    <w:rsid w:val="00BA7B2D"/>
    <w:rPr>
      <w:rFonts w:cs="Times New Roman" w:hAnsi="Times New Roman" w:ascii="Times New Roman"/>
      <w:sz w:val="24"/>
      <w:szCs w:val="24"/>
    </w:rPr>
  </w:style>
  <w:style w:styleId="Odlomakpopisa" w:type="paragraph">
    <w:name w:val="List Paragraph"/>
    <w:basedOn w:val="Normal"/>
    <w:uiPriority w:val="34"/>
    <w:qFormat/>
    <w:rsid w:val="00CE1E24"/>
    <w:pPr>
      <w:ind w:left="720"/>
      <w:contextualSpacing/>
    </w:pPr>
  </w:style>
  <w:style w:styleId="Zaglavlje" w:type="paragraph">
    <w:name w:val="header"/>
    <w:basedOn w:val="Normal"/>
    <w:link w:val="ZaglavljeChar"/>
    <w:uiPriority w:val="99"/>
    <w:unhideWhenUsed/>
    <w:rsid w:val="00070C41"/>
    <w:pPr>
      <w:tabs>
        <w:tab w:pos="4536" w:val="center"/>
        <w:tab w:pos="9072" w:val="right"/>
      </w:tabs>
    </w:pPr>
  </w:style>
  <w:style w:customStyle="true" w:styleId="ZaglavljeChar" w:type="character">
    <w:name w:val="Zaglavlje Char"/>
    <w:basedOn w:val="Zadanifontodlomka"/>
    <w:link w:val="Zaglavlje"/>
    <w:uiPriority w:val="99"/>
    <w:rsid w:val="00070C41"/>
    <w:rPr>
      <w:rFonts w:cs="Times New Roman" w:hAnsi="Times New Roman" w:ascii="Times New Roman"/>
      <w:sz w:val="24"/>
      <w:szCs w:val="24"/>
    </w:rPr>
  </w:style>
  <w:style w:styleId="Podnoje" w:type="paragraph">
    <w:name w:val="footer"/>
    <w:basedOn w:val="Normal"/>
    <w:link w:val="PodnojeChar"/>
    <w:uiPriority w:val="99"/>
    <w:unhideWhenUsed/>
    <w:rsid w:val="00070C41"/>
    <w:pPr>
      <w:tabs>
        <w:tab w:pos="4536" w:val="center"/>
        <w:tab w:pos="9072" w:val="right"/>
      </w:tabs>
    </w:pPr>
  </w:style>
  <w:style w:customStyle="true" w:styleId="PodnojeChar" w:type="character">
    <w:name w:val="Podnožje Char"/>
    <w:basedOn w:val="Zadanifontodlomka"/>
    <w:link w:val="Podnoje"/>
    <w:uiPriority w:val="99"/>
    <w:rsid w:val="00070C41"/>
    <w:rPr>
      <w:rFonts w:cs="Times New Roman" w:hAnsi="Times New Roman" w:ascii="Times New Roman"/>
      <w:sz w:val="24"/>
      <w:szCs w:val="24"/>
    </w:rPr>
  </w:style>
  <w:style w:styleId="StandardWeb" w:type="paragraph">
    <w:name w:val="Normal (Web)"/>
    <w:basedOn w:val="Normal"/>
    <w:rsid w:val="009672FB"/>
    <w:pPr>
      <w:spacing w:afterAutospacing="true" w:after="100" w:beforeAutospacing="true" w:before="100"/>
    </w:pPr>
    <w:rPr>
      <w:rFonts w:eastAsia="Times New Roman"/>
      <w:lang w:eastAsia="hr-HR"/>
    </w:rPr>
  </w:style>
  <w:style w:styleId="Tekstfusnote" w:type="paragraph">
    <w:name w:val="footnote text"/>
    <w:basedOn w:val="Normal"/>
    <w:link w:val="TekstfusnoteChar"/>
    <w:semiHidden/>
    <w:rsid w:val="009672FB"/>
    <w:rPr>
      <w:rFonts w:eastAsia="Times New Roman"/>
      <w:sz w:val="20"/>
      <w:szCs w:val="20"/>
      <w:lang w:eastAsia="hr-HR"/>
    </w:rPr>
  </w:style>
  <w:style w:customStyle="true" w:styleId="TekstfusnoteChar" w:type="character">
    <w:name w:val="Tekst fusnote Char"/>
    <w:basedOn w:val="Zadanifontodlomka"/>
    <w:link w:val="Tekstfusnote"/>
    <w:semiHidden/>
    <w:rsid w:val="009672FB"/>
    <w:rPr>
      <w:rFonts w:cs="Times New Roman" w:eastAsia="Times New Roman" w:hAnsi="Times New Roman" w:ascii="Times New Roman"/>
      <w:sz w:val="20"/>
      <w:szCs w:val="20"/>
      <w:lang w:eastAsia="hr-HR"/>
    </w:rPr>
  </w:style>
  <w:style w:styleId="Referencafusnote" w:type="character">
    <w:name w:val="footnote reference"/>
    <w:basedOn w:val="Zadanifontodlomka"/>
    <w:semiHidden/>
    <w:rsid w:val="009672FB"/>
    <w:rPr>
      <w:vertAlign w:val="superscript"/>
    </w:rPr>
  </w:style>
  <w:style w:customStyle="true" w:styleId="Clanak" w:type="paragraph">
    <w:name w:val="Clanak"/>
    <w:next w:val="Normal"/>
    <w:rsid w:val="009672FB"/>
    <w:pPr>
      <w:widowControl w:val="false"/>
      <w:autoSpaceDE w:val="false"/>
      <w:autoSpaceDN w:val="false"/>
      <w:adjustRightInd w:val="false"/>
      <w:spacing w:lineRule="auto" w:line="240" w:after="43" w:before="86"/>
      <w:jc w:val="center"/>
    </w:pPr>
    <w:rPr>
      <w:rFonts w:cs="Times New Roman" w:eastAsia="Times New Roman" w:hAnsi="Times-NewRoman" w:ascii="Times-NewRoman"/>
      <w:sz w:val="19"/>
      <w:szCs w:val="19"/>
      <w:lang w:val="en-US"/>
    </w:rPr>
  </w:style>
  <w:style w:customStyle="true" w:styleId="Default" w:type="paragraph">
    <w:name w:val="Default"/>
    <w:rsid w:val="009672FB"/>
    <w:pPr>
      <w:autoSpaceDE w:val="false"/>
      <w:autoSpaceDN w:val="false"/>
      <w:adjustRightInd w:val="false"/>
      <w:spacing w:lineRule="auto" w:line="240" w:after="0"/>
    </w:pPr>
    <w:rPr>
      <w:rFonts w:cs="Times New Roman" w:eastAsia="Times New Roman" w:hAnsi="TimesNewRoman,Bold" w:ascii="TimesNewRoman,Bold"/>
      <w:sz w:val="20"/>
      <w:szCs w:val="20"/>
      <w:lang w:eastAsia="hr-HR"/>
    </w:rPr>
  </w:style>
  <w:style w:customStyle="true" w:styleId="Naslov2Char" w:type="character">
    <w:name w:val="Naslov 2 Char"/>
    <w:basedOn w:val="Zadanifontodlomka"/>
    <w:link w:val="Naslov2"/>
    <w:uiPriority w:val="9"/>
    <w:semiHidden/>
    <w:rsid w:val="00EB64F7"/>
    <w:rPr>
      <w:rFonts w:cstheme="majorBidi" w:eastAsiaTheme="majorEastAsia" w:hAnsiTheme="majorHAnsi" w:asciiTheme="majorHAnsi"/>
      <w:b/>
      <w:bCs/>
      <w:color w:themeColor="accent1" w:val="4F81BD"/>
      <w:sz w:val="26"/>
      <w:szCs w:val="26"/>
    </w:rPr>
  </w:style>
  <w:style w:styleId="Tekstbalonia" w:type="paragraph">
    <w:name w:val="Balloon Text"/>
    <w:basedOn w:val="Normal"/>
    <w:link w:val="TekstbaloniaChar"/>
    <w:uiPriority w:val="99"/>
    <w:semiHidden/>
    <w:unhideWhenUsed/>
    <w:rsid w:val="00D7111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71110"/>
    <w:rPr>
      <w:rFonts w:cs="Tahoma" w:hAnsi="Tahoma" w:ascii="Tahoma"/>
      <w:sz w:val="16"/>
      <w:szCs w:val="16"/>
    </w:rPr>
  </w:style>
  <w:style w:styleId="Reetkatablice" w:type="table">
    <w:name w:val="Table Grid"/>
    <w:basedOn w:val="Obinatablica"/>
    <w:rsid w:val="00D407EB"/>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D60A89"/>
    <w:rPr>
      <w:color w:val="808080"/>
      <w:bdr w:space="0" w:sz="0" w:color="auto" w:val="none"/>
      <w:shd w:fill="auto" w:color="auto" w:val="clear"/>
    </w:rPr>
  </w:style>
  <w:style w:customStyle="true" w:styleId="eSPISCCParagraphDefaultFont" w:type="character">
    <w:name w:val="eSPIS_CC_Paragraph Default Font"/>
    <w:basedOn w:val="Zadanifontodlomka"/>
    <w:rsid w:val="00D60A89"/>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D60A89"/>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D60A89"/>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60A89"/>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uiPriority="35"/>
    <w:lsdException w:name="footnote reference"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A7B2D"/>
    <w:pPr>
      <w:spacing w:after="0" w:line="240" w:lineRule="auto"/>
    </w:pPr>
    <w:rPr>
      <w:rFonts w:ascii="Times New Roman" w:cs="Times New Roman" w:hAnsi="Times New Roman"/>
      <w:sz w:val="24"/>
      <w:szCs w:val="24"/>
    </w:rPr>
  </w:style>
  <w:style w:styleId="Naslov1" w:type="paragraph">
    <w:name w:val="heading 1"/>
    <w:basedOn w:val="Normal"/>
    <w:link w:val="Naslov1Char"/>
    <w:uiPriority w:val="9"/>
    <w:qFormat/>
    <w:rsid w:val="00BA7B2D"/>
    <w:pPr>
      <w:keepNext/>
      <w:jc w:val="center"/>
      <w:outlineLvl w:val="0"/>
    </w:pPr>
    <w:rPr>
      <w:b/>
      <w:bCs/>
      <w:kern w:val="36"/>
      <w:lang w:eastAsia="hr-HR"/>
    </w:rPr>
  </w:style>
  <w:style w:styleId="Naslov2" w:type="paragraph">
    <w:name w:val="heading 2"/>
    <w:basedOn w:val="Normal"/>
    <w:next w:val="Normal"/>
    <w:link w:val="Naslov2Char"/>
    <w:uiPriority w:val="9"/>
    <w:semiHidden/>
    <w:unhideWhenUsed/>
    <w:qFormat/>
    <w:rsid w:val="00EB64F7"/>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BA7B2D"/>
    <w:rPr>
      <w:rFonts w:ascii="Times New Roman" w:cs="Times New Roman" w:hAnsi="Times New Roman"/>
      <w:b/>
      <w:bCs/>
      <w:kern w:val="36"/>
      <w:sz w:val="24"/>
      <w:szCs w:val="24"/>
      <w:lang w:eastAsia="hr-HR"/>
    </w:rPr>
  </w:style>
  <w:style w:customStyle="1" w:styleId="TijelotekstaChar" w:type="character">
    <w:name w:val="Tijelo teksta Char"/>
    <w:aliases w:val="uvlaka 3 Char,uvlaka 2 Char"/>
    <w:basedOn w:val="Zadanifontodlomka"/>
    <w:link w:val="Tijeloteksta"/>
    <w:locked/>
    <w:rsid w:val="00BA7B2D"/>
  </w:style>
  <w:style w:styleId="Tijeloteksta" w:type="paragraph">
    <w:name w:val="Body Text"/>
    <w:aliases w:val="uvlaka 3,uvlaka 2"/>
    <w:basedOn w:val="Normal"/>
    <w:link w:val="TijelotekstaChar"/>
    <w:unhideWhenUsed/>
    <w:rsid w:val="00BA7B2D"/>
    <w:pPr>
      <w:jc w:val="both"/>
    </w:pPr>
    <w:rPr>
      <w:rFonts w:asciiTheme="minorHAnsi" w:cstheme="minorBidi" w:hAnsiTheme="minorHAnsi"/>
      <w:sz w:val="22"/>
      <w:szCs w:val="22"/>
    </w:rPr>
  </w:style>
  <w:style w:customStyle="1" w:styleId="TijelotekstaChar1" w:type="character">
    <w:name w:val="Tijelo teksta Char1"/>
    <w:basedOn w:val="Zadanifontodlomka"/>
    <w:uiPriority w:val="99"/>
    <w:semiHidden/>
    <w:rsid w:val="00BA7B2D"/>
    <w:rPr>
      <w:rFonts w:ascii="Times New Roman" w:cs="Times New Roman" w:hAnsi="Times New Roman"/>
      <w:sz w:val="24"/>
      <w:szCs w:val="24"/>
    </w:rPr>
  </w:style>
  <w:style w:styleId="Odlomakpopisa" w:type="paragraph">
    <w:name w:val="List Paragraph"/>
    <w:basedOn w:val="Normal"/>
    <w:uiPriority w:val="34"/>
    <w:qFormat/>
    <w:rsid w:val="00CE1E24"/>
    <w:pPr>
      <w:ind w:left="720"/>
      <w:contextualSpacing/>
    </w:pPr>
  </w:style>
  <w:style w:styleId="Zaglavlje" w:type="paragraph">
    <w:name w:val="header"/>
    <w:basedOn w:val="Normal"/>
    <w:link w:val="ZaglavljeChar"/>
    <w:uiPriority w:val="99"/>
    <w:unhideWhenUsed/>
    <w:rsid w:val="00070C41"/>
    <w:pPr>
      <w:tabs>
        <w:tab w:pos="4536" w:val="center"/>
        <w:tab w:pos="9072" w:val="right"/>
      </w:tabs>
    </w:pPr>
  </w:style>
  <w:style w:customStyle="1" w:styleId="ZaglavljeChar" w:type="character">
    <w:name w:val="Zaglavlje Char"/>
    <w:basedOn w:val="Zadanifontodlomka"/>
    <w:link w:val="Zaglavlje"/>
    <w:uiPriority w:val="99"/>
    <w:rsid w:val="00070C41"/>
    <w:rPr>
      <w:rFonts w:ascii="Times New Roman" w:cs="Times New Roman" w:hAnsi="Times New Roman"/>
      <w:sz w:val="24"/>
      <w:szCs w:val="24"/>
    </w:rPr>
  </w:style>
  <w:style w:styleId="Podnoje" w:type="paragraph">
    <w:name w:val="footer"/>
    <w:basedOn w:val="Normal"/>
    <w:link w:val="PodnojeChar"/>
    <w:uiPriority w:val="99"/>
    <w:unhideWhenUsed/>
    <w:rsid w:val="00070C41"/>
    <w:pPr>
      <w:tabs>
        <w:tab w:pos="4536" w:val="center"/>
        <w:tab w:pos="9072" w:val="right"/>
      </w:tabs>
    </w:pPr>
  </w:style>
  <w:style w:customStyle="1" w:styleId="PodnojeChar" w:type="character">
    <w:name w:val="Podnožje Char"/>
    <w:basedOn w:val="Zadanifontodlomka"/>
    <w:link w:val="Podnoje"/>
    <w:uiPriority w:val="99"/>
    <w:rsid w:val="00070C41"/>
    <w:rPr>
      <w:rFonts w:ascii="Times New Roman" w:cs="Times New Roman" w:hAnsi="Times New Roman"/>
      <w:sz w:val="24"/>
      <w:szCs w:val="24"/>
    </w:rPr>
  </w:style>
  <w:style w:styleId="StandardWeb" w:type="paragraph">
    <w:name w:val="Normal (Web)"/>
    <w:basedOn w:val="Normal"/>
    <w:rsid w:val="009672FB"/>
    <w:pPr>
      <w:spacing w:after="100" w:afterAutospacing="1" w:before="100" w:beforeAutospacing="1"/>
    </w:pPr>
    <w:rPr>
      <w:rFonts w:eastAsia="Times New Roman"/>
      <w:lang w:eastAsia="hr-HR"/>
    </w:rPr>
  </w:style>
  <w:style w:styleId="Tekstfusnote" w:type="paragraph">
    <w:name w:val="footnote text"/>
    <w:basedOn w:val="Normal"/>
    <w:link w:val="TekstfusnoteChar"/>
    <w:semiHidden/>
    <w:rsid w:val="009672FB"/>
    <w:rPr>
      <w:rFonts w:eastAsia="Times New Roman"/>
      <w:sz w:val="20"/>
      <w:szCs w:val="20"/>
      <w:lang w:eastAsia="hr-HR"/>
    </w:rPr>
  </w:style>
  <w:style w:customStyle="1" w:styleId="TekstfusnoteChar" w:type="character">
    <w:name w:val="Tekst fusnote Char"/>
    <w:basedOn w:val="Zadanifontodlomka"/>
    <w:link w:val="Tekstfusnote"/>
    <w:semiHidden/>
    <w:rsid w:val="009672FB"/>
    <w:rPr>
      <w:rFonts w:ascii="Times New Roman" w:cs="Times New Roman" w:eastAsia="Times New Roman" w:hAnsi="Times New Roman"/>
      <w:sz w:val="20"/>
      <w:szCs w:val="20"/>
      <w:lang w:eastAsia="hr-HR"/>
    </w:rPr>
  </w:style>
  <w:style w:styleId="Referencafusnote" w:type="character">
    <w:name w:val="footnote reference"/>
    <w:basedOn w:val="Zadanifontodlomka"/>
    <w:semiHidden/>
    <w:rsid w:val="009672FB"/>
    <w:rPr>
      <w:vertAlign w:val="superscript"/>
    </w:rPr>
  </w:style>
  <w:style w:customStyle="1" w:styleId="Clanak" w:type="paragraph">
    <w:name w:val="Clanak"/>
    <w:next w:val="Normal"/>
    <w:rsid w:val="009672FB"/>
    <w:pPr>
      <w:widowControl w:val="0"/>
      <w:autoSpaceDE w:val="0"/>
      <w:autoSpaceDN w:val="0"/>
      <w:adjustRightInd w:val="0"/>
      <w:spacing w:after="43" w:before="86" w:line="240" w:lineRule="auto"/>
      <w:jc w:val="center"/>
    </w:pPr>
    <w:rPr>
      <w:rFonts w:ascii="Times-NewRoman" w:cs="Times New Roman" w:eastAsia="Times New Roman" w:hAnsi="Times-NewRoman"/>
      <w:sz w:val="19"/>
      <w:szCs w:val="19"/>
      <w:lang w:val="en-US"/>
    </w:rPr>
  </w:style>
  <w:style w:customStyle="1" w:styleId="Default" w:type="paragraph">
    <w:name w:val="Default"/>
    <w:rsid w:val="009672FB"/>
    <w:pPr>
      <w:autoSpaceDE w:val="0"/>
      <w:autoSpaceDN w:val="0"/>
      <w:adjustRightInd w:val="0"/>
      <w:spacing w:after="0" w:line="240" w:lineRule="auto"/>
    </w:pPr>
    <w:rPr>
      <w:rFonts w:ascii="TimesNewRoman,Bold" w:cs="Times New Roman" w:eastAsia="Times New Roman" w:hAnsi="TimesNewRoman,Bold"/>
      <w:sz w:val="20"/>
      <w:szCs w:val="20"/>
      <w:lang w:eastAsia="hr-HR"/>
    </w:rPr>
  </w:style>
  <w:style w:customStyle="1" w:styleId="Naslov2Char" w:type="character">
    <w:name w:val="Naslov 2 Char"/>
    <w:basedOn w:val="Zadanifontodlomka"/>
    <w:link w:val="Naslov2"/>
    <w:uiPriority w:val="9"/>
    <w:semiHidden/>
    <w:rsid w:val="00EB64F7"/>
    <w:rPr>
      <w:rFonts w:asciiTheme="majorHAnsi" w:cstheme="majorBidi" w:eastAsiaTheme="majorEastAsia" w:hAnsiTheme="majorHAnsi"/>
      <w:b/>
      <w:bCs/>
      <w:color w:themeColor="accent1" w:val="4F81BD"/>
      <w:sz w:val="26"/>
      <w:szCs w:val="26"/>
    </w:rPr>
  </w:style>
  <w:style w:styleId="Tekstbalonia" w:type="paragraph">
    <w:name w:val="Balloon Text"/>
    <w:basedOn w:val="Normal"/>
    <w:link w:val="TekstbaloniaChar"/>
    <w:uiPriority w:val="99"/>
    <w:semiHidden/>
    <w:unhideWhenUsed/>
    <w:rsid w:val="00D71110"/>
    <w:rPr>
      <w:rFonts w:ascii="Tahoma" w:cs="Tahoma" w:hAnsi="Tahoma"/>
      <w:sz w:val="16"/>
      <w:szCs w:val="16"/>
    </w:rPr>
  </w:style>
  <w:style w:customStyle="1" w:styleId="TekstbaloniaChar" w:type="character">
    <w:name w:val="Tekst balončića Char"/>
    <w:basedOn w:val="Zadanifontodlomka"/>
    <w:link w:val="Tekstbalonia"/>
    <w:uiPriority w:val="99"/>
    <w:semiHidden/>
    <w:rsid w:val="00D71110"/>
    <w:rPr>
      <w:rFonts w:ascii="Tahoma" w:cs="Tahoma" w:hAnsi="Tahoma"/>
      <w:sz w:val="16"/>
      <w:szCs w:val="16"/>
    </w:rPr>
  </w:style>
  <w:style w:styleId="Reetkatablice" w:type="table">
    <w:name w:val="Table Grid"/>
    <w:basedOn w:val="Obinatablica"/>
    <w:rsid w:val="00D407EB"/>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60A89"/>
    <w:rPr>
      <w:color w:val="808080"/>
      <w:bdr w:color="auto" w:space="0" w:sz="0" w:val="none"/>
      <w:shd w:color="auto" w:fill="auto" w:val="clear"/>
    </w:rPr>
  </w:style>
  <w:style w:customStyle="1" w:styleId="eSPISCCParagraphDefaultFont" w:type="character">
    <w:name w:val="eSPIS_CC_Paragraph Default Font"/>
    <w:basedOn w:val="Zadanifontodlomka"/>
    <w:rsid w:val="00D60A89"/>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D60A89"/>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D60A89"/>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60A89"/>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85470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siječnja 2019.</izvorni_sadrzaj>
    <derivirana_varijabla naziv="DomainObject.DatumDonosenjaOdluke_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1209</izvorni_sadrzaj>
    <derivirana_varijabla naziv="DomainObject.Predmet.Broj_1">1209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zaposlenih</izvorni_sadrzaj>
    <derivirana_varijabla naziv="DomainObject.Predmet.Opis_1">78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St-1209/2016</izvorni_sadrzaj>
    <derivirana_varijabla naziv="DomainObject.Predmet.OznakaBroj_1">St-1209/2016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IMOTA d.d. za poljodjelstvo, trgovinu i ugostiteljstvo u stečaju</izvorni_sadrzaj>
    <derivirana_varijabla naziv="DomainObject.Predmet.ProtustrankaFormated_1">  IMOTA d.d. za poljodjelstvo, trgovinu i ugostiteljstvo u stečaju</derivirana_varijabla>
  </DomainObject.Predmet.ProtustrankaFormated>
  <DomainObject.Predmet.ProtustrankaFormatedOIB>
    <izvorni_sadrzaj>  IMOTA d.d. za poljodjelstvo, trgovinu i ugostiteljstvo u stečaju, OIB 02297833542</izvorni_sadrzaj>
    <derivirana_varijabla naziv="DomainObject.Predmet.ProtustrankaFormatedOIB_1">  IMOTA d.d. za poljodjelstvo, trgovinu i ugostiteljstvo u stečaju, OIB 02297833542</derivirana_varijabla>
  </DomainObject.Predmet.ProtustrankaFormatedOIB>
  <DomainObject.Predmet.ProtustrankaFormatedWithAdress>
    <izvorni_sadrzaj> IMOTA d.d. za poljodjelstvo, trgovinu i ugostiteljstvo u stečaju, Perinuša/bb, 21260 Donji Proložac</izvorni_sadrzaj>
    <derivirana_varijabla naziv="DomainObject.Predmet.ProtustrankaFormatedWithAdress_1"> IMOTA d.d. za poljodjelstvo, trgovinu i ugostiteljstvo u stečaju, Perinuša/bb, 21260 Donji Proložac</derivirana_varijabla>
  </DomainObject.Predmet.ProtustrankaFormatedWithAdress>
  <DomainObject.Predmet.ProtustrankaFormatedWithAdressOIB>
    <izvorni_sadrzaj> IMOTA d.d. za poljodjelstvo, trgovinu i ugostiteljstvo u stečaju, OIB 02297833542, Perinuša/bb, 21260 Donji Proložac</izvorni_sadrzaj>
    <derivirana_varijabla naziv="DomainObject.Predmet.ProtustrankaFormatedWithAdressOIB_1"> IMOTA d.d. za poljodjelstvo, trgovinu i ugostiteljstvo u stečaju, OIB 02297833542, Perinuša/bb, 21260 Donji Proložac</derivirana_varijabla>
  </DomainObject.Predmet.ProtustrankaFormatedWithAdressOIB>
  <DomainObject.Predmet.ProtustrankaWithAdress>
    <izvorni_sadrzaj>IMOTA d.d. za poljodjelstvo, trgovinu i ugostiteljstvo u stečaju Perinuša/bb, 21260 Donji Proložac</izvorni_sadrzaj>
    <derivirana_varijabla naziv="DomainObject.Predmet.ProtustrankaWithAdress_1">IMOTA d.d. za poljodjelstvo, trgovinu i ugostiteljstvo u stečaju Perinuša/bb, 21260 Donji Proložac</derivirana_varijabla>
  </DomainObject.Predmet.ProtustrankaWithAdress>
  <DomainObject.Predmet.ProtustrankaWithAdressOIB>
    <izvorni_sadrzaj>IMOTA d.d. za poljodjelstvo, trgovinu i ugostiteljstvo u stečaju, OIB 02297833542, Perinuša/bb, 21260 Donji Proložac</izvorni_sadrzaj>
    <derivirana_varijabla naziv="DomainObject.Predmet.ProtustrankaWithAdressOIB_1">IMOTA d.d. za poljodjelstvo, trgovinu i ugostiteljstvo u stečaju, OIB 02297833542, Perinuša/bb, 21260 Donji Proložac</derivirana_varijabla>
  </DomainObject.Predmet.ProtustrankaWithAdressOIB>
  <DomainObject.Predmet.ProtustrankaNazivFormated>
    <izvorni_sadrzaj>IMOTA d.d. za poljodjelstvo, trgovinu i ugostiteljstvo u stečaju</izvorni_sadrzaj>
    <derivirana_varijabla naziv="DomainObject.Predmet.ProtustrankaNazivFormated_1">IMOTA d.d. za poljodjelstvo, trgovinu i ugostiteljstvo u stečaju</derivirana_varijabla>
  </DomainObject.Predmet.ProtustrankaNazivFormated>
  <DomainObject.Predmet.ProtustrankaNazivFormatedOIB>
    <izvorni_sadrzaj>IMOTA d.d. za poljodjelstvo, trgovinu i ugostiteljstvo u stečaju, OIB 02297833542</izvorni_sadrzaj>
    <derivirana_varijabla naziv="DomainObject.Predmet.ProtustrankaNazivFormatedOIB_1">IMOTA d.d. za poljodjelstvo, trgovinu i ugostiteljstvo u stečaju, OIB 02297833542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Nediljka Vodanović; Ante Zdilar; Anđelko Babić; Danijel Škegro; Ante Zdilar; Ivanka Lončar; Marijan Karoglan; Radoslav Šabić; Slavko Lončar; Andrija Strinić; Ante Topić; Živko Ivanko; Davor Babić; Iva Maršić; Vladimir Papučić</izvorni_sadrzaj>
    <derivirana_varijabla naziv="DomainObject.Predmet.StrankaFormated_1">  FINANCIJSKA AGENCIJA, RC SPLIT; Nediljka Vodanović; Ante Zdilar; Anđelko Babić; Danijel Škegro; Ante Zdilar; Ivanka Lončar; Marijan Karoglan; Radoslav Šabić; Slavko Lončar; Andrija Strinić; Ante Topić; Živko Ivanko; Davor Babić; Iva Maršić; Vladimir Papučić</derivirana_varijabla>
  </DomainObject.Predmet.StrankaFormated>
  <DomainObject.Predmet.StrankaFormatedOIB>
    <izvorni_sadrzaj>  FINANCIJSKA AGENCIJA, RC SPLIT, OIB 85821130368; Nediljka Vodanović, OIB 82920248846; Ante Zdilar, OIB 42879922677; Anđelko Babić, OIB 04750707982; Danijel Škegro, OIB 29228396293; Ante Zdilar, OIB 96912135010; Ivanka Lončar, OIB 99459076367; Marijan Karoglan, OIB 55195766040; Radoslav Šabić, OIB 11317621461; Slavko Lončar, OIB 03882570287; Andrija Strinić, OIB 83368543413; Ante Topić, OIB 60504600440; Živko Ivanko, OIB 31041559949; Davor Babić, OIB 35315690159; Iva Maršić, OIB 03608575834; Vladimir Papučić, OIB 02535697732</izvorni_sadrzaj>
    <derivirana_varijabla naziv="DomainObject.Predmet.StrankaFormatedOIB_1">  FINANCIJSKA AGENCIJA, RC SPLIT, OIB 85821130368; Nediljka Vodanović, OIB 82920248846; Ante Zdilar, OIB 42879922677; Anđelko Babić, OIB 04750707982; Danijel Škegro, OIB 29228396293; Ante Zdilar, OIB 96912135010; Ivanka Lončar, OIB 99459076367; Marijan Karoglan, OIB 55195766040; Radoslav Šabić, OIB 11317621461; Slavko Lončar, OIB 03882570287; Andrija Strinić, OIB 83368543413; Ante Topić, OIB 60504600440; Živko Ivanko, OIB 31041559949; Davor Babić, OIB 35315690159; Iva Maršić, OIB 03608575834; Vladimir Papučić, OIB 02535697732</derivirana_varijabla>
  </DomainObject.Predmet.StrankaFormatedOIB>
  <DomainObject.Predmet.StrankaFormatedWithAdress>
    <izvorni_sadrzaj> FINANCIJSKA AGENCIJA, RC SPLIT, Mažuranićevo šetalište 24 b, 21000 Split; Nediljka Vodanović, Runovići 434, 21260 Runović; Ante Zdilar, Glavina Donja 175, 21260 Glavina Donja; Anđelko Babić, Runovići 400, 21260 Runović; Danijel Škegro, Proložac Donji 0, 21260 Donji Proložac; Ante Zdilar, Glavina Donja 25, 21260 Glavina Donja; Ivanka Lončar, Dr.F.Tuđmana 297, 21260 Zmijavci; Marijan Karoglan, Zmijavci 0, 21260 Zmijavci; Radoslav Šabić, Dr.franjo Tuđman 30, 21260 Zmijavci; Slavko Lončar, A. Starčevića 26, 21262 Gornje Podbablje; Andrija Strinić, A.G.Matoša 27, 21260 Imotski; Ante Topić, Donji Vinjani 259, 21260 Donji Vinjani; Živko Ivanko, Put Buljanije 52, 21260 Donji Proložac; Davor Babić, Runovići 332, 21260 Runović; Iva Maršić, Ulica Fra Mate Gnječa 4, 21260 Postranje; Vladimir Papučić, Berinovac 27, 21263 Krivodol</izvorni_sadrzaj>
    <derivirana_varijabla naziv="DomainObject.Predmet.StrankaFormatedWithAdress_1"> FINANCIJSKA AGENCIJA, RC SPLIT, Mažuranićevo šetalište 24 b, 21000 Split; Nediljka Vodanović, Runovići 434, 21260 Runović; Ante Zdilar, Glavina Donja 175, 21260 Glavina Donja; Anđelko Babić, Runovići 400, 21260 Runović; Danijel Škegro, Proložac Donji 0, 21260 Donji Proložac; Ante Zdilar, Glavina Donja 25, 21260 Glavina Donja; Ivanka Lončar, Dr.F.Tuđmana 297, 21260 Zmijavci; Marijan Karoglan, Zmijavci 0, 21260 Zmijavci; Radoslav Šabić, Dr.franjo Tuđman 30, 21260 Zmijavci; Slavko Lončar, A. Starčevića 26, 21262 Gornje Podbablje; Andrija Strinić, A.G.Matoša 27, 21260 Imotski; Ante Topić, Donji Vinjani 259, 21260 Donji Vinjani; Živko Ivanko, Put Buljanije 52, 21260 Donji Proložac; Davor Babić, Runovići 332, 21260 Runović; Iva Maršić, Ulica Fra Mate Gnječa 4, 21260 Postranje; Vladimir Papučić, Berinovac 27, 21263 Krivodol</derivirana_varijabla>
  </DomainObject.Predmet.StrankaFormatedWithAdress>
  <DomainObject.Predmet.StrankaFormatedWithAdressOIB>
    <izvorni_sadrzaj> FINANCIJSKA AGENCIJA, RC SPLIT, OIB 85821130368, Mažuranićevo šetalište 24 b, 21000 Split; Nediljka Vodanović, OIB 82920248846, Runovići 434, 21260 Runović; Ante Zdilar, OIB 42879922677, Glavina Donja 175, 21260 Glavina Donja; Anđelko Babić, OIB 04750707982, Runovići 400, 21260 Runović; Danijel Škegro, OIB 29228396293, Proložac Donji 0, 21260 Donji Proložac; Ante Zdilar, OIB 96912135010, Glavina Donja 25, 21260 Glavina Donja; Ivanka Lončar, OIB 99459076367, Dr.F.Tuđmana 297, 21260 Zmijavci; Marijan Karoglan, OIB 55195766040, Zmijavci 0, 21260 Zmijavci; Radoslav Šabić, OIB 11317621461, Dr.franjo Tuđman 30, 21260 Zmijavci; Slavko Lončar, OIB 03882570287, A. Starčevića 26, 21262 Gornje Podbablje; Andrija Strinić, OIB 83368543413, A.G.Matoša 27, 21260 Imotski; Ante Topić, OIB 60504600440, Donji Vinjani 259, 21260 Donji Vinjani; Živko Ivanko, OIB 31041559949, Put Buljanije 52, 21260 Donji Proložac; Davor Babić, OIB 35315690159, Runovići 332, 21260 Runović; Iva Maršić, OIB 03608575834, Ulica Fra Mate Gnječa 4, 21260 Postranje; Vladimir Papučić, OIB 02535697732, Berinovac 27, 21263 Krivodol</izvorni_sadrzaj>
    <derivirana_varijabla naziv="DomainObject.Predmet.StrankaFormatedWithAdressOIB_1"> FINANCIJSKA AGENCIJA, RC SPLIT, OIB 85821130368, Mažuranićevo šetalište 24 b, 21000 Split; Nediljka Vodanović, OIB 82920248846, Runovići 434, 21260 Runović; Ante Zdilar, OIB 42879922677, Glavina Donja 175, 21260 Glavina Donja; Anđelko Babić, OIB 04750707982, Runovići 400, 21260 Runović; Danijel Škegro, OIB 29228396293, Proložac Donji 0, 21260 Donji Proložac; Ante Zdilar, OIB 96912135010, Glavina Donja 25, 21260 Glavina Donja; Ivanka Lončar, OIB 99459076367, Dr.F.Tuđmana 297, 21260 Zmijavci; Marijan Karoglan, OIB 55195766040, Zmijavci 0, 21260 Zmijavci; Radoslav Šabić, OIB 11317621461, Dr.franjo Tuđman 30, 21260 Zmijavci; Slavko Lončar, OIB 03882570287, A. Starčevića 26, 21262 Gornje Podbablje; Andrija Strinić, OIB 83368543413, A.G.Matoša 27, 21260 Imotski; Ante Topić, OIB 60504600440, Donji Vinjani 259, 21260 Donji Vinjani; Živko Ivanko, OIB 31041559949, Put Buljanije 52, 21260 Donji Proložac; Davor Babić, OIB 35315690159, Runovići 332, 21260 Runović; Iva Maršić, OIB 03608575834, Ulica Fra Mate Gnječa 4, 21260 Postranje; Vladimir Papučić, OIB 02535697732, Berinovac 27, 21263 Krivodol</derivirana_varijabla>
  </DomainObject.Predmet.StrankaFormatedWithAdressOIB>
  <DomainObject.Predmet.StrankaWithAdress>
    <izvorni_sadrzaj>FINANCIJSKA AGENCIJA, RC SPLIT Mažuranićevo šetalište 24 b,21000 Split,Nediljka Vodanović Runovići 434,21260 Runović,Ante Zdilar Glavina Donja 175,21260 Glavina Donja,Anđelko Babić Runovići 400,21260 Runović,Danijel Škegro Proložac Donji 0,21260 Donji Proložac,Ante Zdilar Glavina Donja 25,21260 Glavina Donja,Ivanka Lončar Dr.F.Tuđmana 297,21260 Zmijavci,Marijan Karoglan Zmijavci 0,21260 Zmijavci,Radoslav Šabić Dr.franjo Tuđman 30,21260 Zmijavci,Slavko Lončar A. Starčevića 26,21262 Gornje Podbablje,Andrija Strinić A.G.Matoša 27,21260 Imotski,Ante Topić Donji Vinjani 259,21260 Donji Vinjani,Živko Ivanko Put Buljanije 52,21260 Donji Proložac,Davor Babić Runovići 332,21260 Runović,Iva Maršić Ulica Fra Mate Gnječa 4,21260 Postranje,Vladimir Papučić Berinovac 27,21263 Krivodol</izvorni_sadrzaj>
    <derivirana_varijabla naziv="DomainObject.Predmet.StrankaWithAdress_1">FINANCIJSKA AGENCIJA, RC SPLIT Mažuranićevo šetalište 24 b,21000 Split,Nediljka Vodanović Runovići 434,21260 Runović,Ante Zdilar Glavina Donja 175,21260 Glavina Donja,Anđelko Babić Runovići 400,21260 Runović,Danijel Škegro Proložac Donji 0,21260 Donji Proložac,Ante Zdilar Glavina Donja 25,21260 Glavina Donja,Ivanka Lončar Dr.F.Tuđmana 297,21260 Zmijavci,Marijan Karoglan Zmijavci 0,21260 Zmijavci,Radoslav Šabić Dr.franjo Tuđman 30,21260 Zmijavci,Slavko Lončar A. Starčevića 26,21262 Gornje Podbablje,Andrija Strinić A.G.Matoša 27,21260 Imotski,Ante Topić Donji Vinjani 259,21260 Donji Vinjani,Živko Ivanko Put Buljanije 52,21260 Donji Proložac,Davor Babić Runovići 332,21260 Runović,Iva Maršić Ulica Fra Mate Gnječa 4,21260 Postranje,Vladimir Papučić Berinovac 27,21263 Krivodol</derivirana_varijabla>
  </DomainObject.Predmet.StrankaWithAdress>
  <DomainObject.Predmet.StrankaWithAdressOIB>
    <izvorni_sadrzaj>FINANCIJSKA AGENCIJA, RC SPLIT, OIB 85821130368, Mažuranićevo šetalište 24 b,21000 Split,Nediljka Vodanović, OIB 82920248846, Runovići 434,21260 Runović,Ante Zdilar, OIB 42879922677, Glavina Donja 175,21260 Glavina Donja,Anđelko Babić, OIB 04750707982, Runovići 400,21260 Runović,Danijel Škegro, OIB 29228396293, Proložac Donji 0,21260 Donji Proložac,Ante Zdilar, OIB 96912135010, Glavina Donja 25,21260 Glavina Donja,Ivanka Lončar, OIB 99459076367, Dr.F.Tuđmana 297,21260 Zmijavci,Marijan Karoglan, OIB 55195766040, Zmijavci 0,21260 Zmijavci,Radoslav Šabić, OIB 11317621461, Dr.franjo Tuđman 30,21260 Zmijavci,Slavko Lončar, OIB 03882570287, A. Starčevića 26,21262 Gornje Podbablje,Andrija Strinić, OIB 83368543413, A.G.Matoša 27,21260 Imotski,Ante Topić, OIB 60504600440, Donji Vinjani 259,21260 Donji Vinjani,Živko Ivanko, OIB 31041559949, Put Buljanije 52,21260 Donji Proložac,Davor Babić, OIB 35315690159, Runovići 332,21260 Runović,Iva Maršić, OIB 03608575834, Ulica Fra Mate Gnječa 4,21260 Postranje,Vladimir Papučić, OIB 02535697732, Berinovac 27,21263 Krivodol</izvorni_sadrzaj>
    <derivirana_varijabla naziv="DomainObject.Predmet.StrankaWithAdressOIB_1">FINANCIJSKA AGENCIJA, RC SPLIT, OIB 85821130368, Mažuranićevo šetalište 24 b,21000 Split,Nediljka Vodanović, OIB 82920248846, Runovići 434,21260 Runović,Ante Zdilar, OIB 42879922677, Glavina Donja 175,21260 Glavina Donja,Anđelko Babić, OIB 04750707982, Runovići 400,21260 Runović,Danijel Škegro, OIB 29228396293, Proložac Donji 0,21260 Donji Proložac,Ante Zdilar, OIB 96912135010, Glavina Donja 25,21260 Glavina Donja,Ivanka Lončar, OIB 99459076367, Dr.F.Tuđmana 297,21260 Zmijavci,Marijan Karoglan, OIB 55195766040, Zmijavci 0,21260 Zmijavci,Radoslav Šabić, OIB 11317621461, Dr.franjo Tuđman 30,21260 Zmijavci,Slavko Lončar, OIB 03882570287, A. Starčevića 26,21262 Gornje Podbablje,Andrija Strinić, OIB 83368543413, A.G.Matoša 27,21260 Imotski,Ante Topić, OIB 60504600440, Donji Vinjani 259,21260 Donji Vinjani,Živko Ivanko, OIB 31041559949, Put Buljanije 52,21260 Donji Proložac,Davor Babić, OIB 35315690159, Runovići 332,21260 Runović,Iva Maršić, OIB 03608575834, Ulica Fra Mate Gnječa 4,21260 Postranje,Vladimir Papučić, OIB 02535697732, Berinovac 27,21263 Krivodol</derivirana_varijabla>
  </DomainObject.Predmet.StrankaWithAdressOIB>
  <DomainObject.Predmet.StrankaNazivFormated>
    <izvorni_sadrzaj>FINANCIJSKA AGENCIJA, RC SPLIT,Nediljka Vodanović,Ante Zdilar,Anđelko Babić,Danijel Škegro,Ante Zdilar,Ivanka Lončar,Marijan Karoglan,Radoslav Šabić,Slavko Lončar,Andrija Strinić,Ante Topić,Živko Ivanko,Davor Babić,Iva Maršić,Vladimir Papučić</izvorni_sadrzaj>
    <derivirana_varijabla naziv="DomainObject.Predmet.StrankaNazivFormated_1">FINANCIJSKA AGENCIJA, RC SPLIT,Nediljka Vodanović,Ante Zdilar,Anđelko Babić,Danijel Škegro,Ante Zdilar,Ivanka Lončar,Marijan Karoglan,Radoslav Šabić,Slavko Lončar,Andrija Strinić,Ante Topić,Živko Ivanko,Davor Babić,Iva Maršić,Vladimir Papučić</derivirana_varijabla>
  </DomainObject.Predmet.StrankaNazivFormated>
  <DomainObject.Predmet.StrankaNazivFormatedOIB>
    <izvorni_sadrzaj>FINANCIJSKA AGENCIJA, RC SPLIT, OIB 85821130368,Nediljka Vodanović, OIB 82920248846,Ante Zdilar, OIB 42879922677,Anđelko Babić, OIB 04750707982,Danijel Škegro, OIB 29228396293,Ante Zdilar, OIB 96912135010,Ivanka Lončar, OIB 99459076367,Marijan Karoglan, OIB 55195766040,Radoslav Šabić, OIB 11317621461,Slavko Lončar, OIB 03882570287,Andrija Strinić, OIB 83368543413,Ante Topić, OIB 60504600440,Živko Ivanko, OIB 31041559949,Davor Babić, OIB 35315690159,Iva Maršić, OIB 03608575834,Vladimir Papučić, OIB 02535697732</izvorni_sadrzaj>
    <derivirana_varijabla naziv="DomainObject.Predmet.StrankaNazivFormatedOIB_1">FINANCIJSKA AGENCIJA, RC SPLIT, OIB 85821130368,Nediljka Vodanović, OIB 82920248846,Ante Zdilar, OIB 42879922677,Anđelko Babić, OIB 04750707982,Danijel Škegro, OIB 29228396293,Ante Zdilar, OIB 96912135010,Ivanka Lončar, OIB 99459076367,Marijan Karoglan, OIB 55195766040,Radoslav Šabić, OIB 11317621461,Slavko Lončar, OIB 03882570287,Andrija Strinić, OIB 83368543413,Ante Topić, OIB 60504600440,Živko Ivanko, OIB 31041559949,Davor Babić, OIB 35315690159,Iva Maršić, OIB 03608575834,Vladimir Papučić, OIB 02535697732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2596149.03</izvorni_sadrzaj>
    <derivirana_varijabla naziv="DomainObject.Predmet.TrenutnaVrijednost_1">2596149.03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zvorni_sadrzaj>
    <derivirana_varijabla naziv="DomainObject.Predmet.StrankaListFormated_1">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derivirana_varijabla>
  </DomainObject.Predmet.StrankaListFormated>
  <DomainObject.Predmet.StrankaListFormatedOIB>
    <izvorni_sadrzaj>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izvorni_sadrzaj>
    <derivirana_varijabla naziv="DomainObject.Predmet.StrankaListFormatedOIB_1">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derivirana_varijabla>
  </DomainObject.Predmet.StrankaListFormatedOIB>
  <DomainObject.Predmet.StrankaListFormatedWithAdress>
    <izvorni_sadrzaj>
      <item>FINANCIJSKA AGENCIJA, RC SPLIT, Mažuranićevo šetalište 24 b, 21000 Split</item>
      <item>Nediljka Vodanović, Runovići 434, 21260 Runović</item>
      <item>Ante Zdilar, Glavina Donja 175, 21260 Glavina Donja</item>
      <item>Anđelko Babić, Runovići 400, 21260 Runović</item>
      <item>Danijel Škegro, Proložac Donji 0, 21260 Donji Proložac</item>
      <item>Ante Zdilar, Glavina Donja 25, 21260 Glavina Donja</item>
      <item>Ivanka Lončar, Dr.F.Tuđmana 297, 21260 Zmijavci</item>
      <item>Marijan Karoglan, Zmijavci 0, 21260 Zmijavci</item>
      <item>Radoslav Šabić, Dr.franjo Tuđman 30, 21260 Zmijavci</item>
      <item>Slavko Lončar, A. Starčevića 26, 21262 Gornje Podbablje</item>
      <item>Andrija Strinić, A.G.Matoša 27, 21260 Imotski</item>
      <item>Ante Topić, Donji Vinjani 259, 21260 Donji Vinjani</item>
      <item>Živko Ivanko, Put Buljanije 52, 21260 Donji Proložac</item>
      <item>Davor Babić, Runovići 332, 21260 Runović</item>
      <item>Iva Maršić, Ulica Fra Mate Gnječa 4, 21260 Postranje</item>
      <item>Vladimir Papučić, Berinovac 27, 21263 Krivodol</item>
    </izvorni_sadrzaj>
    <derivirana_varijabla naziv="DomainObject.Predmet.StrankaListFormatedWithAdress_1">
      <item>FINANCIJSKA AGENCIJA, RC SPLIT, Mažuranićevo šetalište 24 b, 21000 Split</item>
      <item>Nediljka Vodanović, Runovići 434, 21260 Runović</item>
      <item>Ante Zdilar, Glavina Donja 175, 21260 Glavina Donja</item>
      <item>Anđelko Babić, Runovići 400, 21260 Runović</item>
      <item>Danijel Škegro, Proložac Donji 0, 21260 Donji Proložac</item>
      <item>Ante Zdilar, Glavina Donja 25, 21260 Glavina Donja</item>
      <item>Ivanka Lončar, Dr.F.Tuđmana 297, 21260 Zmijavci</item>
      <item>Marijan Karoglan, Zmijavci 0, 21260 Zmijavci</item>
      <item>Radoslav Šabić, Dr.franjo Tuđman 30, 21260 Zmijavci</item>
      <item>Slavko Lončar, A. Starčevića 26, 21262 Gornje Podbablje</item>
      <item>Andrija Strinić, A.G.Matoša 27, 21260 Imotski</item>
      <item>Ante Topić, Donji Vinjani 259, 21260 Donji Vinjani</item>
      <item>Živko Ivanko, Put Buljanije 52, 21260 Donji Proložac</item>
      <item>Davor Babić, Runovići 332, 21260 Runović</item>
      <item>Iva Maršić, Ulica Fra Mate Gnječa 4, 21260 Postranje</item>
      <item>Vladimir Papučić, Berinovac 27, 21263 Krivodol</item>
    </derivirana_varijabla>
  </DomainObject.Predmet.StrankaListFormatedWithAdress>
  <DomainObject.Predmet.StrankaListFormatedWithAdressOIB>
    <izvorni_sadrzaj>
      <item>FINANCIJSKA AGENCIJA, RC SPLIT, OIB 85821130368, Mažuranićevo šetalište 24 b, 21000 Split</item>
      <item>Nediljka Vodanović, OIB 82920248846, Runovići 434, 21260 Runović</item>
      <item>Ante Zdilar, OIB 42879922677, Glavina Donja 175, 21260 Glavina Donja</item>
      <item>Anđelko Babić, OIB 04750707982, Runovići 400, 21260 Runović</item>
      <item>Danijel Škegro, OIB 29228396293, Proložac Donji 0, 21260 Donji Proložac</item>
      <item>Ante Zdilar, OIB 96912135010, Glavina Donja 25, 21260 Glavina Donja</item>
      <item>Ivanka Lončar, OIB 99459076367, Dr.F.Tuđmana 297, 21260 Zmijavci</item>
      <item>Marijan Karoglan, OIB 55195766040, Zmijavci 0, 21260 Zmijavci</item>
      <item>Radoslav Šabić, OIB 11317621461, Dr.franjo Tuđman 30, 21260 Zmijavci</item>
      <item>Slavko Lončar, OIB 03882570287, A. Starčevića 26, 21262 Gornje Podbablje</item>
      <item>Andrija Strinić, OIB 83368543413, A.G.Matoša 27, 21260 Imotski</item>
      <item>Ante Topić, OIB 60504600440, Donji Vinjani 259, 21260 Donji Vinjani</item>
      <item>Živko Ivanko, OIB 31041559949, Put Buljanije 52, 21260 Donji Proložac</item>
      <item>Davor Babić, OIB 35315690159, Runovići 332, 21260 Runović</item>
      <item>Iva Maršić, OIB 03608575834, Ulica Fra Mate Gnječa 4, 21260 Postranje</item>
      <item>Vladimir Papučić, OIB 02535697732, Berinovac 27, 21263 Krivodol</item>
    </izvorni_sadrzaj>
    <derivirana_varijabla naziv="DomainObject.Predmet.StrankaListFormatedWithAdressOIB_1">
      <item>FINANCIJSKA AGENCIJA, RC SPLIT, OIB 85821130368, Mažuranićevo šetalište 24 b, 21000 Split</item>
      <item>Nediljka Vodanović, OIB 82920248846, Runovići 434, 21260 Runović</item>
      <item>Ante Zdilar, OIB 42879922677, Glavina Donja 175, 21260 Glavina Donja</item>
      <item>Anđelko Babić, OIB 04750707982, Runovići 400, 21260 Runović</item>
      <item>Danijel Škegro, OIB 29228396293, Proložac Donji 0, 21260 Donji Proložac</item>
      <item>Ante Zdilar, OIB 96912135010, Glavina Donja 25, 21260 Glavina Donja</item>
      <item>Ivanka Lončar, OIB 99459076367, Dr.F.Tuđmana 297, 21260 Zmijavci</item>
      <item>Marijan Karoglan, OIB 55195766040, Zmijavci 0, 21260 Zmijavci</item>
      <item>Radoslav Šabić, OIB 11317621461, Dr.franjo Tuđman 30, 21260 Zmijavci</item>
      <item>Slavko Lončar, OIB 03882570287, A. Starčevića 26, 21262 Gornje Podbablje</item>
      <item>Andrija Strinić, OIB 83368543413, A.G.Matoša 27, 21260 Imotski</item>
      <item>Ante Topić, OIB 60504600440, Donji Vinjani 259, 21260 Donji Vinjani</item>
      <item>Živko Ivanko, OIB 31041559949, Put Buljanije 52, 21260 Donji Proložac</item>
      <item>Davor Babić, OIB 35315690159, Runovići 332, 21260 Runović</item>
      <item>Iva Maršić, OIB 03608575834, Ulica Fra Mate Gnječa 4, 21260 Postranje</item>
      <item>Vladimir Papučić, OIB 02535697732, Berinovac 27, 21263 Krivodol</item>
    </derivirana_varijabla>
  </DomainObject.Predmet.StrankaListFormatedWithAdressOIB>
  <DomainObject.Predmet.StrankaListNazivFormated>
    <izvorni_sadrzaj>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zvorni_sadrzaj>
    <derivirana_varijabla naziv="DomainObject.Predmet.StrankaListNazivFormated_1">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derivirana_varijabla>
  </DomainObject.Predmet.StrankaListNazivFormated>
  <DomainObject.Predmet.StrankaListNazivFormatedOIB>
    <izvorni_sadrzaj>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izvorni_sadrzaj>
    <derivirana_varijabla naziv="DomainObject.Predmet.StrankaListNazivFormatedOIB_1">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derivirana_varijabla>
  </DomainObject.Predmet.StrankaListNazivFormatedOIB>
  <DomainObject.Predmet.ProtuStrankaListFormated>
    <izvorni_sadrzaj>
      <item>IMOTA d.d. za poljodjelstvo, trgovinu i ugostiteljstvo u stečaju</item>
    </izvorni_sadrzaj>
    <derivirana_varijabla naziv="DomainObject.Predmet.ProtuStrankaListFormated_1">
      <item>IMOTA d.d. za poljodjelstvo, trgovinu i ugostiteljstvo u stečaju</item>
    </derivirana_varijabla>
  </DomainObject.Predmet.ProtuStrankaListFormated>
  <DomainObject.Predmet.ProtuStrankaListFormatedOIB>
    <izvorni_sadrzaj>
      <item>IMOTA d.d. za poljodjelstvo, trgovinu i ugostiteljstvo u stečaju, OIB 02297833542</item>
    </izvorni_sadrzaj>
    <derivirana_varijabla naziv="DomainObject.Predmet.ProtuStrankaListFormatedOIB_1">
      <item>IMOTA d.d. za poljodjelstvo, trgovinu i ugostiteljstvo u stečaju, OIB 02297833542</item>
    </derivirana_varijabla>
  </DomainObject.Predmet.ProtuStrankaListFormatedOIB>
  <DomainObject.Predmet.ProtuStrankaListFormatedWithAdress>
    <izvorni_sadrzaj>
      <item>IMOTA d.d. za poljodjelstvo, trgovinu i ugostiteljstvo u stečaju, Perinuša/bb, 21260 Donji Proložac</item>
    </izvorni_sadrzaj>
    <derivirana_varijabla naziv="DomainObject.Predmet.ProtuStrankaListFormatedWithAdress_1">
      <item>IMOTA d.d. za poljodjelstvo, trgovinu i ugostiteljstvo u stečaju, Perinuša/bb, 21260 Donji Proložac</item>
    </derivirana_varijabla>
  </DomainObject.Predmet.ProtuStrankaListFormatedWithAdress>
  <DomainObject.Predmet.ProtuStrankaListFormatedWithAdressOIB>
    <izvorni_sadrzaj>
      <item>IMOTA d.d. za poljodjelstvo, trgovinu i ugostiteljstvo u stečaju, OIB 02297833542, Perinuša/bb, 21260 Donji Proložac</item>
    </izvorni_sadrzaj>
    <derivirana_varijabla naziv="DomainObject.Predmet.ProtuStrankaListFormatedWithAdressOIB_1">
      <item>IMOTA d.d. za poljodjelstvo, trgovinu i ugostiteljstvo u stečaju, OIB 02297833542, Perinuša/bb, 21260 Donji Proložac</item>
    </derivirana_varijabla>
  </DomainObject.Predmet.ProtuStrankaListFormatedWithAdressOIB>
  <DomainObject.Predmet.ProtuStrankaListNazivFormated>
    <izvorni_sadrzaj>
      <item>IMOTA d.d. za poljodjelstvo, trgovinu i ugostiteljstvo u stečaju</item>
    </izvorni_sadrzaj>
    <derivirana_varijabla naziv="DomainObject.Predmet.ProtuStrankaListNazivFormated_1">
      <item>IMOTA d.d. za poljodjelstvo, trgovinu i ugostiteljstvo u stečaju</item>
    </derivirana_varijabla>
  </DomainObject.Predmet.ProtuStrankaListNazivFormated>
  <DomainObject.Predmet.ProtuStrankaListNazivFormatedOIB>
    <izvorni_sadrzaj>
      <item>IMOTA d.d. za poljodjelstvo, trgovinu i ugostiteljstvo u stečaju, OIB 02297833542</item>
    </izvorni_sadrzaj>
    <derivirana_varijabla naziv="DomainObject.Predmet.ProtuStrankaListNazivFormatedOIB_1">
      <item>IMOTA d.d. za poljodjelstvo, trgovinu i ugostiteljstvo u stečaju, OIB 02297833542</item>
    </derivirana_varijabla>
  </DomainObject.Predmet.ProtuStrankaListNazivFormatedOIB>
  <DomainObject.Predmet.OstaliListFormated>
    <izvorni_sadrzaj>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OstaliListFormated_1">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OstaliListFormated>
  <DomainObject.Predmet.OstaliListFormatedOIB>
    <izvorni_sadrzaj>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izvorni_sadrzaj>
    <derivirana_varijabla naziv="DomainObject.Predmet.OstaliListFormatedOIB_1">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derivirana_varijabla>
  </DomainObject.Predmet.OstaliListFormatedOIB>
  <DomainObject.Predmet.OstaliListFormatedWithAdress>
    <izvorni_sadrzaj>
      <item>Ivica Škoro, Runovići 664, 21260 Runović</item>
      <item>Branko Ćorić, ULICA LUG 104 (ranije: DONJI PROLOŽAC, PROLOŽAC DONJI, 0), 21260 Donji Proložac</item>
      <item>Ivan Vujević, Jukina Ulica 15, 21260 Drum</item>
      <item>Mirko Ćapin, Domovinske Zahvalnosti 8, 21260 Kamenmost</item>
      <item>Ivan Kuran, Kobiljača 15, 20278 Kobiljača</item>
      <item>Milenko Buljubašić, Industrijska 8/1, 20350 Metković</item>
      <item>Mate Tolić, ULICA LUG 130 (ranije: DONJI PROLOŽAC, PROLOŽAC DONJI, 0), 21260 Donji Proložac</item>
      <item>Ilinka Svrdlin, Ulica Nikole Tesle 15, 21263 Krivodol</item>
      <item>Mate Blažić, Put Krnjavica 2, 21260 Hršćevani</item>
      <item>Ante Kuštra, RUNOVIĆ 650 (ranije: RUNOVIĆ, RUNOVIĆI, 0), 21260 Runović</item>
      <item>Ratomir Stanić, Put Glavica 29, 21263 Krivodol</item>
      <item>Pere Lasić, Put Bazane 30, 21260 Šumet</item>
      <item>Ivan Lasić, ULICA DR.FRANJE TUĐMANA 12 (ranije: ŠUMET, ŠUMET, 0), 21260 Šumet</item>
      <item>Mihovil Dračar, ULICA GOSPE OD ZDRAVLJA 66 (ranije: DONJI PROLOŽAC, PROLOŽAC DONJI, 0), 21260 Postranje</item>
      <item>Lucija Zdilar, KAMENMOST 16 (ranije: KAMENMOST, KAMENMOST, 0), 21260 Kamenmost</item>
      <item>Ante Patrlj, Botuška 16, 21262 Gornje Podbablje</item>
      <item>Slava Petričević, Ulica Gospe Od Zdravlja 32, 21260 Postranje</item>
      <item>Ivan Bežovan, Skradinska 5, 21000 Split</item>
      <item>Vinko Dračar, ULICA GOSPE OD ZDRAVLJA 64 (ranije: DONJI PROLOŽAC, PROLOŽAC DONJI, 0), 21260 Postranje</item>
      <item>Ante Petričević, POSTRANJSKA ULICA 89 (ranije: DONJI PROLOŽAC, PROLOŽAC DONJI, 0), 21260 Postranje</item>
      <item>Mate Krištić, Put Krnjavica 2, 21260 Hršćevani</item>
      <item>Senka Lasić, Ulica Dr.franje Tuđmana 18, 21260 Šumet</item>
      <item>Vedrana Perić, Put Perića Briga 73, 21260 Kamenmost</item>
      <item>Luka Čujić, Put Čujića 6, 21263 Krivodol</item>
      <item>Mirko Krištić, Vukovarska 14, 21260 Hršćevani</item>
      <item>Ante Gudelj, DR. FRANJO TUĐMAN 204 (ranije: ZMIJAVCI, ZMIJAVCI, 0), 21260 Zmijavci</item>
      <item>Ante Kujundžić, Ulica Franje Tuđmana 44, 21260 Grubine</item>
      <item>Ante Juričić, Ulica Gospe Od Zdravlja 108, 21260 Postranje</item>
      <item>Petar Radeljić, ULICA SVETOG MIHOVILA 20 (ranije: DONJI PROLOŽAC, PROLOŽAC DONJI, 0), 21260 Postranje</item>
      <item>Dušan Pijanović, Domovinske Zahvalnosti 58, 21260 Kamenmost</item>
      <item>Pero Brečić, GLAVINA DONJA 218 A (ranije: GLAVINA DONJA, GLAVINA DONJA, 0), 21260 Glavina Donja</item>
      <item>Ante Karin, ULICA HRVATSKIH ISELJENIKA 20 (ranije: GRUBINE, GRUBINE, 0), 21260 Grubine</item>
      <item>Zvonimir Mandić, Alojzija Stepinca 55, 21000 Split</item>
      <item>Ante Gudelj, Dolac 1, 21260 Zmijavci</item>
      <item>Branimir Mikulić, Put Bunara 8, 21260 Donji Proložac</item>
      <item>Ante Lasić, PUT BAZANE 17 (ranije: ŠUMET, ŠUMET, 0), 21260 Šumet</item>
      <item>Zrinko Karin, Ulica Marka Marulića 2, 21260 Grubine</item>
      <item>Anđelka Vrljić, ULICA DOMOVINSKOG RATA 88 (ranije: DRUM, DRUM, 0), 21260 Drum</item>
      <item>Ante Zec, ULICA ANTE STARČEVIĆA 83 (ranije: DONJI PROLOŽAC, PROLOŽAC DONJI, 0), 21260 Donji Proložac</item>
      <item>Mate Lažeta, UL.BRUNA BUŠIĆA 39 B (ranije: IMOTSKI, BRUNA BUŠIĆA, 0), 21260 Imotski</item>
      <item>Milan Buljan, Ulica Alojzija Stepinca 21, 21 262 Gornje Podbablje</item>
      <item>Jure Vuković, ULICA STJEPANA RADIĆA 6 (ranije: GRUBINE, GRUBINE, 0), 21260 Grubine</item>
      <item>Gordana Vučković, Glavina Donja 420, 21260 Glavina Donja</item>
      <item>Ljubo Buljan, Ulica Alojzija Stepinca 51, 21 262 Gornje Podbablje</item>
      <item>Ana Lasić, Put Bazane 28, 21260 Šumet</item>
      <item>Petar Karin, Ulica Alojzija Stepinca 11, 21260 Grubine</item>
      <item>Ante Perić, Put Perića Briga 42, 21260 Kamenmost</item>
      <item>Ivan Petričević, ULICA GOSPE OD ZDRAVLJA 4 (ranije: DONJI PROLOŽAC, PROLOŽAC DONJI, 0), 21260 Postranje</item>
      <item>Nikola Radović, ULICA HRVATSKIH BRANITELJA 46 (ranije: DONJI PROLOŽAC, PROLOŽAC DONJI, 0), 21260 Donji Proložac</item>
      <item>Mila Lasić, ULICA DR.FRANJE TUĐMANA 30 (ranije: ŠUMET, ŠUMET, 0), 21260 Šumet</item>
      <item>Anđa Maršić, Ulica Kuline 6, 21260 Donji Proložac</item>
      <item>Mila Šabić, Kralja Tomislava 39, 21260 Zmijavci</item>
      <item>Iva Maršić, Ulica Fra Mate Gnječa 4, 21260 Postranje</item>
      <item>Veljko Zelić, GLAVINA DONJA 64 (ranije: GLAVINA DONJA, GLAVINA DONJA, 0), 21260 Glavina Donja</item>
      <item>Petar Lasić, Ulica Dr.franje Tuđmana 36, 21260 Šumet</item>
      <item>Ivanka Lončar, DR. FRANJO TUĐMAN 297 (ranije: ZMIJAVCI, ZMIJAVCI, 0), 21260 Zmijavci</item>
      <item>Marijan Karoglan, Hrvatske Bratske Zajednice 55, 21260 Zmijavci</item>
      <item>Radoslav Šabić, Dr. Franjo Tuđman 30, 21260 Zmijavci</item>
      <item>Slavko Lončar, Dr. Ante Starčevića 26, 21 262 Gornje Podbablje</item>
      <item>Davor Babić, RUNOVIĆ 332 (ranije: RUNOVIĆ, RUNOVIĆI, 0), 21260 Runović</item>
      <item>Vladimir Papučić, Berinovac 27, 21 263 Lokvičići</item>
      <item>Azem Mehonić</item>
      <item>Ana Mrkonjić, Šimići 9, 21260 Zmijavci</item>
      <item>Zlata Bubalo, Ulica Lug 54, 21260 Donji Proložac</item>
      <item>Ante Lasić, ULICA DR.FRANJE TUĐMANA 32 (ranije: ŠUMET, ŠUMET, 0), 21260 Šumet</item>
      <item>Ante Kujundžić, Ivanbegovina 1a, 21260 Ivanbegovina</item>
    </izvorni_sadrzaj>
    <derivirana_varijabla naziv="DomainObject.Predmet.OstaliListFormatedWithAdress_1">
      <item>Ivica Škoro, Runovići 664, 21260 Runović</item>
      <item>Branko Ćorić, ULICA LUG 104 (ranije: DONJI PROLOŽAC, PROLOŽAC DONJI, 0), 21260 Donji Proložac</item>
      <item>Ivan Vujević, Jukina Ulica 15, 21260 Drum</item>
      <item>Mirko Ćapin, Domovinske Zahvalnosti 8, 21260 Kamenmost</item>
      <item>Ivan Kuran, Kobiljača 15, 20278 Kobiljača</item>
      <item>Milenko Buljubašić, Industrijska 8/1, 20350 Metković</item>
      <item>Mate Tolić, ULICA LUG 130 (ranije: DONJI PROLOŽAC, PROLOŽAC DONJI, 0), 21260 Donji Proložac</item>
      <item>Ilinka Svrdlin, Ulica Nikole Tesle 15, 21263 Krivodol</item>
      <item>Mate Blažić, Put Krnjavica 2, 21260 Hršćevani</item>
      <item>Ante Kuštra, RUNOVIĆ 650 (ranije: RUNOVIĆ, RUNOVIĆI, 0), 21260 Runović</item>
      <item>Ratomir Stanić, Put Glavica 29, 21263 Krivodol</item>
      <item>Pere Lasić, Put Bazane 30, 21260 Šumet</item>
      <item>Ivan Lasić, ULICA DR.FRANJE TUĐMANA 12 (ranije: ŠUMET, ŠUMET, 0), 21260 Šumet</item>
      <item>Mihovil Dračar, ULICA GOSPE OD ZDRAVLJA 66 (ranije: DONJI PROLOŽAC, PROLOŽAC DONJI, 0), 21260 Postranje</item>
      <item>Lucija Zdilar, KAMENMOST 16 (ranije: KAMENMOST, KAMENMOST, 0), 21260 Kamenmost</item>
      <item>Ante Patrlj, Botuška 16, 21262 Gornje Podbablje</item>
      <item>Slava Petričević, Ulica Gospe Od Zdravlja 32, 21260 Postranje</item>
      <item>Ivan Bežovan, Skradinska 5, 21000 Split</item>
      <item>Vinko Dračar, ULICA GOSPE OD ZDRAVLJA 64 (ranije: DONJI PROLOŽAC, PROLOŽAC DONJI, 0), 21260 Postranje</item>
      <item>Ante Petričević, POSTRANJSKA ULICA 89 (ranije: DONJI PROLOŽAC, PROLOŽAC DONJI, 0), 21260 Postranje</item>
      <item>Mate Krištić, Put Krnjavica 2, 21260 Hršćevani</item>
      <item>Senka Lasić, Ulica Dr.franje Tuđmana 18, 21260 Šumet</item>
      <item>Vedrana Perić, Put Perića Briga 73, 21260 Kamenmost</item>
      <item>Luka Čujić, Put Čujića 6, 21263 Krivodol</item>
      <item>Mirko Krištić, Vukovarska 14, 21260 Hršćevani</item>
      <item>Ante Gudelj, DR. FRANJO TUĐMAN 204 (ranije: ZMIJAVCI, ZMIJAVCI, 0), 21260 Zmijavci</item>
      <item>Ante Kujundžić, Ulica Franje Tuđmana 44, 21260 Grubine</item>
      <item>Ante Juričić, Ulica Gospe Od Zdravlja 108, 21260 Postranje</item>
      <item>Petar Radeljić, ULICA SVETOG MIHOVILA 20 (ranije: DONJI PROLOŽAC, PROLOŽAC DONJI, 0), 21260 Postranje</item>
      <item>Dušan Pijanović, Domovinske Zahvalnosti 58, 21260 Kamenmost</item>
      <item>Pero Brečić, GLAVINA DONJA 218 A (ranije: GLAVINA DONJA, GLAVINA DONJA, 0), 21260 Glavina Donja</item>
      <item>Ante Karin, ULICA HRVATSKIH ISELJENIKA 20 (ranije: GRUBINE, GRUBINE, 0), 21260 Grubine</item>
      <item>Zvonimir Mandić, Alojzija Stepinca 55, 21000 Split</item>
      <item>Ante Gudelj, Dolac 1, 21260 Zmijavci</item>
      <item>Branimir Mikulić, Put Bunara 8, 21260 Donji Proložac</item>
      <item>Ante Lasić, PUT BAZANE 17 (ranije: ŠUMET, ŠUMET, 0), 21260 Šumet</item>
      <item>Zrinko Karin, Ulica Marka Marulića 2, 21260 Grubine</item>
      <item>Anđelka Vrljić, ULICA DOMOVINSKOG RATA 88 (ranije: DRUM, DRUM, 0), 21260 Drum</item>
      <item>Ante Zec, ULICA ANTE STARČEVIĆA 83 (ranije: DONJI PROLOŽAC, PROLOŽAC DONJI, 0), 21260 Donji Proložac</item>
      <item>Mate Lažeta, UL.BRUNA BUŠIĆA 39 B (ranije: IMOTSKI, BRUNA BUŠIĆA, 0), 21260 Imotski</item>
      <item>Milan Buljan, Ulica Alojzija Stepinca 21, 21 262 Gornje Podbablje</item>
      <item>Jure Vuković, ULICA STJEPANA RADIĆA 6 (ranije: GRUBINE, GRUBINE, 0), 21260 Grubine</item>
      <item>Gordana Vučković, Glavina Donja 420, 21260 Glavina Donja</item>
      <item>Ljubo Buljan, Ulica Alojzija Stepinca 51, 21 262 Gornje Podbablje</item>
      <item>Ana Lasić, Put Bazane 28, 21260 Šumet</item>
      <item>Petar Karin, Ulica Alojzija Stepinca 11, 21260 Grubine</item>
      <item>Ante Perić, Put Perića Briga 42, 21260 Kamenmost</item>
      <item>Ivan Petričević, ULICA GOSPE OD ZDRAVLJA 4 (ranije: DONJI PROLOŽAC, PROLOŽAC DONJI, 0), 21260 Postranje</item>
      <item>Nikola Radović, ULICA HRVATSKIH BRANITELJA 46 (ranije: DONJI PROLOŽAC, PROLOŽAC DONJI, 0), 21260 Donji Proložac</item>
      <item>Mila Lasić, ULICA DR.FRANJE TUĐMANA 30 (ranije: ŠUMET, ŠUMET, 0), 21260 Šumet</item>
      <item>Anđa Maršić, Ulica Kuline 6, 21260 Donji Proložac</item>
      <item>Mila Šabić, Kralja Tomislava 39, 21260 Zmijavci</item>
      <item>Iva Maršić, Ulica Fra Mate Gnječa 4, 21260 Postranje</item>
      <item>Veljko Zelić, GLAVINA DONJA 64 (ranije: GLAVINA DONJA, GLAVINA DONJA, 0), 21260 Glavina Donja</item>
      <item>Petar Lasić, Ulica Dr.franje Tuđmana 36, 21260 Šumet</item>
      <item>Ivanka Lončar, DR. FRANJO TUĐMAN 297 (ranije: ZMIJAVCI, ZMIJAVCI, 0), 21260 Zmijavci</item>
      <item>Marijan Karoglan, Hrvatske Bratske Zajednice 55, 21260 Zmijavci</item>
      <item>Radoslav Šabić, Dr. Franjo Tuđman 30, 21260 Zmijavci</item>
      <item>Slavko Lončar, Dr. Ante Starčevića 26, 21 262 Gornje Podbablje</item>
      <item>Davor Babić, RUNOVIĆ 332 (ranije: RUNOVIĆ, RUNOVIĆI, 0), 21260 Runović</item>
      <item>Vladimir Papučić, Berinovac 27, 21 263 Lokvičići</item>
      <item>Azem Mehonić</item>
      <item>Ana Mrkonjić, Šimići 9, 21260 Zmijavci</item>
      <item>Zlata Bubalo, Ulica Lug 54, 21260 Donji Proložac</item>
      <item>Ante Lasić, ULICA DR.FRANJE TUĐMANA 32 (ranije: ŠUMET, ŠUMET, 0), 21260 Šumet</item>
      <item>Ante Kujundžić, Ivanbegovina 1a, 21260 Ivanbegovina</item>
    </derivirana_varijabla>
  </DomainObject.Predmet.OstaliListFormatedWithAdress>
  <DomainObject.Predmet.OstaliListFormatedWithAdressOIB>
    <izvorni_sadrzaj>
      <item>Ivica Škoro, OIB 88099663545, Runovići 664, 21260 Runović</item>
      <item>Branko Ćorić, OIB 53499687883, ULICA LUG 104 (ranije: DONJI PROLOŽAC, PROLOŽAC DONJI, 0), 21260 Donji Proložac</item>
      <item>Ivan Vujević, OIB 62185212727, Jukina Ulica 15, 21260 Drum</item>
      <item>Mirko Ćapin, OIB 62737343567, Domovinske Zahvalnosti 8, 21260 Kamenmost</item>
      <item>Ivan Kuran, OIB 13325944351, Kobiljača 15, 20278 Kobiljača</item>
      <item>Milenko Buljubašić, OIB 75001967064, Industrijska 8/1, 20350 Metković</item>
      <item>Mate Tolić, OIB 02795132885, ULICA LUG 130 (ranije: DONJI PROLOŽAC, PROLOŽAC DONJI, 0), 21260 Donji Proložac</item>
      <item>Ilinka Svrdlin, OIB 12311447936, Ulica Nikole Tesle 15, 21263 Krivodol</item>
      <item>Mate Blažić, OIB 85525660512, Put Krnjavica 2, 21260 Hršćevani</item>
      <item>Ante Kuštra, OIB 30213670511, RUNOVIĆ 650 (ranije: RUNOVIĆ, RUNOVIĆI, 0), 21260 Runović</item>
      <item>Ratomir Stanić, OIB 16218546398, Put Glavica 29, 21263 Krivodol</item>
      <item>Pere Lasić, OIB 59308606553, Put Bazane 30, 21260 Šumet</item>
      <item>Ivan Lasić, OIB 74770771722, ULICA DR.FRANJE TUĐMANA 12 (ranije: ŠUMET, ŠUMET, 0), 21260 Šumet</item>
      <item>Mihovil Dračar, OIB 32212898557, ULICA GOSPE OD ZDRAVLJA 66 (ranije: DONJI PROLOŽAC, PROLOŽAC DONJI, 0), 21260 Postranje</item>
      <item>Lucija Zdilar, OIB 39985321099, KAMENMOST 16 (ranije: KAMENMOST, KAMENMOST, 0), 21260 Kamenmost</item>
      <item>Ante Patrlj, OIB 17268013905, Botuška 16, 21262 Gornje Podbablje</item>
      <item>Slava Petričević, OIB 06153576636, Ulica Gospe Od Zdravlja 32, 21260 Postranje</item>
      <item>Ivan Bežovan, OIB 99064275902, Skradinska 5, 21000 Split</item>
      <item>Vinko Dračar, OIB 94168088827, ULICA GOSPE OD ZDRAVLJA 64 (ranije: DONJI PROLOŽAC, PROLOŽAC DONJI, 0), 21260 Postranje</item>
      <item>Ante Petričević, OIB 41105018317, POSTRANJSKA ULICA 89 (ranije: DONJI PROLOŽAC, PROLOŽAC DONJI, 0), 21260 Postranje</item>
      <item>Mate Krištić, OIB 78030694231, Put Krnjavica 2, 21260 Hršćevani</item>
      <item>Senka Lasić, OIB 16205859899, Ulica Dr.franje Tuđmana 18, 21260 Šumet</item>
      <item>Vedrana Perić, OIB 43720574922, Put Perića Briga 73, 21260 Kamenmost</item>
      <item>Luka Čujić, OIB 32083701925, Put Čujića 6, 21263 Krivodol</item>
      <item>Mirko Krištić, OIB 93658695309, Vukovarska 14, 21260 Hršćevani</item>
      <item>Ante Gudelj, OIB 72624021264, DR. FRANJO TUĐMAN 204 (ranije: ZMIJAVCI, ZMIJAVCI, 0), 21260 Zmijavci</item>
      <item>Ante Kujundžić, OIB 35403532963, Ulica Franje Tuđmana 44, 21260 Grubine</item>
      <item>Ante Juričić, OIB 97524344784, Ulica Gospe Od Zdravlja 108, 21260 Postranje</item>
      <item>Petar Radeljić, OIB 73435324205, ULICA SVETOG MIHOVILA 20 (ranije: DONJI PROLOŽAC, PROLOŽAC DONJI, 0), 21260 Postranje</item>
      <item>Dušan Pijanović, OIB 38478454988, Domovinske Zahvalnosti 58, 21260 Kamenmost</item>
      <item>Pero Brečić, OIB 00953664895, GLAVINA DONJA 218 A (ranije: GLAVINA DONJA, GLAVINA DONJA, 0), 21260 Glavina Donja</item>
      <item>Ante Karin, OIB 20046275169, ULICA HRVATSKIH ISELJENIKA 20 (ranije: GRUBINE, GRUBINE, 0), 21260 Grubine</item>
      <item>Zvonimir Mandić, OIB 47185891952, Alojzija Stepinca 55, 21000 Split</item>
      <item>Ante Gudelj, OIB 63243663163, Dolac 1, 21260 Zmijavci</item>
      <item>Branimir Mikulić, OIB 69175041612, Put Bunara 8, 21260 Donji Proložac</item>
      <item>Ante Lasić, OIB 23501058721, PUT BAZANE 17 (ranije: ŠUMET, ŠUMET, 0), 21260 Šumet</item>
      <item>Zrinko Karin, OIB 32506653426, Ulica Marka Marulića 2, 21260 Grubine</item>
      <item>Anđelka Vrljić, OIB 67722685976, ULICA DOMOVINSKOG RATA 88 (ranije: DRUM, DRUM, 0), 21260 Drum</item>
      <item>Ante Zec, OIB 72970842484, ULICA ANTE STARČEVIĆA 83 (ranije: DONJI PROLOŽAC, PROLOŽAC DONJI, 0), 21260 Donji Proložac</item>
      <item>Mate Lažeta, OIB 35115383388, UL.BRUNA BUŠIĆA 39 B (ranije: IMOTSKI, BRUNA BUŠIĆA, 0), 21260 Imotski</item>
      <item>Milan Buljan, OIB 32908991800, Ulica Alojzija Stepinca 21, 21 262 Gornje Podbablje</item>
      <item>Jure Vuković, OIB 65615859668, ULICA STJEPANA RADIĆA 6 (ranije: GRUBINE, GRUBINE, 0), 21260 Grubine</item>
      <item>Gordana Vučković, OIB 31723804921, Glavina Donja 420, 21260 Glavina Donja</item>
      <item>Ljubo Buljan, OIB 51474047346, Ulica Alojzija Stepinca 51, 21 262 Gornje Podbablje</item>
      <item>Ana Lasić, OIB 42846443794, Put Bazane 28, 21260 Šumet</item>
      <item>Petar Karin, OIB 29243766177, Ulica Alojzija Stepinca 11, 21260 Grubine</item>
      <item>Ante Perić, OIB 60718586625, Put Perića Briga 42, 21260 Kamenmost</item>
      <item>Ivan Petričević, OIB 98232925803, ULICA GOSPE OD ZDRAVLJA 4 (ranije: DONJI PROLOŽAC, PROLOŽAC DONJI, 0), 21260 Postranje</item>
      <item>Nikola Radović, OIB 02785217882, ULICA HRVATSKIH BRANITELJA 46 (ranije: DONJI PROLOŽAC, PROLOŽAC DONJI, 0), 21260 Donji Proložac</item>
      <item>Mila Lasić, OIB 41880809370, ULICA DR.FRANJE TUĐMANA 30 (ranije: ŠUMET, ŠUMET, 0), 21260 Šumet</item>
      <item>Anđa Maršić, OIB 60595416305, Ulica Kuline 6, 21260 Donji Proložac</item>
      <item>Mila Šabić, OIB 52939797949, Kralja Tomislava 39, 21260 Zmijavci</item>
      <item>Iva Maršić, OIB 03608575834, Ulica Fra Mate Gnječa 4, 21260 Postranje</item>
      <item>Veljko Zelić, OIB 33882655909, GLAVINA DONJA 64 (ranije: GLAVINA DONJA, GLAVINA DONJA, 0), 21260 Glavina Donja</item>
      <item>Petar Lasić, OIB 04494246184, Ulica Dr.franje Tuđmana 36, 21260 Šumet</item>
      <item>Ivanka Lončar, OIB 99459076367, DR. FRANJO TUĐMAN 297 (ranije: ZMIJAVCI, ZMIJAVCI, 0), 21260 Zmijavci</item>
      <item>Marijan Karoglan, OIB 55195766040, Hrvatske Bratske Zajednice 55, 21260 Zmijavci</item>
      <item>Radoslav Šabić, OIB 11317621461, Dr. Franjo Tuđman 30, 21260 Zmijavci</item>
      <item>Slavko Lončar, OIB 03882570287, Dr. Ante Starčevića 26, 21 262 Gornje Podbablje</item>
      <item>Davor Babić, OIB 35315690159, RUNOVIĆ 332 (ranije: RUNOVIĆ, RUNOVIĆI, 0), 21260 Runović</item>
      <item>Vladimir Papučić, OIB 92687948057, Berinovac 27, 21 263 Lokvičići</item>
      <item>Azem Mehonić</item>
      <item>Ana Mrkonjić, OIB 20945800263, Šimići 9, 21260 Zmijavci</item>
      <item>Zlata Bubalo, OIB 05292154598, Ulica Lug 54, 21260 Donji Proložac</item>
      <item>Ante Lasić, OIB 77086731664, ULICA DR.FRANJE TUĐMANA 32 (ranije: ŠUMET, ŠUMET, 0), 21260 Šumet</item>
      <item>Ante Kujundžić, OIB 46695796284, Ivanbegovina 1a, 21260 Ivanbegovina</item>
    </izvorni_sadrzaj>
    <derivirana_varijabla naziv="DomainObject.Predmet.OstaliListFormatedWithAdressOIB_1">
      <item>Ivica Škoro, OIB 88099663545, Runovići 664, 21260 Runović</item>
      <item>Branko Ćorić, OIB 53499687883, ULICA LUG 104 (ranije: DONJI PROLOŽAC, PROLOŽAC DONJI, 0), 21260 Donji Proložac</item>
      <item>Ivan Vujević, OIB 62185212727, Jukina Ulica 15, 21260 Drum</item>
      <item>Mirko Ćapin, OIB 62737343567, Domovinske Zahvalnosti 8, 21260 Kamenmost</item>
      <item>Ivan Kuran, OIB 13325944351, Kobiljača 15, 20278 Kobiljača</item>
      <item>Milenko Buljubašić, OIB 75001967064, Industrijska 8/1, 20350 Metković</item>
      <item>Mate Tolić, OIB 02795132885, ULICA LUG 130 (ranije: DONJI PROLOŽAC, PROLOŽAC DONJI, 0), 21260 Donji Proložac</item>
      <item>Ilinka Svrdlin, OIB 12311447936, Ulica Nikole Tesle 15, 21263 Krivodol</item>
      <item>Mate Blažić, OIB 85525660512, Put Krnjavica 2, 21260 Hršćevani</item>
      <item>Ante Kuštra, OIB 30213670511, RUNOVIĆ 650 (ranije: RUNOVIĆ, RUNOVIĆI, 0), 21260 Runović</item>
      <item>Ratomir Stanić, OIB 16218546398, Put Glavica 29, 21263 Krivodol</item>
      <item>Pere Lasić, OIB 59308606553, Put Bazane 30, 21260 Šumet</item>
      <item>Ivan Lasić, OIB 74770771722, ULICA DR.FRANJE TUĐMANA 12 (ranije: ŠUMET, ŠUMET, 0), 21260 Šumet</item>
      <item>Mihovil Dračar, OIB 32212898557, ULICA GOSPE OD ZDRAVLJA 66 (ranije: DONJI PROLOŽAC, PROLOŽAC DONJI, 0), 21260 Postranje</item>
      <item>Lucija Zdilar, OIB 39985321099, KAMENMOST 16 (ranije: KAMENMOST, KAMENMOST, 0), 21260 Kamenmost</item>
      <item>Ante Patrlj, OIB 17268013905, Botuška 16, 21262 Gornje Podbablje</item>
      <item>Slava Petričević, OIB 06153576636, Ulica Gospe Od Zdravlja 32, 21260 Postranje</item>
      <item>Ivan Bežovan, OIB 99064275902, Skradinska 5, 21000 Split</item>
      <item>Vinko Dračar, OIB 94168088827, ULICA GOSPE OD ZDRAVLJA 64 (ranije: DONJI PROLOŽAC, PROLOŽAC DONJI, 0), 21260 Postranje</item>
      <item>Ante Petričević, OIB 41105018317, POSTRANJSKA ULICA 89 (ranije: DONJI PROLOŽAC, PROLOŽAC DONJI, 0), 21260 Postranje</item>
      <item>Mate Krištić, OIB 78030694231, Put Krnjavica 2, 21260 Hršćevani</item>
      <item>Senka Lasić, OIB 16205859899, Ulica Dr.franje Tuđmana 18, 21260 Šumet</item>
      <item>Vedrana Perić, OIB 43720574922, Put Perića Briga 73, 21260 Kamenmost</item>
      <item>Luka Čujić, OIB 32083701925, Put Čujića 6, 21263 Krivodol</item>
      <item>Mirko Krištić, OIB 93658695309, Vukovarska 14, 21260 Hršćevani</item>
      <item>Ante Gudelj, OIB 72624021264, DR. FRANJO TUĐMAN 204 (ranije: ZMIJAVCI, ZMIJAVCI, 0), 21260 Zmijavci</item>
      <item>Ante Kujundžić, OIB 35403532963, Ulica Franje Tuđmana 44, 21260 Grubine</item>
      <item>Ante Juričić, OIB 97524344784, Ulica Gospe Od Zdravlja 108, 21260 Postranje</item>
      <item>Petar Radeljić, OIB 73435324205, ULICA SVETOG MIHOVILA 20 (ranije: DONJI PROLOŽAC, PROLOŽAC DONJI, 0), 21260 Postranje</item>
      <item>Dušan Pijanović, OIB 38478454988, Domovinske Zahvalnosti 58, 21260 Kamenmost</item>
      <item>Pero Brečić, OIB 00953664895, GLAVINA DONJA 218 A (ranije: GLAVINA DONJA, GLAVINA DONJA, 0), 21260 Glavina Donja</item>
      <item>Ante Karin, OIB 20046275169, ULICA HRVATSKIH ISELJENIKA 20 (ranije: GRUBINE, GRUBINE, 0), 21260 Grubine</item>
      <item>Zvonimir Mandić, OIB 47185891952, Alojzija Stepinca 55, 21000 Split</item>
      <item>Ante Gudelj, OIB 63243663163, Dolac 1, 21260 Zmijavci</item>
      <item>Branimir Mikulić, OIB 69175041612, Put Bunara 8, 21260 Donji Proložac</item>
      <item>Ante Lasić, OIB 23501058721, PUT BAZANE 17 (ranije: ŠUMET, ŠUMET, 0), 21260 Šumet</item>
      <item>Zrinko Karin, OIB 32506653426, Ulica Marka Marulića 2, 21260 Grubine</item>
      <item>Anđelka Vrljić, OIB 67722685976, ULICA DOMOVINSKOG RATA 88 (ranije: DRUM, DRUM, 0), 21260 Drum</item>
      <item>Ante Zec, OIB 72970842484, ULICA ANTE STARČEVIĆA 83 (ranije: DONJI PROLOŽAC, PROLOŽAC DONJI, 0), 21260 Donji Proložac</item>
      <item>Mate Lažeta, OIB 35115383388, UL.BRUNA BUŠIĆA 39 B (ranije: IMOTSKI, BRUNA BUŠIĆA, 0), 21260 Imotski</item>
      <item>Milan Buljan, OIB 32908991800, Ulica Alojzija Stepinca 21, 21 262 Gornje Podbablje</item>
      <item>Jure Vuković, OIB 65615859668, ULICA STJEPANA RADIĆA 6 (ranije: GRUBINE, GRUBINE, 0), 21260 Grubine</item>
      <item>Gordana Vučković, OIB 31723804921, Glavina Donja 420, 21260 Glavina Donja</item>
      <item>Ljubo Buljan, OIB 51474047346, Ulica Alojzija Stepinca 51, 21 262 Gornje Podbablje</item>
      <item>Ana Lasić, OIB 42846443794, Put Bazane 28, 21260 Šumet</item>
      <item>Petar Karin, OIB 29243766177, Ulica Alojzija Stepinca 11, 21260 Grubine</item>
      <item>Ante Perić, OIB 60718586625, Put Perića Briga 42, 21260 Kamenmost</item>
      <item>Ivan Petričević, OIB 98232925803, ULICA GOSPE OD ZDRAVLJA 4 (ranije: DONJI PROLOŽAC, PROLOŽAC DONJI, 0), 21260 Postranje</item>
      <item>Nikola Radović, OIB 02785217882, ULICA HRVATSKIH BRANITELJA 46 (ranije: DONJI PROLOŽAC, PROLOŽAC DONJI, 0), 21260 Donji Proložac</item>
      <item>Mila Lasić, OIB 41880809370, ULICA DR.FRANJE TUĐMANA 30 (ranije: ŠUMET, ŠUMET, 0), 21260 Šumet</item>
      <item>Anđa Maršić, OIB 60595416305, Ulica Kuline 6, 21260 Donji Proložac</item>
      <item>Mila Šabić, OIB 52939797949, Kralja Tomislava 39, 21260 Zmijavci</item>
      <item>Iva Maršić, OIB 03608575834, Ulica Fra Mate Gnječa 4, 21260 Postranje</item>
      <item>Veljko Zelić, OIB 33882655909, GLAVINA DONJA 64 (ranije: GLAVINA DONJA, GLAVINA DONJA, 0), 21260 Glavina Donja</item>
      <item>Petar Lasić, OIB 04494246184, Ulica Dr.franje Tuđmana 36, 21260 Šumet</item>
      <item>Ivanka Lončar, OIB 99459076367, DR. FRANJO TUĐMAN 297 (ranije: ZMIJAVCI, ZMIJAVCI, 0), 21260 Zmijavci</item>
      <item>Marijan Karoglan, OIB 55195766040, Hrvatske Bratske Zajednice 55, 21260 Zmijavci</item>
      <item>Radoslav Šabić, OIB 11317621461, Dr. Franjo Tuđman 30, 21260 Zmijavci</item>
      <item>Slavko Lončar, OIB 03882570287, Dr. Ante Starčevića 26, 21 262 Gornje Podbablje</item>
      <item>Davor Babić, OIB 35315690159, RUNOVIĆ 332 (ranije: RUNOVIĆ, RUNOVIĆI, 0), 21260 Runović</item>
      <item>Vladimir Papučić, OIB 92687948057, Berinovac 27, 21 263 Lokvičići</item>
      <item>Azem Mehonić</item>
      <item>Ana Mrkonjić, OIB 20945800263, Šimići 9, 21260 Zmijavci</item>
      <item>Zlata Bubalo, OIB 05292154598, Ulica Lug 54, 21260 Donji Proložac</item>
      <item>Ante Lasić, OIB 77086731664, ULICA DR.FRANJE TUĐMANA 32 (ranije: ŠUMET, ŠUMET, 0), 21260 Šumet</item>
      <item>Ante Kujundžić, OIB 46695796284, Ivanbegovina 1a, 21260 Ivanbegovina</item>
    </derivirana_varijabla>
  </DomainObject.Predmet.OstaliListFormatedWithAdressOIB>
  <DomainObject.Predmet.OstaliListNazivFormated>
    <izvorni_sadrzaj>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OstaliListNazivFormated_1">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OstaliListNazivFormated>
  <DomainObject.Predmet.OstaliListNazivFormatedOIB>
    <izvorni_sadrzaj>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izvorni_sadrzaj>
    <derivirana_varijabla naziv="DomainObject.Predmet.OstaliListNazivFormatedOIB_1">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2019.</izvorni_sadrzaj>
    <derivirana_varijabla naziv="DomainObject.Datum_1">8. siječnja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IMOTA d.d. za poljodjelstvo, trgovinu i ugostiteljstvo u stečaju</izvorni_sadrzaj>
    <derivirana_varijabla naziv="DomainObject.Predmet.ProtustrankaIDrugi_1">IMOTA d.d. za poljodjelstvo, trgovinu i ugostiteljstvo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IMOTA d.d. za poljodjelstvo, trgovinu i ugostiteljstvo u stečaju, OIB 02297833542, Perinuša/bb, 21260 Donji Proložac</izvorni_sadrzaj>
    <derivirana_varijabla naziv="DomainObject.Predmet.ProtustrankaIDrugiAdressOIB_1">IMOTA d.d. za poljodjelstvo, trgovinu i ugostiteljstvo u stečaju, OIB 02297833542, Perinuša/bb, 21260 Donji Proložac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IMOTA d.d. za poljodjelstvo, trgovinu i ugostiteljstvo u stečaju</item>
      <item>FINANCIJSKA AGENCIJA, RC SPLIT</item>
      <item>Ivica Škoro</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SudioniciListNaziv_1">
      <item>IMOTA d.d. za poljodjelstvo, trgovinu i ugostiteljstvo u stečaju</item>
      <item>FINANCIJSKA AGENCIJA, RC SPLIT</item>
      <item>Ivica Škoro</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SudioniciListNaziv>
  <DomainObject.Predmet.SudioniciListAdressOIB>
    <izvorni_sadrzaj>
      <item>IMOTA d.d. za poljodjelstvo, trgovinu i ugostiteljstvo u stečaju, OIB 02297833542, Perinuša/bb,21260 Donji Proložac</item>
      <item>FINANCIJSKA AGENCIJA, RC SPLIT, OIB 85821130368, Mažuranićevo šetalište 24 b,21000 Split</item>
      <item>Ivica Škoro, OIB 88099663545, Runovići 664,21260 Runović</item>
      <item>Nediljka Vodanović, OIB 82920248846, Runovići 434,21260 Runović</item>
      <item>Ante Zdilar, OIB 42879922677, Glavina Donja 175,21260 Glavina Donja</item>
      <item>Anđelko Babić, OIB 04750707982, Runovići 400,21260 Runović</item>
      <item>Danijel Škegro, OIB 29228396293, Proložac Donji 0,21260 Donji Proložac</item>
      <item>Ante Zdilar, OIB 96912135010, Glavina Donja 25,21260 Glavina Donja</item>
      <item>Ivanka Lončar, OIB 99459076367, Dr.F.Tuđmana 297,21260 Zmijavci</item>
      <item>Marijan Karoglan, OIB 55195766040, Zmijavci 0,21260 Zmijavci</item>
      <item>Radoslav Šabić, OIB 11317621461, Dr.franjo Tuđman 30,21260 Zmijavci</item>
      <item>Slavko Lončar, OIB 03882570287, A. Starčevića 26,21262 Gornje Podbablje</item>
      <item>Andrija Strinić, OIB 83368543413, A.G.Matoša 27,21260 Imotski</item>
      <item>Ante Topić, OIB 60504600440, Donji Vinjani 259,21260 Donji Vinjani</item>
      <item>Živko Ivanko, OIB 31041559949, Put Buljanije 52,21260 Donji Proložac</item>
      <item>Davor Babić, OIB 35315690159, Runovići 332,21260 Runović</item>
      <item>Iva Maršić, OIB 03608575834, Ulica Fra Mate Gnječa 4,21260 Postranje</item>
      <item>Vladimir Papučić, OIB 02535697732, Berinovac 27,21263 Krivodol</item>
      <item>Branko Ćorić, OIB 53499687883, ULICA LUG 104 (ranije: DONJI PROLOŽAC, PROLOŽAC DONJI, 0),21260 Donji Proložac</item>
      <item>Ivan Vujević, OIB 62185212727, Jukina Ulica 15,21260 Drum</item>
      <item>Mirko Ćapin, OIB 62737343567, Domovinske Zahvalnosti 8,21260 Kamenmost</item>
      <item>Ivan Kuran, OIB 13325944351, Kobiljača 15,20278 Kobiljača</item>
      <item>Milenko Buljubašić, OIB 75001967064, Industrijska 8/1,20350 Metković</item>
      <item>Mate Tolić, OIB 02795132885, ULICA LUG 130 (ranije: DONJI PROLOŽAC, PROLOŽAC DONJI, 0),21260 Donji Proložac</item>
      <item>Ilinka Svrdlin, OIB 12311447936, Ulica Nikole Tesle 15,21263 Krivodol</item>
      <item>Mate Blažić, OIB 85525660512, Put Krnjavica 2,21260 Hršćevani</item>
      <item>Ante Kuštra, OIB 30213670511, RUNOVIĆ 650 (ranije: RUNOVIĆ, RUNOVIĆI, 0),21260 Runović</item>
      <item>Ratomir Stanić, OIB 16218546398, Put Glavica 29,21263 Krivodol</item>
      <item>Pere Lasić, OIB 59308606553, Put Bazane 30,21260 Šumet</item>
      <item>Ivan Lasić, OIB 74770771722, ULICA DR.FRANJE TUĐMANA 12 (ranije: ŠUMET, ŠUMET, 0),21260 Šumet</item>
      <item>Mihovil Dračar, OIB 32212898557, ULICA GOSPE OD ZDRAVLJA 66 (ranije: DONJI PROLOŽAC, PROLOŽAC DONJI, 0),21260 Postranje</item>
      <item>Lucija Zdilar, OIB 39985321099, KAMENMOST 16 (ranije: KAMENMOST, KAMENMOST, 0),21260 Kamenmost</item>
      <item>Ante Patrlj, OIB 17268013905, Botuška 16,21262 Gornje Podbablje</item>
      <item>Slava Petričević, OIB 06153576636, Ulica Gospe Od Zdravlja 32,21260 Postranje</item>
      <item>Ivan Bežovan, OIB 99064275902, Skradinska 5,21000 Split</item>
      <item>Vinko Dračar, OIB 94168088827, ULICA GOSPE OD ZDRAVLJA 64 (ranije: DONJI PROLOŽAC, PROLOŽAC DONJI, 0),21260 Postranje</item>
      <item>Ante Petričević, OIB 41105018317, POSTRANJSKA ULICA 89 (ranije: DONJI PROLOŽAC, PROLOŽAC DONJI, 0),21260 Postranje</item>
      <item>Mate Krištić, OIB 78030694231, Put Krnjavica 2,21260 Hršćevani</item>
      <item>Senka Lasić, OIB 16205859899, Ulica Dr.franje Tuđmana 18,21260 Šumet</item>
      <item>Vedrana Perić, OIB 43720574922, Put Perića Briga 73,21260 Kamenmost</item>
      <item>Luka Čujić, OIB 32083701925, Put Čujića 6,21263 Krivodol</item>
      <item>Mirko Krištić, OIB 93658695309, Vukovarska 14,21260 Hršćevani</item>
      <item>Ante Gudelj, OIB 72624021264, DR. FRANJO TUĐMAN 204 (ranije: ZMIJAVCI, ZMIJAVCI, 0),21260 Zmijavci</item>
      <item>Ante Kujundžić, OIB 35403532963, Ulica Franje Tuđmana 44,21260 Grubine</item>
      <item>Ante Juričić, OIB 97524344784, Ulica Gospe Od Zdravlja 108,21260 Postranje</item>
      <item>Petar Radeljić, OIB 73435324205, ULICA SVETOG MIHOVILA 20 (ranije: DONJI PROLOŽAC, PROLOŽAC DONJI, 0),21260 Postranje</item>
      <item>Dušan Pijanović, OIB 38478454988, Domovinske Zahvalnosti 58,21260 Kamenmost</item>
      <item>Pero Brečić, OIB 00953664895, GLAVINA DONJA 218 A (ranije: GLAVINA DONJA, GLAVINA DONJA, 0),21260 Glavina Donja</item>
      <item>Ante Karin, OIB 20046275169, ULICA HRVATSKIH ISELJENIKA 20 (ranije: GRUBINE, GRUBINE, 0),21260 Grubine</item>
      <item>Zvonimir Mandić, OIB 47185891952, Alojzija Stepinca 55,21000 Split</item>
      <item>Ante Gudelj, OIB 63243663163, Dolac 1,21260 Zmijavci</item>
      <item>Branimir Mikulić, OIB 69175041612, Put Bunara 8,21260 Donji Proložac</item>
      <item>Ante Lasić, OIB 23501058721, PUT BAZANE 17 (ranije: ŠUMET, ŠUMET, 0),21260 Šumet</item>
      <item>Zrinko Karin, OIB 32506653426, Ulica Marka Marulića 2,21260 Grubine</item>
      <item>Anđelka Vrljić, OIB 67722685976, ULICA DOMOVINSKOG RATA 88 (ranije: DRUM, DRUM, 0),21260 Drum</item>
      <item>Ante Zec, OIB 72970842484, ULICA ANTE STARČEVIĆA 83 (ranije: DONJI PROLOŽAC, PROLOŽAC DONJI, 0),21260 Donji Proložac</item>
      <item>Mate Lažeta, OIB 35115383388, UL.BRUNA BUŠIĆA 39 B (ranije: IMOTSKI, BRUNA BUŠIĆA, 0),21260 Imotski</item>
      <item>Milan Buljan, OIB 32908991800, Ulica Alojzija Stepinca 21,21 262 Gornje Podbablje</item>
      <item>Jure Vuković, OIB 65615859668, ULICA STJEPANA RADIĆA 6 (ranije: GRUBINE, GRUBINE, 0),21260 Grubine</item>
      <item>Gordana Vučković, OIB 31723804921, Glavina Donja 420,21260 Glavina Donja</item>
      <item>Ljubo Buljan, OIB 51474047346, Ulica Alojzija Stepinca 51,21 262 Gornje Podbablje</item>
      <item>Ana Lasić, OIB 42846443794, Put Bazane 28,21260 Šumet</item>
      <item>Petar Karin, OIB 29243766177, Ulica Alojzija Stepinca 11,21260 Grubine</item>
      <item>Ante Perić, OIB 60718586625, Put Perića Briga 42,21260 Kamenmost</item>
      <item>Ivan Petričević, OIB 98232925803, ULICA GOSPE OD ZDRAVLJA 4 (ranije: DONJI PROLOŽAC, PROLOŽAC DONJI, 0),21260 Postranje</item>
      <item>Nikola Radović, OIB 02785217882, ULICA HRVATSKIH BRANITELJA 46 (ranije: DONJI PROLOŽAC, PROLOŽAC DONJI, 0),21260 Donji Proložac</item>
      <item>Mila Lasić, OIB 41880809370, ULICA DR.FRANJE TUĐMANA 30 (ranije: ŠUMET, ŠUMET, 0),21260 Šumet</item>
      <item>Anđa Maršić, OIB 60595416305, Ulica Kuline 6,21260 Donji Proložac</item>
      <item>Mila Šabić, OIB 52939797949, Kralja Tomislava 39,21260 Zmijavci</item>
      <item>Iva Maršić, OIB 03608575834, Ulica Fra Mate Gnječa 4,21260 Postranje</item>
      <item>Veljko Zelić, OIB 33882655909, GLAVINA DONJA 64 (ranije: GLAVINA DONJA, GLAVINA DONJA, 0),21260 Glavina Donja</item>
      <item>Petar Lasić, OIB 04494246184, Ulica Dr.franje Tuđmana 36,21260 Šumet</item>
      <item>Ivanka Lončar, OIB 99459076367, DR. FRANJO TUĐMAN 297 (ranije: ZMIJAVCI, ZMIJAVCI, 0),21260 Zmijavci</item>
      <item>Marijan Karoglan, OIB 55195766040, Hrvatske Bratske Zajednice 55,21260 Zmijavci</item>
      <item>Radoslav Šabić, OIB 11317621461, Dr. Franjo Tuđman 30,21260 Zmijavci</item>
      <item>Slavko Lončar, OIB 03882570287, Dr. Ante Starčevića 26,21 262 Gornje Podbablje</item>
      <item>Davor Babić, OIB 35315690159, RUNOVIĆ 332 (ranije: RUNOVIĆ, RUNOVIĆI, 0),21260 Runović</item>
      <item>Vladimir Papučić, OIB 92687948057, Berinovac 27,21 263 Lokvičići</item>
      <item>Azem Mehonić</item>
      <item>Ana Mrkonjić, OIB 20945800263, Šimići 9,21260 Zmijavci</item>
      <item>Zlata Bubalo, OIB 05292154598, Ulica Lug 54,21260 Donji Proložac</item>
      <item>Ante Lasić, OIB 77086731664, ULICA DR.FRANJE TUĐMANA 32 (ranije: ŠUMET, ŠUMET, 0),21260 Šumet</item>
      <item>Ante Kujundžić, OIB 46695796284, Ivanbegovina 1a,21260 Ivanbegovina</item>
    </izvorni_sadrzaj>
    <derivirana_varijabla naziv="DomainObject.Predmet.SudioniciListAdressOIB_1">
      <item>IMOTA d.d. za poljodjelstvo, trgovinu i ugostiteljstvo u stečaju, OIB 02297833542, Perinuša/bb,21260 Donji Proložac</item>
      <item>FINANCIJSKA AGENCIJA, RC SPLIT, OIB 85821130368, Mažuranićevo šetalište 24 b,21000 Split</item>
      <item>Ivica Škoro, OIB 88099663545, Runovići 664,21260 Runović</item>
      <item>Nediljka Vodanović, OIB 82920248846, Runovići 434,21260 Runović</item>
      <item>Ante Zdilar, OIB 42879922677, Glavina Donja 175,21260 Glavina Donja</item>
      <item>Anđelko Babić, OIB 04750707982, Runovići 400,21260 Runović</item>
      <item>Danijel Škegro, OIB 29228396293, Proložac Donji 0,21260 Donji Proložac</item>
      <item>Ante Zdilar, OIB 96912135010, Glavina Donja 25,21260 Glavina Donja</item>
      <item>Ivanka Lončar, OIB 99459076367, Dr.F.Tuđmana 297,21260 Zmijavci</item>
      <item>Marijan Karoglan, OIB 55195766040, Zmijavci 0,21260 Zmijavci</item>
      <item>Radoslav Šabić, OIB 11317621461, Dr.franjo Tuđman 30,21260 Zmijavci</item>
      <item>Slavko Lončar, OIB 03882570287, A. Starčevića 26,21262 Gornje Podbablje</item>
      <item>Andrija Strinić, OIB 83368543413, A.G.Matoša 27,21260 Imotski</item>
      <item>Ante Topić, OIB 60504600440, Donji Vinjani 259,21260 Donji Vinjani</item>
      <item>Živko Ivanko, OIB 31041559949, Put Buljanije 52,21260 Donji Proložac</item>
      <item>Davor Babić, OIB 35315690159, Runovići 332,21260 Runović</item>
      <item>Iva Maršić, OIB 03608575834, Ulica Fra Mate Gnječa 4,21260 Postranje</item>
      <item>Vladimir Papučić, OIB 02535697732, Berinovac 27,21263 Krivodol</item>
      <item>Branko Ćorić, OIB 53499687883, ULICA LUG 104 (ranije: DONJI PROLOŽAC, PROLOŽAC DONJI, 0),21260 Donji Proložac</item>
      <item>Ivan Vujević, OIB 62185212727, Jukina Ulica 15,21260 Drum</item>
      <item>Mirko Ćapin, OIB 62737343567, Domovinske Zahvalnosti 8,21260 Kamenmost</item>
      <item>Ivan Kuran, OIB 13325944351, Kobiljača 15,20278 Kobiljača</item>
      <item>Milenko Buljubašić, OIB 75001967064, Industrijska 8/1,20350 Metković</item>
      <item>Mate Tolić, OIB 02795132885, ULICA LUG 130 (ranije: DONJI PROLOŽAC, PROLOŽAC DONJI, 0),21260 Donji Proložac</item>
      <item>Ilinka Svrdlin, OIB 12311447936, Ulica Nikole Tesle 15,21263 Krivodol</item>
      <item>Mate Blažić, OIB 85525660512, Put Krnjavica 2,21260 Hršćevani</item>
      <item>Ante Kuštra, OIB 30213670511, RUNOVIĆ 650 (ranije: RUNOVIĆ, RUNOVIĆI, 0),21260 Runović</item>
      <item>Ratomir Stanić, OIB 16218546398, Put Glavica 29,21263 Krivodol</item>
      <item>Pere Lasić, OIB 59308606553, Put Bazane 30,21260 Šumet</item>
      <item>Ivan Lasić, OIB 74770771722, ULICA DR.FRANJE TUĐMANA 12 (ranije: ŠUMET, ŠUMET, 0),21260 Šumet</item>
      <item>Mihovil Dračar, OIB 32212898557, ULICA GOSPE OD ZDRAVLJA 66 (ranije: DONJI PROLOŽAC, PROLOŽAC DONJI, 0),21260 Postranje</item>
      <item>Lucija Zdilar, OIB 39985321099, KAMENMOST 16 (ranije: KAMENMOST, KAMENMOST, 0),21260 Kamenmost</item>
      <item>Ante Patrlj, OIB 17268013905, Botuška 16,21262 Gornje Podbablje</item>
      <item>Slava Petričević, OIB 06153576636, Ulica Gospe Od Zdravlja 32,21260 Postranje</item>
      <item>Ivan Bežovan, OIB 99064275902, Skradinska 5,21000 Split</item>
      <item>Vinko Dračar, OIB 94168088827, ULICA GOSPE OD ZDRAVLJA 64 (ranije: DONJI PROLOŽAC, PROLOŽAC DONJI, 0),21260 Postranje</item>
      <item>Ante Petričević, OIB 41105018317, POSTRANJSKA ULICA 89 (ranije: DONJI PROLOŽAC, PROLOŽAC DONJI, 0),21260 Postranje</item>
      <item>Mate Krištić, OIB 78030694231, Put Krnjavica 2,21260 Hršćevani</item>
      <item>Senka Lasić, OIB 16205859899, Ulica Dr.franje Tuđmana 18,21260 Šumet</item>
      <item>Vedrana Perić, OIB 43720574922, Put Perića Briga 73,21260 Kamenmost</item>
      <item>Luka Čujić, OIB 32083701925, Put Čujića 6,21263 Krivodol</item>
      <item>Mirko Krištić, OIB 93658695309, Vukovarska 14,21260 Hršćevani</item>
      <item>Ante Gudelj, OIB 72624021264, DR. FRANJO TUĐMAN 204 (ranije: ZMIJAVCI, ZMIJAVCI, 0),21260 Zmijavci</item>
      <item>Ante Kujundžić, OIB 35403532963, Ulica Franje Tuđmana 44,21260 Grubine</item>
      <item>Ante Juričić, OIB 97524344784, Ulica Gospe Od Zdravlja 108,21260 Postranje</item>
      <item>Petar Radeljić, OIB 73435324205, ULICA SVETOG MIHOVILA 20 (ranije: DONJI PROLOŽAC, PROLOŽAC DONJI, 0),21260 Postranje</item>
      <item>Dušan Pijanović, OIB 38478454988, Domovinske Zahvalnosti 58,21260 Kamenmost</item>
      <item>Pero Brečić, OIB 00953664895, GLAVINA DONJA 218 A (ranije: GLAVINA DONJA, GLAVINA DONJA, 0),21260 Glavina Donja</item>
      <item>Ante Karin, OIB 20046275169, ULICA HRVATSKIH ISELJENIKA 20 (ranije: GRUBINE, GRUBINE, 0),21260 Grubine</item>
      <item>Zvonimir Mandić, OIB 47185891952, Alojzija Stepinca 55,21000 Split</item>
      <item>Ante Gudelj, OIB 63243663163, Dolac 1,21260 Zmijavci</item>
      <item>Branimir Mikulić, OIB 69175041612, Put Bunara 8,21260 Donji Proložac</item>
      <item>Ante Lasić, OIB 23501058721, PUT BAZANE 17 (ranije: ŠUMET, ŠUMET, 0),21260 Šumet</item>
      <item>Zrinko Karin, OIB 32506653426, Ulica Marka Marulića 2,21260 Grubine</item>
      <item>Anđelka Vrljić, OIB 67722685976, ULICA DOMOVINSKOG RATA 88 (ranije: DRUM, DRUM, 0),21260 Drum</item>
      <item>Ante Zec, OIB 72970842484, ULICA ANTE STARČEVIĆA 83 (ranije: DONJI PROLOŽAC, PROLOŽAC DONJI, 0),21260 Donji Proložac</item>
      <item>Mate Lažeta, OIB 35115383388, UL.BRUNA BUŠIĆA 39 B (ranije: IMOTSKI, BRUNA BUŠIĆA, 0),21260 Imotski</item>
      <item>Milan Buljan, OIB 32908991800, Ulica Alojzija Stepinca 21,21 262 Gornje Podbablje</item>
      <item>Jure Vuković, OIB 65615859668, ULICA STJEPANA RADIĆA 6 (ranije: GRUBINE, GRUBINE, 0),21260 Grubine</item>
      <item>Gordana Vučković, OIB 31723804921, Glavina Donja 420,21260 Glavina Donja</item>
      <item>Ljubo Buljan, OIB 51474047346, Ulica Alojzija Stepinca 51,21 262 Gornje Podbablje</item>
      <item>Ana Lasić, OIB 42846443794, Put Bazane 28,21260 Šumet</item>
      <item>Petar Karin, OIB 29243766177, Ulica Alojzija Stepinca 11,21260 Grubine</item>
      <item>Ante Perić, OIB 60718586625, Put Perića Briga 42,21260 Kamenmost</item>
      <item>Ivan Petričević, OIB 98232925803, ULICA GOSPE OD ZDRAVLJA 4 (ranije: DONJI PROLOŽAC, PROLOŽAC DONJI, 0),21260 Postranje</item>
      <item>Nikola Radović, OIB 02785217882, ULICA HRVATSKIH BRANITELJA 46 (ranije: DONJI PROLOŽAC, PROLOŽAC DONJI, 0),21260 Donji Proložac</item>
      <item>Mila Lasić, OIB 41880809370, ULICA DR.FRANJE TUĐMANA 30 (ranije: ŠUMET, ŠUMET, 0),21260 Šumet</item>
      <item>Anđa Maršić, OIB 60595416305, Ulica Kuline 6,21260 Donji Proložac</item>
      <item>Mila Šabić, OIB 52939797949, Kralja Tomislava 39,21260 Zmijavci</item>
      <item>Iva Maršić, OIB 03608575834, Ulica Fra Mate Gnječa 4,21260 Postranje</item>
      <item>Veljko Zelić, OIB 33882655909, GLAVINA DONJA 64 (ranije: GLAVINA DONJA, GLAVINA DONJA, 0),21260 Glavina Donja</item>
      <item>Petar Lasić, OIB 04494246184, Ulica Dr.franje Tuđmana 36,21260 Šumet</item>
      <item>Ivanka Lončar, OIB 99459076367, DR. FRANJO TUĐMAN 297 (ranije: ZMIJAVCI, ZMIJAVCI, 0),21260 Zmijavci</item>
      <item>Marijan Karoglan, OIB 55195766040, Hrvatske Bratske Zajednice 55,21260 Zmijavci</item>
      <item>Radoslav Šabić, OIB 11317621461, Dr. Franjo Tuđman 30,21260 Zmijavci</item>
      <item>Slavko Lončar, OIB 03882570287, Dr. Ante Starčevića 26,21 262 Gornje Podbablje</item>
      <item>Davor Babić, OIB 35315690159, RUNOVIĆ 332 (ranije: RUNOVIĆ, RUNOVIĆI, 0),21260 Runović</item>
      <item>Vladimir Papučić, OIB 92687948057, Berinovac 27,21 263 Lokvičići</item>
      <item>Azem Mehonić</item>
      <item>Ana Mrkonjić, OIB 20945800263, Šimići 9,21260 Zmijavci</item>
      <item>Zlata Bubalo, OIB 05292154598, Ulica Lug 54,21260 Donji Proložac</item>
      <item>Ante Lasić, OIB 77086731664, ULICA DR.FRANJE TUĐMANA 32 (ranije: ŠUMET, ŠUMET, 0),21260 Šumet</item>
      <item>Ante Kujundžić, OIB 46695796284, Ivanbegovina 1a,21260 Ivanbegovina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02297833542</item>
      <item>, OIB 85821130368</item>
      <item>, OIB 88099663545</item>
      <item>, OIB 82920248846</item>
      <item>, OIB 42879922677</item>
      <item>, OIB 04750707982</item>
      <item>, OIB 29228396293</item>
      <item>, OIB 96912135010</item>
      <item>, OIB 99459076367</item>
      <item>, OIB 55195766040</item>
      <item>, OIB 11317621461</item>
      <item>, OIB 03882570287</item>
      <item>, OIB 83368543413</item>
      <item>, OIB 60504600440</item>
      <item>, OIB 31041559949</item>
      <item>, OIB 35315690159</item>
      <item>, OIB 03608575834</item>
      <item>, OIB 02535697732</item>
      <item>, OIB 53499687883</item>
      <item>, OIB 62185212727</item>
      <item>, OIB 62737343567</item>
      <item>, OIB 13325944351</item>
      <item>, OIB 75001967064</item>
      <item>, OIB 02795132885</item>
      <item>, OIB 12311447936</item>
      <item>, OIB 85525660512</item>
      <item>, OIB 30213670511</item>
      <item>, OIB 16218546398</item>
      <item>, OIB 59308606553</item>
      <item>, OIB 74770771722</item>
      <item>, OIB 32212898557</item>
      <item>, OIB 39985321099</item>
      <item>, OIB 17268013905</item>
      <item>, OIB 06153576636</item>
      <item>, OIB 99064275902</item>
      <item>, OIB 94168088827</item>
      <item>, OIB 41105018317</item>
      <item>, OIB 78030694231</item>
      <item>, OIB 16205859899</item>
      <item>, OIB 43720574922</item>
      <item>, OIB 32083701925</item>
      <item>, OIB 93658695309</item>
      <item>, OIB 72624021264</item>
      <item>, OIB 35403532963</item>
      <item>, OIB 97524344784</item>
      <item>, OIB 73435324205</item>
      <item>, OIB 38478454988</item>
      <item>, OIB 00953664895</item>
      <item>, OIB 20046275169</item>
      <item>, OIB 47185891952</item>
      <item>, OIB 63243663163</item>
      <item>, OIB 69175041612</item>
      <item>, OIB 23501058721</item>
      <item>, OIB 32506653426</item>
      <item>, OIB 67722685976</item>
      <item>, OIB 72970842484</item>
      <item>, OIB 35115383388</item>
      <item>, OIB 32908991800</item>
      <item>, OIB 65615859668</item>
      <item>, OIB 31723804921</item>
      <item>, OIB 51474047346</item>
      <item>, OIB 42846443794</item>
      <item>, OIB 29243766177</item>
      <item>, OIB 60718586625</item>
      <item>, OIB 98232925803</item>
      <item>, OIB 02785217882</item>
      <item>, OIB 41880809370</item>
      <item>, OIB 60595416305</item>
      <item>, OIB 52939797949</item>
      <item>, OIB 03608575834</item>
      <item>, OIB 33882655909</item>
      <item>, OIB 04494246184</item>
      <item>, OIB 99459076367</item>
      <item>, OIB 55195766040</item>
      <item>, OIB 11317621461</item>
      <item>, OIB 03882570287</item>
      <item>, OIB 35315690159</item>
      <item>, OIB 92687948057</item>
      <item>, OIB null</item>
      <item>, OIB 20945800263</item>
      <item>, OIB 05292154598</item>
      <item>, OIB 77086731664</item>
      <item>, OIB 46695796284</item>
    </izvorni_sadrzaj>
    <derivirana_varijabla naziv="DomainObject.Predmet.SudioniciListNazivOIB_1">
      <item>, OIB 02297833542</item>
      <item>, OIB 85821130368</item>
      <item>, OIB 88099663545</item>
      <item>, OIB 82920248846</item>
      <item>, OIB 42879922677</item>
      <item>, OIB 04750707982</item>
      <item>, OIB 29228396293</item>
      <item>, OIB 96912135010</item>
      <item>, OIB 99459076367</item>
      <item>, OIB 55195766040</item>
      <item>, OIB 11317621461</item>
      <item>, OIB 03882570287</item>
      <item>, OIB 83368543413</item>
      <item>, OIB 60504600440</item>
      <item>, OIB 31041559949</item>
      <item>, OIB 35315690159</item>
      <item>, OIB 03608575834</item>
      <item>, OIB 02535697732</item>
      <item>, OIB 53499687883</item>
      <item>, OIB 62185212727</item>
      <item>, OIB 62737343567</item>
      <item>, OIB 13325944351</item>
      <item>, OIB 75001967064</item>
      <item>, OIB 02795132885</item>
      <item>, OIB 12311447936</item>
      <item>, OIB 85525660512</item>
      <item>, OIB 30213670511</item>
      <item>, OIB 16218546398</item>
      <item>, OIB 59308606553</item>
      <item>, OIB 74770771722</item>
      <item>, OIB 32212898557</item>
      <item>, OIB 39985321099</item>
      <item>, OIB 17268013905</item>
      <item>, OIB 06153576636</item>
      <item>, OIB 99064275902</item>
      <item>, OIB 94168088827</item>
      <item>, OIB 41105018317</item>
      <item>, OIB 78030694231</item>
      <item>, OIB 16205859899</item>
      <item>, OIB 43720574922</item>
      <item>, OIB 32083701925</item>
      <item>, OIB 93658695309</item>
      <item>, OIB 72624021264</item>
      <item>, OIB 35403532963</item>
      <item>, OIB 97524344784</item>
      <item>, OIB 73435324205</item>
      <item>, OIB 38478454988</item>
      <item>, OIB 00953664895</item>
      <item>, OIB 20046275169</item>
      <item>, OIB 47185891952</item>
      <item>, OIB 63243663163</item>
      <item>, OIB 69175041612</item>
      <item>, OIB 23501058721</item>
      <item>, OIB 32506653426</item>
      <item>, OIB 67722685976</item>
      <item>, OIB 72970842484</item>
      <item>, OIB 35115383388</item>
      <item>, OIB 32908991800</item>
      <item>, OIB 65615859668</item>
      <item>, OIB 31723804921</item>
      <item>, OIB 51474047346</item>
      <item>, OIB 42846443794</item>
      <item>, OIB 29243766177</item>
      <item>, OIB 60718586625</item>
      <item>, OIB 98232925803</item>
      <item>, OIB 02785217882</item>
      <item>, OIB 41880809370</item>
      <item>, OIB 60595416305</item>
      <item>, OIB 52939797949</item>
      <item>, OIB 03608575834</item>
      <item>, OIB 33882655909</item>
      <item>, OIB 04494246184</item>
      <item>, OIB 99459076367</item>
      <item>, OIB 55195766040</item>
      <item>, OIB 11317621461</item>
      <item>, OIB 03882570287</item>
      <item>, OIB 35315690159</item>
      <item>, OIB 92687948057</item>
      <item>, OIB null</item>
      <item>, OIB 20945800263</item>
      <item>, OIB 05292154598</item>
      <item>, OIB 77086731664</item>
      <item>, OIB 46695796284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prosinca 2018.</izvorni_sadrzaj>
    <derivirana_varijabla naziv="DomainObject.Predmet.DatumZadnjeOdrzaneSudskeRadnje_1">11. prosinca 2018.</derivirana_varijabla>
  </DomainObject.Predmet.DatumZadnjeOdrzaneSudskeRadnje>
  <DomainObject.PredzadnjaOdlukaIzPredmeta.DatumDonosenjaOdluke>
    <izvorni_sadrzaj>22. studenog 2018.</izvorni_sadrzaj>
    <derivirana_varijabla naziv="DomainObject.PredzadnjaOdlukaIzPredmeta.DatumDonosenjaOdluke_1">22. studenog 2018.</derivirana_varijabla>
  </DomainObject.PredzadnjaOdlukaIzPredmeta.DatumDonosenjaOdluke>
  <DomainObject.PredzadnjaOdlukaIzPredmeta.Oznaka>
    <izvorni_sadrzaj>St-1209/2016-159</izvorni_sadrzaj>
    <derivirana_varijabla naziv="DomainObject.PredzadnjaOdlukaIzPredmeta.Oznaka_1">St-1209/2016-159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9375BF-1415-429A-AF85-E80ADAE990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properties:Pages>
  <properties:Words>349</properties:Words>
  <properties:Characters>1944</properties:Characters>
  <properties:Lines>57</properties:Lines>
  <properties:Paragraphs>24</properties:Paragraphs>
  <properties:TotalTime>204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2016-12-14T11:57:00Z</dcterms:created>
  <dc:creator>Vesna Perišić</dc:creator>
  <cp:lastModifiedBy>Ana Golub Gruić</cp:lastModifiedBy>
  <cp:lastPrinted>2019-01-08T11:18:00Z</cp:lastPrinted>
  <dcterms:modified xmlns:xsi="http://www.w3.org/2001/XMLSchema-instance" xsi:type="dcterms:W3CDTF">2019-01-08T11:41:00Z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(St-1209-2016 zaključak FINA-i - vraćanje jamčevine više ponuditelja.docx)</vt:lpwstr>
  </prop:property>
  <prop:property name="CC_coloring" pid="4" fmtid="{D5CDD505-2E9C-101B-9397-08002B2CF9AE}">
    <vt:bool>false</vt:bool>
  </prop:property>
  <prop:property name="BrojStranica" pid="5" fmtid="{D5CDD505-2E9C-101B-9397-08002B2CF9AE}">
    <vt:i4>2</vt:i4>
  </prop:property>
</prop:Properties>
</file>