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91fe8" w14:paraId="e891fe8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EA4BCE">
        <w:t>40</w:t>
      </w:r>
      <w:r w:rsidR="00073055">
        <w:t>8</w:t>
      </w:r>
      <w:r w:rsidR="002A584C">
        <w:t>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197BEB">
        <w:t xml:space="preserve"> </w:t>
      </w:r>
      <w:proofErr w:type="spellStart"/>
      <w:r w:rsidR="00073055" w:rsidRPr="00073055">
        <w:t>IVANINA</w:t>
      </w:r>
      <w:proofErr w:type="spellEnd"/>
      <w:r w:rsidR="00073055" w:rsidRPr="00073055">
        <w:t xml:space="preserve"> PEČENJARNICA j.d.o.o.</w:t>
      </w:r>
      <w:r w:rsidR="00073055">
        <w:t xml:space="preserve"> Sisak, Ivana Kukuljevića </w:t>
      </w:r>
      <w:proofErr w:type="spellStart"/>
      <w:r w:rsidR="00073055">
        <w:t>Sakcinskog</w:t>
      </w:r>
      <w:proofErr w:type="spellEnd"/>
      <w:r w:rsidR="00073055">
        <w:t xml:space="preserve"> 28, </w:t>
      </w:r>
      <w:proofErr w:type="spellStart"/>
      <w:r w:rsidR="00073055">
        <w:t>OIB</w:t>
      </w:r>
      <w:proofErr w:type="spellEnd"/>
      <w:r w:rsidR="00073055">
        <w:t xml:space="preserve">: </w:t>
      </w:r>
      <w:r w:rsidR="00073055" w:rsidRPr="00073055">
        <w:t>44095739135</w:t>
      </w:r>
      <w:r w:rsidR="00073055">
        <w:t xml:space="preserve">, </w:t>
      </w:r>
      <w:proofErr w:type="spellStart"/>
      <w:r w:rsidR="00073055">
        <w:t>MBS</w:t>
      </w:r>
      <w:proofErr w:type="spellEnd"/>
      <w:r w:rsidR="00073055">
        <w:t xml:space="preserve">: </w:t>
      </w:r>
      <w:r w:rsidR="00073055" w:rsidRPr="00073055">
        <w:t>081013374</w:t>
      </w:r>
      <w:r w:rsidR="00073055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477F4D">
        <w:t>14</w:t>
      </w:r>
      <w:r w:rsidR="00A01A70">
        <w:t>. svibnja</w:t>
      </w:r>
      <w:r w:rsidR="00D46A0F">
        <w:t xml:space="preserve"> 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477F4D">
        <w:rPr>
          <w:bCs/>
        </w:rPr>
        <w:t xml:space="preserve"> </w:t>
      </w:r>
      <w:proofErr w:type="spellStart"/>
      <w:r w:rsidR="00073055" w:rsidRPr="00073055">
        <w:t>IVANINA</w:t>
      </w:r>
      <w:proofErr w:type="spellEnd"/>
      <w:r w:rsidR="00073055" w:rsidRPr="00073055">
        <w:t xml:space="preserve"> PEČENJARNICA j.d.o.o.</w:t>
      </w:r>
      <w:r w:rsidR="00073055">
        <w:t xml:space="preserve"> Sisak, Ivana Kukuljevića </w:t>
      </w:r>
      <w:proofErr w:type="spellStart"/>
      <w:r w:rsidR="00073055">
        <w:t>Sakcinskog</w:t>
      </w:r>
      <w:proofErr w:type="spellEnd"/>
      <w:r w:rsidR="00073055">
        <w:t xml:space="preserve"> 28, </w:t>
      </w:r>
      <w:proofErr w:type="spellStart"/>
      <w:r w:rsidR="00073055">
        <w:t>OIB</w:t>
      </w:r>
      <w:proofErr w:type="spellEnd"/>
      <w:r w:rsidR="00073055">
        <w:t xml:space="preserve">: </w:t>
      </w:r>
      <w:r w:rsidR="00073055" w:rsidRPr="00073055">
        <w:t>44095739135</w:t>
      </w:r>
      <w:r w:rsidR="00073055">
        <w:t xml:space="preserve">, </w:t>
      </w:r>
      <w:proofErr w:type="spellStart"/>
      <w:r w:rsidR="00073055">
        <w:t>MBS</w:t>
      </w:r>
      <w:proofErr w:type="spellEnd"/>
      <w:r w:rsidR="00073055">
        <w:t xml:space="preserve">: </w:t>
      </w:r>
      <w:r w:rsidR="00073055" w:rsidRPr="00073055">
        <w:t>081013374</w:t>
      </w:r>
      <w:r w:rsidR="00073055">
        <w:t>, iznosi 18.558,49 kn.</w:t>
      </w:r>
      <w:r w:rsidR="00477F4D">
        <w:t xml:space="preserve"> </w:t>
      </w:r>
      <w:r w:rsidR="006B3CC9">
        <w:rPr>
          <w:bCs/>
        </w:rPr>
        <w:t xml:space="preserve"> </w:t>
      </w:r>
      <w:r w:rsidR="0072432D">
        <w:t xml:space="preserve"> </w:t>
      </w:r>
      <w:r w:rsidR="00EA4BCE">
        <w:t xml:space="preserve"> </w:t>
      </w:r>
      <w:r w:rsidR="006B3CC9">
        <w:t xml:space="preserve"> </w:t>
      </w:r>
      <w:r w:rsidR="00E61A40">
        <w:rPr>
          <w:bCs/>
        </w:rPr>
        <w:t xml:space="preserve"> </w:t>
      </w:r>
      <w:r w:rsidR="00E61A40">
        <w:t xml:space="preserve"> </w:t>
      </w:r>
      <w:r w:rsidR="00596CCF">
        <w:rPr>
          <w:bCs/>
        </w:rPr>
        <w:t xml:space="preserve"> </w:t>
      </w:r>
      <w:r w:rsidR="00ED6DA2">
        <w:t xml:space="preserve"> </w:t>
      </w:r>
      <w:r w:rsidR="00747C9F">
        <w:t xml:space="preserve"> </w:t>
      </w:r>
      <w:r w:rsidR="00596CCF">
        <w:t xml:space="preserve"> </w:t>
      </w:r>
      <w:r w:rsidR="004C025E">
        <w:rPr>
          <w:bCs/>
        </w:rPr>
        <w:t xml:space="preserve"> </w:t>
      </w:r>
      <w:r w:rsidR="00A332BC">
        <w:t xml:space="preserve"> </w:t>
      </w:r>
      <w:r w:rsidR="00974D55">
        <w:t xml:space="preserve"> </w:t>
      </w:r>
      <w:r w:rsidR="006F77B8">
        <w:t xml:space="preserve"> </w:t>
      </w:r>
      <w:r w:rsidR="000B4D31">
        <w:t xml:space="preserve"> </w:t>
      </w:r>
      <w:r w:rsidR="00863ED6">
        <w:t xml:space="preserve"> </w:t>
      </w:r>
      <w:r w:rsidR="004C025E">
        <w:t xml:space="preserve"> </w:t>
      </w:r>
      <w:r w:rsidR="00B3155D">
        <w:rPr>
          <w:bCs/>
        </w:rPr>
        <w:t xml:space="preserve"> </w:t>
      </w:r>
      <w:r w:rsidR="00B3155D">
        <w:t xml:space="preserve"> </w:t>
      </w:r>
      <w:r w:rsidR="002C5075">
        <w:rPr>
          <w:bCs/>
        </w:rPr>
        <w:t xml:space="preserve"> </w:t>
      </w:r>
      <w:r w:rsidR="002C5075">
        <w:t xml:space="preserve"> </w:t>
      </w:r>
      <w:r w:rsidR="009704EC">
        <w:rPr>
          <w:bCs/>
        </w:rPr>
        <w:t xml:space="preserve"> </w:t>
      </w:r>
      <w:r w:rsidR="008A342D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EA4BCE">
        <w:t xml:space="preserve"> </w:t>
      </w:r>
      <w:r w:rsidR="00073055">
        <w:t xml:space="preserve">Ivana </w:t>
      </w:r>
      <w:proofErr w:type="spellStart"/>
      <w:r w:rsidR="00073055">
        <w:t>Hodalj</w:t>
      </w:r>
      <w:proofErr w:type="spellEnd"/>
      <w:r w:rsidR="00073055">
        <w:t xml:space="preserve"> iz Siska</w:t>
      </w:r>
      <w:r w:rsidR="00477F4D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A4BCE">
        <w:t>40</w:t>
      </w:r>
      <w:r w:rsidR="00073055">
        <w:t>8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477F4D">
        <w:t>14</w:t>
      </w:r>
      <w:r w:rsidR="00A01A70">
        <w:t>. svibnja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43E4D"/>
    <w:rsid w:val="0005003F"/>
    <w:rsid w:val="000548B4"/>
    <w:rsid w:val="00057512"/>
    <w:rsid w:val="0006343B"/>
    <w:rsid w:val="0006677B"/>
    <w:rsid w:val="00073055"/>
    <w:rsid w:val="00092236"/>
    <w:rsid w:val="000B4B82"/>
    <w:rsid w:val="000B4D31"/>
    <w:rsid w:val="000B618A"/>
    <w:rsid w:val="000C1A19"/>
    <w:rsid w:val="000F1987"/>
    <w:rsid w:val="000F34D8"/>
    <w:rsid w:val="000F5F58"/>
    <w:rsid w:val="000F6B7F"/>
    <w:rsid w:val="00115647"/>
    <w:rsid w:val="0012198A"/>
    <w:rsid w:val="00142BD5"/>
    <w:rsid w:val="00154AB1"/>
    <w:rsid w:val="00190F9C"/>
    <w:rsid w:val="001932CB"/>
    <w:rsid w:val="00195C8D"/>
    <w:rsid w:val="00197BEB"/>
    <w:rsid w:val="001A0CE1"/>
    <w:rsid w:val="001B482C"/>
    <w:rsid w:val="001D042F"/>
    <w:rsid w:val="001D19F2"/>
    <w:rsid w:val="001E5E67"/>
    <w:rsid w:val="001E7532"/>
    <w:rsid w:val="002330DC"/>
    <w:rsid w:val="00245F19"/>
    <w:rsid w:val="00273CBE"/>
    <w:rsid w:val="002946EB"/>
    <w:rsid w:val="002A584C"/>
    <w:rsid w:val="002B01E8"/>
    <w:rsid w:val="002C1DFD"/>
    <w:rsid w:val="002C4BF5"/>
    <w:rsid w:val="002C5075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77F4D"/>
    <w:rsid w:val="004841EA"/>
    <w:rsid w:val="0048719B"/>
    <w:rsid w:val="0049647D"/>
    <w:rsid w:val="004A3258"/>
    <w:rsid w:val="004B6525"/>
    <w:rsid w:val="004C025E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96CCF"/>
    <w:rsid w:val="005A67A5"/>
    <w:rsid w:val="005D40BA"/>
    <w:rsid w:val="005D78EB"/>
    <w:rsid w:val="005F6138"/>
    <w:rsid w:val="00620F8C"/>
    <w:rsid w:val="00631848"/>
    <w:rsid w:val="0063244A"/>
    <w:rsid w:val="00647F89"/>
    <w:rsid w:val="00656D02"/>
    <w:rsid w:val="00685ADD"/>
    <w:rsid w:val="006946AA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2432D"/>
    <w:rsid w:val="00731860"/>
    <w:rsid w:val="00732D11"/>
    <w:rsid w:val="0073659C"/>
    <w:rsid w:val="00747C9F"/>
    <w:rsid w:val="00750882"/>
    <w:rsid w:val="007572A2"/>
    <w:rsid w:val="00782948"/>
    <w:rsid w:val="00786384"/>
    <w:rsid w:val="007911C2"/>
    <w:rsid w:val="007A7EB8"/>
    <w:rsid w:val="007B4560"/>
    <w:rsid w:val="007B4E2C"/>
    <w:rsid w:val="007D3CB1"/>
    <w:rsid w:val="007E34EF"/>
    <w:rsid w:val="007F41AE"/>
    <w:rsid w:val="00805296"/>
    <w:rsid w:val="0084658B"/>
    <w:rsid w:val="00863ED6"/>
    <w:rsid w:val="0087043E"/>
    <w:rsid w:val="008811F2"/>
    <w:rsid w:val="00891F2E"/>
    <w:rsid w:val="008A342D"/>
    <w:rsid w:val="008B7F6C"/>
    <w:rsid w:val="008E4E6F"/>
    <w:rsid w:val="009214DB"/>
    <w:rsid w:val="00925A9E"/>
    <w:rsid w:val="00936FFF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9229E"/>
    <w:rsid w:val="00AA5314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D00F9D"/>
    <w:rsid w:val="00D07191"/>
    <w:rsid w:val="00D200F2"/>
    <w:rsid w:val="00D21A2C"/>
    <w:rsid w:val="00D35B6C"/>
    <w:rsid w:val="00D438A1"/>
    <w:rsid w:val="00D46A0F"/>
    <w:rsid w:val="00D7521A"/>
    <w:rsid w:val="00DE0702"/>
    <w:rsid w:val="00E01AC5"/>
    <w:rsid w:val="00E12C76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A4BCE"/>
    <w:rsid w:val="00EA6B49"/>
    <w:rsid w:val="00EC2608"/>
    <w:rsid w:val="00ED6DA2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31848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31848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1848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1848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31848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31848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1848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1848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St-408/2018</izvorni_sadrzaj>
    <derivirana_varijabla naziv="DomainObject.Predmet.OznakaBroj_1">St-408/2018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IVANINA PEČENJARNICA j.d.o.o.</izvorni_sadrzaj>
    <derivirana_varijabla naziv="DomainObject.Predmet.ProtustrankaFormated_1">  IVANINA PEČENJARNICA j.d.o.o.</derivirana_varijabla>
  </DomainObject.Predmet.ProtustrankaFormated>
  <DomainObject.Predmet.ProtustrankaFormatedOIB>
    <izvorni_sadrzaj>  IVANINA PEČENJARNICA j.d.o.o., OIB 44095739135</izvorni_sadrzaj>
    <derivirana_varijabla naziv="DomainObject.Predmet.ProtustrankaFormatedOIB_1">  IVANINA PEČENJARNICA j.d.o.o., OIB 44095739135</derivirana_varijabla>
  </DomainObject.Predmet.ProtustrankaFormatedOIB>
  <DomainObject.Predmet.ProtustrankaFormatedWithAdress>
    <izvorni_sadrzaj> IVANINA PEČENJARNICA j.d.o.o., Ivana Kukuljevića Sakcinskog 28, 44000 Sisak</izvorni_sadrzaj>
    <derivirana_varijabla naziv="DomainObject.Predmet.ProtustrankaFormatedWithAdress_1"> IVANINA PEČENJARNICA j.d.o.o., Ivana Kukuljevića Sakcinskog 28, 44000 Sisak</derivirana_varijabla>
  </DomainObject.Predmet.ProtustrankaFormatedWithAdress>
  <DomainObject.Predmet.ProtustrankaFormatedWithAdressOIB>
    <izvorni_sadrzaj> IVANINA PEČENJARNICA j.d.o.o., OIB 44095739135, Ivana Kukuljevića Sakcinskog 28, 44000 Sisak</izvorni_sadrzaj>
    <derivirana_varijabla naziv="DomainObject.Predmet.ProtustrankaFormatedWithAdressOIB_1"> IVANINA PEČENJARNICA j.d.o.o., OIB 44095739135, Ivana Kukuljevića Sakcinskog 28, 44000 Sisak</derivirana_varijabla>
  </DomainObject.Predmet.ProtustrankaFormatedWithAdressOIB>
  <DomainObject.Predmet.ProtustrankaWithAdress>
    <izvorni_sadrzaj>IVANINA PEČENJARNICA j.d.o.o. Ivana Kukuljevića Sakcinskog 28, 44000 Sisak</izvorni_sadrzaj>
    <derivirana_varijabla naziv="DomainObject.Predmet.ProtustrankaWithAdress_1">IVANINA PEČENJARNICA j.d.o.o. Ivana Kukuljevića Sakcinskog 28, 44000 Sisak</derivirana_varijabla>
  </DomainObject.Predmet.ProtustrankaWithAdress>
  <DomainObject.Predmet.ProtustrankaWithAdressOIB>
    <izvorni_sadrzaj>IVANINA PEČENJARNICA j.d.o.o., OIB 44095739135, Ivana Kukuljevića Sakcinskog 28, 44000 Sisak</izvorni_sadrzaj>
    <derivirana_varijabla naziv="DomainObject.Predmet.ProtustrankaWithAdressOIB_1">IVANINA PEČENJARNICA j.d.o.o., OIB 44095739135, Ivana Kukuljevića Sakcinskog 28, 44000 Sisak</derivirana_varijabla>
  </DomainObject.Predmet.ProtustrankaWithAdressOIB>
  <DomainObject.Predmet.ProtustrankaNazivFormated>
    <izvorni_sadrzaj>IVANINA PEČENJARNICA j.d.o.o.</izvorni_sadrzaj>
    <derivirana_varijabla naziv="DomainObject.Predmet.ProtustrankaNazivFormated_1">IVANINA PEČENJARNICA j.d.o.o.</derivirana_varijabla>
  </DomainObject.Predmet.ProtustrankaNazivFormated>
  <DomainObject.Predmet.ProtustrankaNazivFormatedOIB>
    <izvorni_sadrzaj>IVANINA PEČENJARNICA j.d.o.o., OIB 44095739135</izvorni_sadrzaj>
    <derivirana_varijabla naziv="DomainObject.Predmet.ProtustrankaNazivFormatedOIB_1">IVANINA PEČENJARNICA j.d.o.o., OIB 44095739135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IVANINA PEČENJARNICA j.d.o.o.</item>
    </izvorni_sadrzaj>
    <derivirana_varijabla naziv="DomainObject.Predmet.ProtuStrankaListFormated_1">
      <item>IVANINA PEČENJARNICA j.d.o.o.</item>
    </derivirana_varijabla>
  </DomainObject.Predmet.ProtuStrankaListFormated>
  <DomainObject.Predmet.ProtuStrankaListFormatedOIB>
    <izvorni_sadrzaj>
      <item>IVANINA PEČENJARNICA j.d.o.o., OIB 44095739135</item>
    </izvorni_sadrzaj>
    <derivirana_varijabla naziv="DomainObject.Predmet.ProtuStrankaListFormatedOIB_1">
      <item>IVANINA PEČENJARNICA j.d.o.o., OIB 44095739135</item>
    </derivirana_varijabla>
  </DomainObject.Predmet.ProtuStrankaListFormatedOIB>
  <DomainObject.Predmet.ProtuStrankaListFormatedWithAdress>
    <izvorni_sadrzaj>
      <item>IVANINA PEČENJARNICA j.d.o.o., Ivana Kukuljevića Sakcinskog 28, 44000 Sisak</item>
    </izvorni_sadrzaj>
    <derivirana_varijabla naziv="DomainObject.Predmet.ProtuStrankaListFormatedWithAdress_1">
      <item>IVANINA PEČENJARNICA j.d.o.o., Ivana Kukuljevića Sakcinskog 28, 44000 Sisak</item>
    </derivirana_varijabla>
  </DomainObject.Predmet.ProtuStrankaListFormatedWithAdress>
  <DomainObject.Predmet.ProtuStrankaListFormatedWithAdressOIB>
    <izvorni_sadrzaj>
      <item>IVANINA PEČENJARNICA j.d.o.o., OIB 44095739135, Ivana Kukuljevića Sakcinskog 28, 44000 Sisak</item>
    </izvorni_sadrzaj>
    <derivirana_varijabla naziv="DomainObject.Predmet.ProtuStrankaListFormatedWithAdressOIB_1">
      <item>IVANINA PEČENJARNICA j.d.o.o., OIB 44095739135, Ivana Kukuljevića Sakcinskog 28, 44000 Sisak</item>
    </derivirana_varijabla>
  </DomainObject.Predmet.ProtuStrankaListFormatedWithAdressOIB>
  <DomainObject.Predmet.ProtuStrankaListNazivFormated>
    <izvorni_sadrzaj>
      <item>IVANINA PEČENJARNICA j.d.o.o.</item>
    </izvorni_sadrzaj>
    <derivirana_varijabla naziv="DomainObject.Predmet.ProtuStrankaListNazivFormated_1">
      <item>IVANINA PEČENJARNICA j.d.o.o.</item>
    </derivirana_varijabla>
  </DomainObject.Predmet.ProtuStrankaListNazivFormated>
  <DomainObject.Predmet.ProtuStrankaListNazivFormatedOIB>
    <izvorni_sadrzaj>
      <item>IVANINA PEČENJARNICA j.d.o.o., OIB 44095739135</item>
    </izvorni_sadrzaj>
    <derivirana_varijabla naziv="DomainObject.Predmet.ProtuStrankaListNazivFormatedOIB_1">
      <item>IVANINA PEČENJARNICA j.d.o.o., OIB 44095739135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IVANINA PEČENJARNICA j.d.o.o.</izvorni_sadrzaj>
    <derivirana_varijabla naziv="DomainObject.Predmet.ProtustrankaIDrugi_1">IVANINA PEČENJARNICA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IVANINA PEČENJARNICA j.d.o.o., OIB 44095739135, Ivana Kukuljevića Sakcinskog 28, 44000 Sisak</izvorni_sadrzaj>
    <derivirana_varijabla naziv="DomainObject.Predmet.ProtustrankaIDrugiAdressOIB_1">IVANINA PEČENJARNICA j.d.o.o., OIB 44095739135, Ivana Kukuljevića Sakcinskog 28,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IVANINA PEČENJARNICA j.d.o.o.</item>
      <item>FINA Regionalni centar Zagreb</item>
    </izvorni_sadrzaj>
    <derivirana_varijabla naziv="DomainObject.Predmet.SudioniciListNaziv_1">
      <item>IVANINA PEČENJARNICA j.d.o.o.</item>
      <item>FINA Regionalni centar Zagreb</item>
    </derivirana_varijabla>
  </DomainObject.Predmet.SudioniciListNaziv>
  <DomainObject.Predmet.SudioniciListAdressOIB>
    <izvorni_sadrzaj>
      <item>IVANINA PEČENJARNICA j.d.o.o., OIB 44095739135, Ivana Kukuljevića Sakcinskog 28,44000 Sisak</item>
      <item>FINA Regionalni centar Zagreb, OIB 85821130368, Trg svibanjskih žrtava 1995. 1,10000 Zagreb</item>
    </izvorni_sadrzaj>
    <derivirana_varijabla naziv="DomainObject.Predmet.SudioniciListAdressOIB_1">
      <item>IVANINA PEČENJARNICA j.d.o.o., OIB 44095739135, Ivana Kukuljevića Sakcinskog 28,44000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44095739135</item>
      <item>, OIB 85821130368</item>
    </izvorni_sadrzaj>
    <derivirana_varijabla naziv="DomainObject.Predmet.SudioniciListNazivOIB_1">
      <item>, OIB 44095739135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357</properties:Words>
  <properties:Characters>1955</properties:Characters>
  <properties:Lines>46</properties:Lines>
  <properties:Paragraphs>15</properties:Paragraphs>
  <properties:TotalTime>150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2018-05-14T10:09:00Z</cp:lastPrinted>
  <dcterms:modified xmlns:xsi="http://www.w3.org/2001/XMLSchema-instance" xsi:type="dcterms:W3CDTF">2018-05-14T10:10:00Z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