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cd10" w14:paraId="c32cd10" w:rsidRDefault="00AE649C" w:rsidP="00FA5B5E" w:rsidR="00AE649C" w:rsidRPr="00B76F3C">
      <w:pPr>
        <w:pStyle w:val="Naslov3"/>
        <w15:collapsed w:val="false"/>
      </w:pPr>
    </w:p>
    <w:p w:rsidRDefault="005152A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152AA" w:rsidP="005152AA" w:rsidR="005152AA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St-321/2016-2.</w:t>
      </w:r>
    </w:p>
    <w:p w:rsidRDefault="005152AA" w:rsidP="005152AA" w:rsidR="005152AA">
      <w:pPr>
        <w:ind w:firstLine="5387"/>
        <w:outlineLvl w:val="0"/>
        <w:rPr>
          <w:rFonts w:cs="Arial" w:hAnsi="Arial" w:ascii="Arial"/>
          <w:noProof/>
        </w:rPr>
      </w:pPr>
    </w:p>
    <w:p w:rsidRDefault="005152AA" w:rsidP="005152AA" w:rsidR="005152AA">
      <w:pPr>
        <w:outlineLvl w:val="0"/>
        <w:rPr>
          <w:rFonts w:cs="Arial" w:hAnsi="Arial" w:ascii="Arial"/>
          <w:noProof/>
        </w:rPr>
      </w:pPr>
    </w:p>
    <w:p w:rsidRDefault="005152AA" w:rsidP="005152AA" w:rsidR="005152AA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5152AA" w:rsidP="005152AA" w:rsidR="005152AA">
      <w:pPr>
        <w:rPr>
          <w:rFonts w:cs="Arial" w:hAnsi="Arial" w:ascii="Arial"/>
          <w:b/>
          <w:noProof/>
        </w:rPr>
      </w:pPr>
    </w:p>
    <w:p w:rsidRDefault="005152AA" w:rsidP="005152AA" w:rsidR="005152AA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5152AA" w:rsidP="005152AA" w:rsidR="005152AA">
      <w:pPr>
        <w:outlineLvl w:val="0"/>
        <w:rPr>
          <w:rFonts w:cs="Arial" w:hAnsi="Arial" w:ascii="Arial"/>
          <w:noProof/>
        </w:rPr>
      </w:pPr>
    </w:p>
    <w:p w:rsidRDefault="005152AA" w:rsidP="005152AA" w:rsidR="005152A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SUGGEST d.o.o. za trgovinu, </w:t>
      </w:r>
      <w:proofErr w:type="spellStart"/>
      <w:r>
        <w:rPr>
          <w:rFonts w:cs="Arial" w:hAnsi="Arial" w:ascii="Arial"/>
        </w:rPr>
        <w:t>knjigovotstvo</w:t>
      </w:r>
      <w:proofErr w:type="spellEnd"/>
      <w:r>
        <w:rPr>
          <w:rFonts w:cs="Arial" w:hAnsi="Arial" w:ascii="Arial"/>
        </w:rPr>
        <w:t xml:space="preserve"> i usluge iz Slatine, Trg </w:t>
      </w:r>
      <w:proofErr w:type="spellStart"/>
      <w:r>
        <w:rPr>
          <w:rFonts w:cs="Arial" w:hAnsi="Arial" w:ascii="Arial"/>
        </w:rPr>
        <w:t>Sv.Josipa</w:t>
      </w:r>
      <w:proofErr w:type="spellEnd"/>
      <w:r>
        <w:rPr>
          <w:rFonts w:cs="Arial" w:hAnsi="Arial" w:ascii="Arial"/>
        </w:rPr>
        <w:t xml:space="preserve"> 1, MBS 010069322, OIB 92029618923, dan</w:t>
      </w:r>
      <w:r>
        <w:rPr>
          <w:rFonts w:cs="Arial" w:hAnsi="Arial" w:ascii="Arial"/>
          <w:noProof/>
        </w:rPr>
        <w:t>a 27. travnja 2016. godine</w:t>
      </w:r>
    </w:p>
    <w:p w:rsidRDefault="005152AA" w:rsidP="005152AA" w:rsidR="005152AA">
      <w:pPr>
        <w:ind w:firstLine="851"/>
        <w:jc w:val="both"/>
        <w:rPr>
          <w:rFonts w:cs="Arial" w:hAnsi="Arial" w:ascii="Arial"/>
          <w:noProof/>
        </w:rPr>
      </w:pPr>
    </w:p>
    <w:p w:rsidRDefault="005152AA" w:rsidP="005152AA" w:rsidR="005152A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5152AA" w:rsidP="005152AA" w:rsidR="005152AA">
      <w:pPr>
        <w:jc w:val="center"/>
        <w:rPr>
          <w:rFonts w:cs="Arial" w:hAnsi="Arial" w:ascii="Arial"/>
        </w:rPr>
      </w:pPr>
    </w:p>
    <w:p w:rsidRDefault="005152AA" w:rsidP="005152AA" w:rsidR="005152A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SUGGEST d.o.o. za trgovinu, </w:t>
      </w:r>
      <w:proofErr w:type="spellStart"/>
      <w:r>
        <w:rPr>
          <w:rFonts w:cs="Arial" w:hAnsi="Arial" w:ascii="Arial"/>
        </w:rPr>
        <w:t>knjigovotstvo</w:t>
      </w:r>
      <w:proofErr w:type="spellEnd"/>
      <w:r>
        <w:rPr>
          <w:rFonts w:cs="Arial" w:hAnsi="Arial" w:ascii="Arial"/>
        </w:rPr>
        <w:t xml:space="preserve"> i usluge iz Slatine, Trg </w:t>
      </w:r>
      <w:proofErr w:type="spellStart"/>
      <w:r>
        <w:rPr>
          <w:rFonts w:cs="Arial" w:hAnsi="Arial" w:ascii="Arial"/>
        </w:rPr>
        <w:t>Sv.Josipa</w:t>
      </w:r>
      <w:proofErr w:type="spellEnd"/>
      <w:r>
        <w:rPr>
          <w:rFonts w:cs="Arial" w:hAnsi="Arial" w:ascii="Arial"/>
        </w:rPr>
        <w:t xml:space="preserve"> 1, MBS 010069322, OIB 92029618923.</w:t>
      </w:r>
    </w:p>
    <w:p w:rsidRDefault="005152AA" w:rsidP="005152AA" w:rsidR="005152A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5152AA" w:rsidP="005152AA" w:rsidR="005152A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SUGGEST d.o.o. za trgovinu, </w:t>
      </w:r>
      <w:proofErr w:type="spellStart"/>
      <w:r>
        <w:rPr>
          <w:rFonts w:cs="Arial" w:hAnsi="Arial" w:ascii="Arial"/>
        </w:rPr>
        <w:t>knjigovotstvo</w:t>
      </w:r>
      <w:proofErr w:type="spellEnd"/>
      <w:r>
        <w:rPr>
          <w:rFonts w:cs="Arial" w:hAnsi="Arial" w:ascii="Arial"/>
        </w:rPr>
        <w:t xml:space="preserve"> i usluge iz Slatine, Trg </w:t>
      </w:r>
      <w:proofErr w:type="spellStart"/>
      <w:r>
        <w:rPr>
          <w:rFonts w:cs="Arial" w:hAnsi="Arial" w:ascii="Arial"/>
        </w:rPr>
        <w:t>Sv.Josipa</w:t>
      </w:r>
      <w:proofErr w:type="spellEnd"/>
      <w:r>
        <w:rPr>
          <w:rFonts w:cs="Arial" w:hAnsi="Arial" w:ascii="Arial"/>
        </w:rPr>
        <w:t xml:space="preserve"> 1, MBS 010069322, OIB 92029618923, p</w:t>
      </w:r>
      <w:r>
        <w:rPr>
          <w:rFonts w:cs="Arial" w:hAnsi="Arial" w:ascii="Arial"/>
          <w:noProof/>
        </w:rPr>
        <w:t>ostavlja se privremeni stečajni upravitelj.</w:t>
      </w:r>
    </w:p>
    <w:p w:rsidRDefault="005152AA" w:rsidP="005152AA" w:rsidR="005152A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MIJO RONČEVIĆ iz Osijeka, Vijenac Ivana Meštrovića 74, OIB 97146101285.</w:t>
      </w:r>
    </w:p>
    <w:p w:rsidRDefault="005152AA" w:rsidP="005152AA" w:rsidR="005152A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5152AA" w:rsidP="005152AA" w:rsidR="005152A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5152AA" w:rsidP="005152AA" w:rsidR="005152AA">
      <w:pPr>
        <w:ind w:firstLine="851"/>
        <w:jc w:val="both"/>
        <w:rPr>
          <w:rFonts w:cs="Arial" w:hAnsi="Arial" w:ascii="Arial"/>
          <w:noProof/>
        </w:rPr>
      </w:pPr>
    </w:p>
    <w:p w:rsidRDefault="005152AA" w:rsidP="005152AA" w:rsidR="005152A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5152AA" w:rsidP="005152AA" w:rsidR="005152A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09. lipnja 2016. godine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5152AA" w:rsidP="005152AA" w:rsidR="005152A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5152AA" w:rsidP="005152AA" w:rsidR="005152A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Marija Boronjek i Josip Zidar</w:t>
      </w:r>
    </w:p>
    <w:p w:rsidRDefault="005152AA" w:rsidP="005152AA" w:rsidR="005152A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Mijo Rončević</w:t>
      </w:r>
    </w:p>
    <w:p w:rsidRDefault="005152AA" w:rsidP="005152AA" w:rsidR="005152AA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5152AA" w:rsidP="005152AA" w:rsidR="005152AA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5152AA" w:rsidP="005152AA" w:rsidR="005152AA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5152AA" w:rsidP="005152AA" w:rsidR="005152AA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1324 dana, u ukupnom iznosu od 151.626,49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5152AA" w:rsidP="005152AA" w:rsidR="005152A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5152AA" w:rsidP="005152AA" w:rsidR="005152A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5152AA" w:rsidP="005152AA" w:rsidR="005152A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</w:t>
      </w:r>
    </w:p>
    <w:p w:rsidRDefault="005152AA" w:rsidP="005152AA" w:rsidR="005152AA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27. travnja 2016. godine </w:t>
      </w:r>
    </w:p>
    <w:p w:rsidRDefault="005152AA" w:rsidP="005152AA" w:rsidR="005152AA">
      <w:pPr>
        <w:jc w:val="both"/>
        <w:rPr>
          <w:rFonts w:cs="Arial" w:hAnsi="Arial" w:ascii="Arial"/>
          <w:noProof/>
        </w:rPr>
      </w:pPr>
    </w:p>
    <w:p w:rsidRDefault="005152AA" w:rsidP="005152AA" w:rsidR="005152AA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5152AA" w:rsidP="005152AA" w:rsidR="005152AA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5152AA" w:rsidP="005152AA" w:rsidR="005152A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                                                    </w:t>
      </w:r>
    </w:p>
    <w:p w:rsidRDefault="005152AA" w:rsidP="005152AA" w:rsidR="005152AA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5152AA" w:rsidP="005152AA" w:rsidR="005152AA">
      <w:pPr>
        <w:jc w:val="both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5152AA" w:rsidP="005152AA" w:rsidR="005152AA">
      <w:pPr>
        <w:jc w:val="both"/>
        <w:rPr>
          <w:rFonts w:cs="Arial" w:hAnsi="Arial" w:ascii="Arial"/>
          <w:noProof/>
        </w:rPr>
      </w:pPr>
    </w:p>
    <w:p w:rsidRDefault="005152AA" w:rsidP="005152AA" w:rsidR="005152A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5152AA" w:rsidP="005152AA" w:rsidR="005152A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5152AA" w:rsidP="005152AA" w:rsidR="005152A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5152AA" w:rsidP="005152AA" w:rsidR="005152A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5152AA" w:rsidP="005152AA" w:rsidR="005152A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5152AA" w:rsidP="005152AA" w:rsidR="005152A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5152AA" w:rsidP="005152AA" w:rsidR="005152A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5152AA" w:rsidP="005152AA" w:rsidR="005152A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5152AA" w:rsidP="005152AA" w:rsidR="005152A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5152AA" w:rsidP="005152AA" w:rsidR="005152A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Bj.27.4.2016.g.</w:t>
      </w:r>
    </w:p>
    <w:p w:rsidRDefault="005152AA" w:rsidP="005152AA" w:rsidR="005152AA">
      <w:pPr>
        <w:rPr>
          <w:rFonts w:cs="Arial" w:hAnsi="Arial" w:ascii="Arial"/>
        </w:rPr>
      </w:pPr>
    </w:p>
    <w:p w:rsidRDefault="005152AA" w:rsidP="005152AA" w:rsidR="005152AA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2AA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906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St-321/2016-2</izvorni_sadrzaj>
    <derivirana_varijabla naziv="DomainObject.Oznaka_1">St-321/2016-2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St-321/2016</izvorni_sadrzaj>
    <derivirana_varijabla naziv="DomainObject.Predmet.OznakaBroj_1">St-321/2016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SUGGEST d.o.o. za trgovinu, knjigovotstvo i usluge zastupanog po punomoćniku MARIJA BORONJEK; JOSIP ZIDAR</izvorni_sadrzaj>
    <derivirana_varijabla naziv="DomainObject.Predmet.ProtustrankaFormated_1">  SUGGEST d.o.o. za trgovinu, knjigovotstvo i usluge zastupanog po punomoćniku MARIJA BORONJEK; JOSIP ZIDAR</derivirana_varijabla>
  </DomainObject.Predmet.ProtustrankaFormated>
  <DomainObject.Predmet.ProtustrankaFormatedOIB>
    <izvorni_sadrzaj>  SUGGEST d.o.o. za trgovinu, knjigovotstvo i usluge, OIB 92029618923 zastupanog po punomoćniku MARIJA BORONJEK; JOSIP ZIDAR</izvorni_sadrzaj>
    <derivirana_varijabla naziv="DomainObject.Predmet.ProtustrankaFormatedOIB_1">  SUGGEST d.o.o. za trgovinu, knjigovotstvo i usluge, OIB 92029618923 zastupanog po punomoćniku MARIJA BORONJEK; JOSIP ZIDAR</derivirana_varijabla>
  </DomainObject.Predmet.ProtustrankaFormatedOIB>
  <DomainObject.Predmet.ProtustrankaFormatedWithAdress>
    <izvorni_sadrzaj> SUGGEST d.o.o. za trgovinu, knjigovotstvo i usluge, Trg sv. Josipa 1, 33520 Slatina zastupanog po punomoćniku MARIJA BORONJEK; JOSIP ZIDAR</izvorni_sadrzaj>
    <derivirana_varijabla naziv="DomainObject.Predmet.ProtustrankaFormatedWithAdress_1"> SUGGEST d.o.o. za trgovinu, knjigovotstvo i usluge, Trg sv. Josipa 1, 33520 Slatina zastupanog po punomoćniku MARIJA BORONJEK; JOSIP ZIDAR</derivirana_varijabla>
  </DomainObject.Predmet.ProtustrankaFormatedWithAdress>
  <DomainObject.Predmet.ProtustrankaFormatedWithAdressOIB>
    <izvorni_sadrzaj> SUGGEST d.o.o. za trgovinu, knjigovotstvo i usluge, OIB 92029618923, Trg sv. Josipa 1, 33520 Slatina zastupanog po punomoćniku MARIJA BORONJEK; JOSIP ZIDAR</izvorni_sadrzaj>
    <derivirana_varijabla naziv="DomainObject.Predmet.ProtustrankaFormatedWithAdressOIB_1"> SUGGEST d.o.o. za trgovinu, knjigovotstvo i usluge, OIB 92029618923, Trg sv. Josipa 1, 33520 Slatina zastupanog po punomoćniku MARIJA BORONJEK; JOSIP ZIDAR</derivirana_varijabla>
  </DomainObject.Predmet.ProtustrankaFormatedWithAdressOIB>
  <DomainObject.Predmet.ProtustrankaWithAdress>
    <izvorni_sadrzaj>SUGGEST d.o.o. za trgovinu, knjigovotstvo i usluge Trg sv. Josipa 1, 33520 Slatina</izvorni_sadrzaj>
    <derivirana_varijabla naziv="DomainObject.Predmet.ProtustrankaWithAdress_1">SUGGEST d.o.o. za trgovinu, knjigovotstvo i usluge Trg sv. Josipa 1, 33520 Slatina</derivirana_varijabla>
  </DomainObject.Predmet.ProtustrankaWithAdress>
  <DomainObject.Predmet.ProtustrankaWithAdressOIB>
    <izvorni_sadrzaj>SUGGEST d.o.o. za trgovinu, knjigovotstvo i usluge, OIB 92029618923, Trg sv. Josipa 1, 33520 Slatina</izvorni_sadrzaj>
    <derivirana_varijabla naziv="DomainObject.Predmet.ProtustrankaWithAdressOIB_1">SUGGEST d.o.o. za trgovinu, knjigovotstvo i usluge, OIB 92029618923, Trg sv. Josipa 1, 33520 Slatina</derivirana_varijabla>
  </DomainObject.Predmet.ProtustrankaWithAdressOIB>
  <DomainObject.Predmet.ProtustrankaNazivFormated>
    <izvorni_sadrzaj>SUGGEST d.o.o. za trgovinu, knjigovotstvo i usluge</izvorni_sadrzaj>
    <derivirana_varijabla naziv="DomainObject.Predmet.ProtustrankaNazivFormated_1">SUGGEST d.o.o. za trgovinu, knjigovotstvo i usluge</derivirana_varijabla>
  </DomainObject.Predmet.ProtustrankaNazivFormated>
  <DomainObject.Predmet.ProtustrankaNazivFormatedOIB>
    <izvorni_sadrzaj>SUGGEST d.o.o. za trgovinu, knjigovotstvo i usluge, OIB 92029618923</izvorni_sadrzaj>
    <derivirana_varijabla naziv="DomainObject.Predmet.ProtustrankaNazivFormatedOIB_1">SUGGEST d.o.o. za trgovinu, knjigovotstvo i usluge, OIB 92029618923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SUGGEST d.o.o. za trgovinu, knjigovotstvo i usluge zastupanog po punomoćniku MARIJA BORONJEK; JOSIP ZIDAR</item>
    </izvorni_sadrzaj>
    <derivirana_varijabla naziv="DomainObject.Predmet.ProtuStrankaListFormated_1">
      <item>SUGGEST d.o.o. za trgovinu, knjigovotstvo i usluge zastupanog po punomoćniku MARIJA BORONJEK; JOSIP ZIDAR</item>
    </derivirana_varijabla>
  </DomainObject.Predmet.ProtuStrankaListFormated>
  <DomainObject.Predmet.ProtuStrankaListFormatedOIB>
    <izvorni_sadrzaj>
      <item>SUGGEST d.o.o. za trgovinu, knjigovotstvo i usluge, OIB 92029618923 zastupanog po punomoćniku MARIJA BORONJEK; JOSIP ZIDAR</item>
    </izvorni_sadrzaj>
    <derivirana_varijabla naziv="DomainObject.Predmet.ProtuStrankaListFormatedOIB_1">
      <item>SUGGEST d.o.o. za trgovinu, knjigovotstvo i usluge, OIB 92029618923 zastupanog po punomoćniku MARIJA BORONJEK; JOSIP ZIDAR</item>
    </derivirana_varijabla>
  </DomainObject.Predmet.ProtuStrankaListFormatedOIB>
  <DomainObject.Predmet.ProtuStrankaListFormatedWithAdress>
    <izvorni_sadrzaj>
      <item>SUGGEST d.o.o. za trgovinu, knjigovotstvo i usluge, Trg sv. Josipa 1, 33520 Slatina zastupanog po punomoćniku MARIJA BORONJEK; JOSIP ZIDAR</item>
    </izvorni_sadrzaj>
    <derivirana_varijabla naziv="DomainObject.Predmet.ProtuStrankaListFormatedWithAdress_1">
      <item>SUGGEST d.o.o. za trgovinu, knjigovotstvo i usluge, Trg sv. Josipa 1, 33520 Slatina zastupanog po punomoćniku MARIJA BORONJEK; JOSIP ZIDAR</item>
    </derivirana_varijabla>
  </DomainObject.Predmet.ProtuStrankaListFormatedWithAdress>
  <DomainObject.Predmet.ProtuStrankaListFormatedWithAdressOIB>
    <izvorni_sadrzaj>
      <item>SUGGEST d.o.o. za trgovinu, knjigovotstvo i usluge, OIB 92029618923, Trg sv. Josipa 1, 33520 Slatina zastupanog po punomoćniku MARIJA BORONJEK; JOSIP ZIDAR</item>
    </izvorni_sadrzaj>
    <derivirana_varijabla naziv="DomainObject.Predmet.ProtuStrankaListFormatedWithAdressOIB_1">
      <item>SUGGEST d.o.o. za trgovinu, knjigovotstvo i usluge, OIB 92029618923, Trg sv. Josipa 1, 33520 Slatina zastupanog po punomoćniku MARIJA BORONJEK; JOSIP ZIDAR</item>
    </derivirana_varijabla>
  </DomainObject.Predmet.ProtuStrankaListFormatedWithAdressOIB>
  <DomainObject.Predmet.ProtuStrankaListNazivFormated>
    <izvorni_sadrzaj>
      <item>SUGGEST d.o.o. za trgovinu, knjigovotstvo i usluge</item>
    </izvorni_sadrzaj>
    <derivirana_varijabla naziv="DomainObject.Predmet.ProtuStrankaListNazivFormated_1">
      <item>SUGGEST d.o.o. za trgovinu, knjigovotstvo i usluge</item>
    </derivirana_varijabla>
  </DomainObject.Predmet.ProtuStrankaListNazivFormated>
  <DomainObject.Predmet.ProtuStrankaListNazivFormatedOIB>
    <izvorni_sadrzaj>
      <item>SUGGEST d.o.o. za trgovinu, knjigovotstvo i usluge, OIB 92029618923</item>
    </izvorni_sadrzaj>
    <derivirana_varijabla naziv="DomainObject.Predmet.ProtuStrankaListNazivFormatedOIB_1">
      <item>SUGGEST d.o.o. za trgovinu, knjigovotstvo i usluge, OIB 92029618923</item>
    </derivirana_varijabla>
  </DomainObject.Predmet.ProtuStrankaListNazivFormatedOIB>
  <DomainObject.Predmet.OstaliListFormated>
    <izvorni_sadrzaj>
      <item>MARIJA BORONJEK punomoćnik sudionika u postupku SUGGEST d.o.o. za trgovinu, knjigovotstvo i usluge</item>
      <item>JOSIP ZIDAR punomoćnik sudionika u postupku SUGGEST d.o.o. za trgovinu, knjigovotstvo i usluge</item>
    </izvorni_sadrzaj>
    <derivirana_varijabla naziv="DomainObject.Predmet.OstaliListFormated_1">
      <item>MARIJA BORONJEK punomoćnik sudionika u postupku SUGGEST d.o.o. za trgovinu, knjigovotstvo i usluge</item>
      <item>JOSIP ZIDAR punomoćnik sudionika u postupku SUGGEST d.o.o. za trgovinu, knjigovotstvo i usluge</item>
    </derivirana_varijabla>
  </DomainObject.Predmet.OstaliListFormated>
  <DomainObject.Predmet.OstaliListFormatedOIB>
    <izvorni_sadrzaj>
      <item>MARIJA BORONJEK punomoćnik sudionika u postupku SUGGEST d.o.o. za trgovinu, knjigovotstvo i usluge</item>
      <item>JOSIP ZIDAR punomoćnik sudionika u postupku SUGGEST d.o.o. za trgovinu, knjigovotstvo i usluge</item>
    </izvorni_sadrzaj>
    <derivirana_varijabla naziv="DomainObject.Predmet.OstaliListFormatedOIB_1">
      <item>MARIJA BORONJEK punomoćnik sudionika u postupku SUGGEST d.o.o. za trgovinu, knjigovotstvo i usluge</item>
      <item>JOSIP ZIDAR punomoćnik sudionika u postupku SUGGEST d.o.o. za trgovinu, knjigovotstvo i usluge</item>
    </derivirana_varijabla>
  </DomainObject.Predmet.OstaliListFormatedOIB>
  <DomainObject.Predmet.OstaliListFormatedWithAdress>
    <izvorni_sadrzaj>
      <item>MARIJA BORONJEK, Trg Sv.Josipa 1., 33520 Slatina punomoćnik sudionika u postupku SUGGEST d.o.o. za trgovinu, knjigovotstvo i usluge</item>
      <item>JOSIP ZIDAR, Lipa 114 A, 33520 Slatina punomoćnik sudionika u postupku SUGGEST d.o.o. za trgovinu, knjigovotstvo i usluge</item>
    </izvorni_sadrzaj>
    <derivirana_varijabla naziv="DomainObject.Predmet.OstaliListFormatedWithAdress_1">
      <item>MARIJA BORONJEK, Trg Sv.Josipa 1., 33520 Slatina punomoćnik sudionika u postupku SUGGEST d.o.o. za trgovinu, knjigovotstvo i usluge</item>
      <item>JOSIP ZIDAR, Lipa 114 A, 33520 Slatina punomoćnik sudionika u postupku SUGGEST d.o.o. za trgovinu, knjigovotstvo i usluge</item>
    </derivirana_varijabla>
  </DomainObject.Predmet.OstaliListFormatedWithAdress>
  <DomainObject.Predmet.OstaliListFormatedWithAdressOIB>
    <izvorni_sadrzaj>
      <item>MARIJA BORONJEK, Trg Sv.Josipa 1., 33520 Slatina punomoćnik sudionika u postupku SUGGEST d.o.o. za trgovinu, knjigovotstvo i usluge</item>
      <item>JOSIP ZIDAR, Lipa 114 A, 33520 Slatina punomoćnik sudionika u postupku SUGGEST d.o.o. za trgovinu, knjigovotstvo i usluge</item>
    </izvorni_sadrzaj>
    <derivirana_varijabla naziv="DomainObject.Predmet.OstaliListFormatedWithAdressOIB_1">
      <item>MARIJA BORONJEK, Trg Sv.Josipa 1., 33520 Slatina punomoćnik sudionika u postupku SUGGEST d.o.o. za trgovinu, knjigovotstvo i usluge</item>
      <item>JOSIP ZIDAR, Lipa 114 A, 33520 Slatina punomoćnik sudionika u postupku SUGGEST d.o.o. za trgovinu, knjigovotstvo i usluge</item>
    </derivirana_varijabla>
  </DomainObject.Predmet.OstaliListFormatedWithAdressOIB>
  <DomainObject.Predmet.OstaliListNazivFormated>
    <izvorni_sadrzaj>
      <item>MARIJA BORONJEK</item>
      <item>JOSIP ZIDAR</item>
    </izvorni_sadrzaj>
    <derivirana_varijabla naziv="DomainObject.Predmet.OstaliListNazivFormated_1">
      <item>MARIJA BORONJEK</item>
      <item>JOSIP ZIDAR</item>
    </derivirana_varijabla>
  </DomainObject.Predmet.OstaliListNazivFormated>
  <DomainObject.Predmet.OstaliListNazivFormatedOIB>
    <izvorni_sadrzaj>
      <item>MARIJA BORONJEK</item>
      <item>JOSIP ZIDAR</item>
    </izvorni_sadrzaj>
    <derivirana_varijabla naziv="DomainObject.Predmet.OstaliListNazivFormatedOIB_1">
      <item>MARIJA BORONJEK</item>
      <item>JOSIP ZIDAR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St-321/2016-2</izvorni_sadrzaj>
    <derivirana_varijabla naziv="DomainObject.PoslovniBrojDokumenta_1">St-321/2016-2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SUGGEST d.o.o. za trgovinu, knjigovotstvo i usluge</izvorni_sadrzaj>
    <derivirana_varijabla naziv="DomainObject.Predmet.ProtustrankaIDrugi_1">SUGGEST d.o.o. za trgovinu, knjigovotstvo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SUGGEST d.o.o. za trgovinu, knjigovotstvo i usluge, OIB 92029618923, Trg sv. Josipa 1, 33520 Slatina</izvorni_sadrzaj>
    <derivirana_varijabla naziv="DomainObject.Predmet.ProtustrankaIDrugiAdressOIB_1">SUGGEST d.o.o. za trgovinu, knjigovotstvo i usluge, OIB 92029618923, Trg sv. Josipa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SUGGEST d.o.o. za trgovinu, knjigovotstvo i usluge</item>
      <item>MARIJA BORONJEK</item>
      <item>JOSIP ZIDAR</item>
    </izvorni_sadrzaj>
    <derivirana_varijabla naziv="DomainObject.Predmet.SudioniciListNaziv_1">
      <item>FINA, RC ZAGREB, Podružnica Bjelovar</item>
      <item>SUGGEST d.o.o. za trgovinu, knjigovotstvo i usluge</item>
      <item>MARIJA BORONJEK</item>
      <item>JOSIP ZIDAR</item>
    </derivirana_varijabla>
  </DomainObject.Predmet.SudioniciListNaziv>
  <DomainObject.Predmet.SudioniciListAdressOIB>
    <izvorni_sadrzaj>
      <item>FINA, RC ZAGREB, Podružnica Bjelovar, OIB 85821130368, F. Supila 4,43000 Bjelovar</item>
      <item>SUGGEST d.o.o. za trgovinu, knjigovotstvo i usluge, OIB 92029618923, Trg sv. Josipa 1,33520 Slatina</item>
      <item>MARIJA BORONJEK, Trg Sv.Josipa 1.,33520 Slatina</item>
      <item>JOSIP ZIDAR, Lipa 114 A,33520 Slatina</item>
    </izvorni_sadrzaj>
    <derivirana_varijabla naziv="DomainObject.Predmet.SudioniciListAdressOIB_1">
      <item>FINA, RC ZAGREB, Podružnica Bjelovar, OIB 85821130368, F. Supila 4,43000 Bjelovar</item>
      <item>SUGGEST d.o.o. za trgovinu, knjigovotstvo i usluge, OIB 92029618923, Trg sv. Josipa 1,33520 Slatina</item>
      <item>MARIJA BORONJEK, Trg Sv.Josipa 1.,33520 Slatina</item>
      <item>JOSIP ZIDAR, Lipa 114 A,33520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627614-D9BB-457D-8FB1-5F372A5007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641</properties:Words>
  <properties:Characters>3591</properties:Characters>
  <properties:Lines>94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2016-04-27T11:12:00Z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