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5dc9" w14:paraId="e795dc9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D32F52">
        <w:rPr>
          <w:lang w:val="hr-HR"/>
        </w:rPr>
        <w:t xml:space="preserve">     </w:t>
      </w:r>
      <w:r w:rsidR="005351C7">
        <w:rPr>
          <w:lang w:val="hr-HR"/>
        </w:rPr>
        <w:t xml:space="preserve">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27634">
        <w:rPr>
          <w:lang w:val="hr-HR"/>
        </w:rPr>
        <w:t>1007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D32F52">
        <w:rPr>
          <w:lang w:val="hr-HR"/>
        </w:rPr>
        <w:t>-</w:t>
      </w:r>
      <w:r w:rsidR="0097587E">
        <w:rPr>
          <w:lang w:val="hr-HR"/>
        </w:rPr>
        <w:t>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327634">
        <w:rPr>
          <w:lang w:val="hr-HR"/>
        </w:rPr>
        <w:t>BIOKOR</w:t>
      </w:r>
      <w:r w:rsidR="00AD386F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CD55C0">
        <w:rPr>
          <w:lang w:val="hr-HR"/>
        </w:rPr>
        <w:t xml:space="preserve">za </w:t>
      </w:r>
      <w:r w:rsidR="00256BF7">
        <w:rPr>
          <w:lang w:val="hr-HR"/>
        </w:rPr>
        <w:t>proizvodnju</w:t>
      </w:r>
      <w:r w:rsidR="00F50AE8">
        <w:rPr>
          <w:lang w:val="hr-HR"/>
        </w:rPr>
        <w:t>,</w:t>
      </w:r>
      <w:r w:rsidR="00A67EF5">
        <w:rPr>
          <w:lang w:val="hr-HR"/>
        </w:rPr>
        <w:t xml:space="preserve"> </w:t>
      </w:r>
      <w:r w:rsidR="00327634">
        <w:rPr>
          <w:lang w:val="hr-HR"/>
        </w:rPr>
        <w:t>trgovinu i promet, Grubišno Polje</w:t>
      </w:r>
      <w:r w:rsidR="001141F9">
        <w:rPr>
          <w:lang w:val="hr-HR"/>
        </w:rPr>
        <w:t xml:space="preserve">, </w:t>
      </w:r>
      <w:proofErr w:type="spellStart"/>
      <w:r w:rsidR="00327634">
        <w:rPr>
          <w:lang w:val="hr-HR"/>
        </w:rPr>
        <w:t>Ignjatička</w:t>
      </w:r>
      <w:proofErr w:type="spellEnd"/>
      <w:r w:rsidR="00327634">
        <w:rPr>
          <w:lang w:val="hr-HR"/>
        </w:rPr>
        <w:t xml:space="preserve"> 10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0E5BF7">
        <w:rPr>
          <w:lang w:val="hr-HR"/>
        </w:rPr>
        <w:t>S:</w:t>
      </w:r>
      <w:r w:rsidR="00327634">
        <w:rPr>
          <w:lang w:val="hr-HR"/>
        </w:rPr>
        <w:t xml:space="preserve"> </w:t>
      </w:r>
      <w:r w:rsidR="00256BF7">
        <w:rPr>
          <w:lang w:val="hr-HR"/>
        </w:rPr>
        <w:t>010080967</w:t>
      </w:r>
      <w:r w:rsidR="00101A5A">
        <w:rPr>
          <w:lang w:val="hr-HR"/>
        </w:rPr>
        <w:t>,</w:t>
      </w:r>
      <w:r w:rsidR="00A404D9">
        <w:rPr>
          <w:lang w:val="hr-HR"/>
        </w:rPr>
        <w:t xml:space="preserve"> </w:t>
      </w:r>
      <w:r>
        <w:rPr>
          <w:lang w:val="hr-HR"/>
        </w:rPr>
        <w:t xml:space="preserve">OIB: </w:t>
      </w:r>
      <w:r w:rsidR="00327634">
        <w:rPr>
          <w:lang w:val="hr-HR"/>
        </w:rPr>
        <w:t>56367249591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27634">
        <w:rPr>
          <w:lang w:val="hr-HR"/>
        </w:rPr>
        <w:t>1007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327634">
        <w:rPr>
          <w:lang w:val="hr-HR"/>
        </w:rPr>
        <w:t>25</w:t>
      </w:r>
      <w:r w:rsidR="00565FF8">
        <w:rPr>
          <w:lang w:val="hr-HR"/>
        </w:rPr>
        <w:t xml:space="preserve">. </w:t>
      </w:r>
      <w:r w:rsidR="00327634">
        <w:rPr>
          <w:lang w:val="hr-HR"/>
        </w:rPr>
        <w:t>svibnja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27634">
        <w:rPr>
          <w:lang w:val="hr-HR"/>
        </w:rPr>
        <w:t>936.450,48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56BF7">
        <w:rPr>
          <w:lang w:val="hr-HR"/>
        </w:rPr>
        <w:t xml:space="preserve">Zvonko </w:t>
      </w:r>
      <w:proofErr w:type="spellStart"/>
      <w:r w:rsidR="00256BF7">
        <w:rPr>
          <w:lang w:val="hr-HR"/>
        </w:rPr>
        <w:t>Bratuša</w:t>
      </w:r>
      <w:proofErr w:type="spellEnd"/>
      <w:r w:rsidR="00373089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proofErr w:type="spellStart"/>
      <w:r w:rsidR="00256BF7">
        <w:rPr>
          <w:lang w:val="hr-HR"/>
        </w:rPr>
        <w:t>Vularije</w:t>
      </w:r>
      <w:proofErr w:type="spellEnd"/>
      <w:r w:rsidR="00256BF7">
        <w:rPr>
          <w:lang w:val="hr-HR"/>
        </w:rPr>
        <w:t>, Orehovica, Prvomajska 42</w:t>
      </w:r>
      <w:r w:rsidR="00450F5C">
        <w:rPr>
          <w:lang w:val="hr-HR"/>
        </w:rPr>
        <w:t>7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="00256BF7">
        <w:rPr>
          <w:lang w:val="hr-HR"/>
        </w:rPr>
        <w:t>OIB: 81138726244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21C6B">
        <w:rPr>
          <w:lang w:val="hr-HR"/>
        </w:rPr>
        <w:t>13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21C6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421C6B">
        <w:rPr>
          <w:lang w:val="hr-HR"/>
        </w:rPr>
        <w:t>13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508" w:rsidR="00495508">
      <w:r>
        <w:separator/>
      </w:r>
    </w:p>
  </w:endnote>
  <w:endnote w:id="0" w:type="continuationSeparator">
    <w:p w:rsidRDefault="00495508" w:rsidR="00495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508" w:rsidR="00495508">
      <w:r>
        <w:separator/>
      </w:r>
    </w:p>
  </w:footnote>
  <w:footnote w:id="0" w:type="continuationSeparator">
    <w:p w:rsidRDefault="00495508" w:rsidR="004955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2F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86270"/>
    <w:rsid w:val="000B6A05"/>
    <w:rsid w:val="000E2229"/>
    <w:rsid w:val="000E2494"/>
    <w:rsid w:val="000E5BF7"/>
    <w:rsid w:val="000E6E53"/>
    <w:rsid w:val="00100095"/>
    <w:rsid w:val="00101A5A"/>
    <w:rsid w:val="00110AAF"/>
    <w:rsid w:val="001141F9"/>
    <w:rsid w:val="00137AA5"/>
    <w:rsid w:val="00184DF0"/>
    <w:rsid w:val="001B397D"/>
    <w:rsid w:val="001D3155"/>
    <w:rsid w:val="001E677B"/>
    <w:rsid w:val="00230CD2"/>
    <w:rsid w:val="00255947"/>
    <w:rsid w:val="00256BF7"/>
    <w:rsid w:val="0029271A"/>
    <w:rsid w:val="002965AB"/>
    <w:rsid w:val="002B318E"/>
    <w:rsid w:val="002E367E"/>
    <w:rsid w:val="002E77A1"/>
    <w:rsid w:val="0032457F"/>
    <w:rsid w:val="00327634"/>
    <w:rsid w:val="00350850"/>
    <w:rsid w:val="00357E43"/>
    <w:rsid w:val="00373089"/>
    <w:rsid w:val="003875AB"/>
    <w:rsid w:val="003B01C6"/>
    <w:rsid w:val="003E0954"/>
    <w:rsid w:val="003E5599"/>
    <w:rsid w:val="003E56D2"/>
    <w:rsid w:val="00405CB4"/>
    <w:rsid w:val="00420914"/>
    <w:rsid w:val="00421C6B"/>
    <w:rsid w:val="00450F5C"/>
    <w:rsid w:val="004525DA"/>
    <w:rsid w:val="004629E7"/>
    <w:rsid w:val="00484FF1"/>
    <w:rsid w:val="004935FC"/>
    <w:rsid w:val="00495508"/>
    <w:rsid w:val="004B2C5E"/>
    <w:rsid w:val="004B7E8E"/>
    <w:rsid w:val="004F7B32"/>
    <w:rsid w:val="00512247"/>
    <w:rsid w:val="0052619D"/>
    <w:rsid w:val="005351C7"/>
    <w:rsid w:val="00540414"/>
    <w:rsid w:val="00565FF8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22915"/>
    <w:rsid w:val="00623F2D"/>
    <w:rsid w:val="00663D51"/>
    <w:rsid w:val="00674F9D"/>
    <w:rsid w:val="006767EE"/>
    <w:rsid w:val="006B1C5C"/>
    <w:rsid w:val="006B32F7"/>
    <w:rsid w:val="006E7557"/>
    <w:rsid w:val="00714A7E"/>
    <w:rsid w:val="00727DEC"/>
    <w:rsid w:val="00763668"/>
    <w:rsid w:val="007866DE"/>
    <w:rsid w:val="007A2C5F"/>
    <w:rsid w:val="007A3E1B"/>
    <w:rsid w:val="007D3222"/>
    <w:rsid w:val="007E017B"/>
    <w:rsid w:val="007E27E0"/>
    <w:rsid w:val="008133DF"/>
    <w:rsid w:val="00821405"/>
    <w:rsid w:val="008259B1"/>
    <w:rsid w:val="00831DA7"/>
    <w:rsid w:val="00844BBD"/>
    <w:rsid w:val="00855A75"/>
    <w:rsid w:val="008708E3"/>
    <w:rsid w:val="00882F65"/>
    <w:rsid w:val="008A217A"/>
    <w:rsid w:val="008B63C2"/>
    <w:rsid w:val="008C6929"/>
    <w:rsid w:val="008E00AB"/>
    <w:rsid w:val="008E1678"/>
    <w:rsid w:val="008E3DB0"/>
    <w:rsid w:val="00926293"/>
    <w:rsid w:val="0095190E"/>
    <w:rsid w:val="00961C2D"/>
    <w:rsid w:val="0096398D"/>
    <w:rsid w:val="0097587E"/>
    <w:rsid w:val="00985844"/>
    <w:rsid w:val="009A0F0C"/>
    <w:rsid w:val="009A5C19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65CD"/>
    <w:rsid w:val="00C97D12"/>
    <w:rsid w:val="00CA6057"/>
    <w:rsid w:val="00CD08D1"/>
    <w:rsid w:val="00CD55C0"/>
    <w:rsid w:val="00CD6B0C"/>
    <w:rsid w:val="00D32F52"/>
    <w:rsid w:val="00D372EC"/>
    <w:rsid w:val="00D430AE"/>
    <w:rsid w:val="00D46E25"/>
    <w:rsid w:val="00D81A66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3B64"/>
    <w:rsid w:val="00EB5E3C"/>
    <w:rsid w:val="00EC2C0D"/>
    <w:rsid w:val="00EC6D74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B1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C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C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C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C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B1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C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C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C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C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St-1007/2016</izvorni_sadrzaj>
    <derivirana_varijabla naziv="DomainObject.Predmet.OznakaBroj_1">St-1007/2016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Biokor, društvo s ograničenom odgovornošću za proizvodnju, trgovinu i usluge zastupanog po punomoćniku Zvonko Bratuša</izvorni_sadrzaj>
    <derivirana_varijabla naziv="DomainObject.Predmet.ProtustrankaFormated_1">  Biokor, društvo s ograničenom odgovornošću za proizvodnju, trgovinu i usluge zastupanog po punomoćniku Zvonko Bratuša</derivirana_varijabla>
  </DomainObject.Predmet.ProtustrankaFormated>
  <DomainObject.Predmet.ProtustrankaFormatedOIB>
    <izvorni_sadrzaj>  Biokor, društvo s ograničenom odgovornošću za proizvodnju, trgovinu i usluge, OIB 56367249591 zastupanog po punomoćniku Zvonko Bratuša</izvorni_sadrzaj>
    <derivirana_varijabla naziv="DomainObject.Predmet.ProtustrankaFormatedOIB_1">  Biokor, društvo s ograničenom odgovornošću za proizvodnju, trgovinu i usluge, OIB 56367249591 zastupanog po punomoćniku Zvonko Bratuša</derivirana_varijabla>
  </DomainObject.Predmet.ProtustrankaFormatedOIB>
  <DomainObject.Predmet.ProtustrankaFormatedWithAdress>
    <izvorni_sadrzaj> Biokor, društvo s ograničenom odgovornošću za proizvodnju, trgovinu i usluge, Ignjatička 10, 43290 Grubišno Polje zastupanog po punomoćniku Zvonko Bratuša</izvorni_sadrzaj>
    <derivirana_varijabla naziv="DomainObject.Predmet.ProtustrankaFormatedWithAdress_1"> Biokor, društvo s ograničenom odgovornošću za proizvodnju, trgovinu i usluge, Ignjatička 10, 43290 Grubišno Polje zastupanog po punomoćniku Zvonko Bratuša</derivirana_varijabla>
  </DomainObject.Predmet.ProtustrankaFormatedWithAdress>
  <DomainObject.Predmet.ProtustrankaFormatedWithAdressOIB>
    <izvorni_sadrzaj> Biokor, društvo s ograničenom odgovornošću za proizvodnju, trgovinu i usluge, OIB 56367249591, Ignjatička 10, 43290 Grubišno Polje zastupanog po punomoćniku Zvonko Bratuša</izvorni_sadrzaj>
    <derivirana_varijabla naziv="DomainObject.Predmet.ProtustrankaFormatedWithAdressOIB_1"> Biokor, društvo s ograničenom odgovornošću za proizvodnju, trgovinu i usluge, OIB 56367249591, Ignjatička 10, 43290 Grubišno Polje zastupanog po punomoćniku Zvonko Bratuša</derivirana_varijabla>
  </DomainObject.Predmet.ProtustrankaFormatedWithAdressOIB>
  <DomainObject.Predmet.ProtustrankaWithAdress>
    <izvorni_sadrzaj>Biokor, društvo s ograničenom odgovornošću za proizvodnju, trgovinu i usluge Ignjatička 10, 43290 Grubišno Polje</izvorni_sadrzaj>
    <derivirana_varijabla naziv="DomainObject.Predmet.ProtustrankaWithAdress_1">Biokor, društvo s ograničenom odgovornošću za proizvodnju, trgovinu i usluge Ignjatička 10, 43290 Grubišno Polje</derivirana_varijabla>
  </DomainObject.Predmet.ProtustrankaWithAdress>
  <DomainObject.Predmet.ProtustrankaWithAdressOIB>
    <izvorni_sadrzaj>Biokor, društvo s ograničenom odgovornošću za proizvodnju, trgovinu i usluge, OIB 56367249591, Ignjatička 10, 43290 Grubišno Polje</izvorni_sadrzaj>
    <derivirana_varijabla naziv="DomainObject.Predmet.ProtustrankaWithAdressOIB_1">Biokor, društvo s ograničenom odgovornošću za proizvodnju, trgovinu i usluge, OIB 56367249591, Ignjatička 10, 43290 Grubišno Polje</derivirana_varijabla>
  </DomainObject.Predmet.ProtustrankaWithAdressOIB>
  <DomainObject.Predmet.ProtustrankaNazivFormated>
    <izvorni_sadrzaj>Biokor, društvo s ograničenom odgovornošću za proizvodnju, trgovinu i usluge</izvorni_sadrzaj>
    <derivirana_varijabla naziv="DomainObject.Predmet.ProtustrankaNazivFormated_1">Biokor, društvo s ograničenom odgovornošću za proizvodnju, trgovinu i usluge</derivirana_varijabla>
  </DomainObject.Predmet.ProtustrankaNazivFormated>
  <DomainObject.Predmet.ProtustrankaNazivFormatedOIB>
    <izvorni_sadrzaj>Biokor, društvo s ograničenom odgovornošću za proizvodnju, trgovinu i usluge, OIB 56367249591</izvorni_sadrzaj>
    <derivirana_varijabla naziv="DomainObject.Predmet.ProtustrankaNazivFormatedOIB_1">Biokor, društvo s ograničenom odgovornošću za proizvodnju, trgovinu i usluge, OIB 56367249591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Biokor, društvo s ograničenom odgovornošću za proizvodnju, trgovinu i usluge zastupanog po punomoćniku Zvonko Bratuša</item>
    </izvorni_sadrzaj>
    <derivirana_varijabla naziv="DomainObject.Predmet.ProtuStrankaListFormated_1">
      <item>Biokor, društvo s ograničenom odgovornošću za proizvodnju, trgovinu i usluge zastupanog po punomoćniku Zvonko Bratuša</item>
    </derivirana_varijabla>
  </DomainObject.Predmet.ProtuStrankaListFormated>
  <DomainObject.Predmet.ProtuStrankaListFormatedOIB>
    <izvorni_sadrzaj>
      <item>Biokor, društvo s ograničenom odgovornošću za proizvodnju, trgovinu i usluge, OIB 56367249591 zastupanog po punomoćniku Zvonko Bratuša</item>
    </izvorni_sadrzaj>
    <derivirana_varijabla naziv="DomainObject.Predmet.ProtuStrankaListFormatedOIB_1">
      <item>Biokor, društvo s ograničenom odgovornošću za proizvodnju, trgovinu i usluge, OIB 56367249591 zastupanog po punomoćniku Zvonko Bratuša</item>
    </derivirana_varijabla>
  </DomainObject.Predmet.ProtuStrankaListFormatedOIB>
  <DomainObject.Predmet.ProtuStrankaListFormatedWithAdress>
    <izvorni_sadrzaj>
      <item>Biokor, društvo s ograničenom odgovornošću za proizvodnju, trgovinu i usluge, Ignjatička 10, 43290 Grubišno Polje zastupanog po punomoćniku Zvonko Bratuša</item>
    </izvorni_sadrzaj>
    <derivirana_varijabla naziv="DomainObject.Predmet.ProtuStrankaListFormatedWithAdress_1">
      <item>Biokor, društvo s ograničenom odgovornošću za proizvodnju, trgovinu i usluge, Ignjatička 10, 43290 Grubišno Polje zastupanog po punomoćniku Zvonko Bratuša</item>
    </derivirana_varijabla>
  </DomainObject.Predmet.ProtuStrankaListFormatedWithAdress>
  <DomainObject.Predmet.ProtuStrankaListFormatedWithAdressOIB>
    <izvorni_sadrzaj>
      <item>Biokor, društvo s ograničenom odgovornošću za proizvodnju, trgovinu i usluge, OIB 56367249591, Ignjatička 10, 43290 Grubišno Polje zastupanog po punomoćniku Zvonko Bratuša</item>
    </izvorni_sadrzaj>
    <derivirana_varijabla naziv="DomainObject.Predmet.ProtuStrankaListFormatedWithAdressOIB_1">
      <item>Biokor, društvo s ograničenom odgovornošću za proizvodnju, trgovinu i usluge, OIB 56367249591, Ignjatička 10, 43290 Grubišno Polje zastupanog po punomoćniku Zvonko Bratuša</item>
    </derivirana_varijabla>
  </DomainObject.Predmet.ProtuStrankaListFormatedWithAdressOIB>
  <DomainObject.Predmet.ProtuStrankaListNazivFormated>
    <izvorni_sadrzaj>
      <item>Biokor, društvo s ograničenom odgovornošću za proizvodnju, trgovinu i usluge</item>
    </izvorni_sadrzaj>
    <derivirana_varijabla naziv="DomainObject.Predmet.ProtuStrankaListNazivFormated_1">
      <item>Biokor, društvo s ograničenom odgovornošću za proizvodnju, trgovinu i usluge</item>
    </derivirana_varijabla>
  </DomainObject.Predmet.ProtuStrankaListNazivFormated>
  <DomainObject.Predmet.ProtuStrankaListNazivFormatedOIB>
    <izvorni_sadrzaj>
      <item>Biokor, društvo s ograničenom odgovornošću za proizvodnju, trgovinu i usluge, OIB 56367249591</item>
    </izvorni_sadrzaj>
    <derivirana_varijabla naziv="DomainObject.Predmet.ProtuStrankaListNazivFormatedOIB_1">
      <item>Biokor, društvo s ograničenom odgovornošću za proizvodnju, trgovinu i usluge, OIB 56367249591</item>
    </derivirana_varijabla>
  </DomainObject.Predmet.ProtuStrankaListNazivFormatedOIB>
  <DomainObject.Predmet.OstaliListFormated>
    <izvorni_sadrzaj>
      <item>Zvonko Bratuša punomoćnik sudionika u postupku Biokor, društvo s ograničenom odgovornošću za proizvodnju, trgovinu i usluge</item>
    </izvorni_sadrzaj>
    <derivirana_varijabla naziv="DomainObject.Predmet.OstaliListFormated_1">
      <item>Zvonko Bratuša punomoćnik sudionika u postupku Biokor, društvo s ograničenom odgovornošću za proizvodnju, trgovinu i usluge</item>
    </derivirana_varijabla>
  </DomainObject.Predmet.OstaliListFormated>
  <DomainObject.Predmet.OstaliListFormatedOIB>
    <izvorni_sadrzaj>
      <item>Zvonko Bratuša, OIB 81138726244 punomoćnik sudionika u postupku Biokor, društvo s ograničenom odgovornošću za proizvodnju, trgovinu i usluge</item>
    </izvorni_sadrzaj>
    <derivirana_varijabla naziv="DomainObject.Predmet.OstaliListFormatedOIB_1">
      <item>Zvonko Bratuša, OIB 81138726244 punomoćnik sudionika u postupku Biokor, društvo s ograničenom odgovornošću za proizvodnju, trgovinu i usluge</item>
    </derivirana_varijabla>
  </DomainObject.Predmet.OstaliListFormatedOIB>
  <DomainObject.Predmet.OstaliListFormatedWithAdress>
    <izvorni_sadrzaj>
      <item>Zvonko Bratuša, Prvomajska 42, 40000 Vularija punomoćnik sudionika u postupku Biokor, društvo s ograničenom odgovornošću za proizvodnju, trgovinu i usluge</item>
    </izvorni_sadrzaj>
    <derivirana_varijabla naziv="DomainObject.Predmet.OstaliListFormatedWithAdress_1">
      <item>Zvonko Bratuša, Prvomajska 42, 40000 Vularija punomoćnik sudionika u postupku Biokor, društvo s ograničenom odgovornošću za proizvodnju, trgovinu i usluge</item>
    </derivirana_varijabla>
  </DomainObject.Predmet.OstaliListFormatedWithAdress>
  <DomainObject.Predmet.OstaliListFormatedWithAdressOIB>
    <izvorni_sadrzaj>
      <item>Zvonko Bratuša, OIB 81138726244, Prvomajska 42, 40000 Vularija punomoćnik sudionika u postupku Biokor, društvo s ograničenom odgovornošću za proizvodnju, trgovinu i usluge</item>
    </izvorni_sadrzaj>
    <derivirana_varijabla naziv="DomainObject.Predmet.OstaliListFormatedWithAdressOIB_1">
      <item>Zvonko Bratuša, OIB 81138726244, Prvomajska 42, 40000 Vularija punomoćnik sudionika u postupku Biokor, društvo s ograničenom odgovornošću za proizvodnju, trgovinu i usluge</item>
    </derivirana_varijabla>
  </DomainObject.Predmet.OstaliListFormatedWithAdressOIB>
  <DomainObject.Predmet.OstaliListNazivFormated>
    <izvorni_sadrzaj>
      <item>Zvonko Bratuša</item>
    </izvorni_sadrzaj>
    <derivirana_varijabla naziv="DomainObject.Predmet.OstaliListNazivFormated_1">
      <item>Zvonko Bratuša</item>
    </derivirana_varijabla>
  </DomainObject.Predmet.OstaliListNazivFormated>
  <DomainObject.Predmet.OstaliListNazivFormatedOIB>
    <izvorni_sadrzaj>
      <item>Zvonko Bratuša, OIB 81138726244</item>
    </izvorni_sadrzaj>
    <derivirana_varijabla naziv="DomainObject.Predmet.OstaliListNazivFormatedOIB_1">
      <item>Zvonko Bratuša, OIB 81138726244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Biokor, društvo s ograničenom odgovornošću za proizvodnju, trgovinu i usluge</izvorni_sadrzaj>
    <derivirana_varijabla naziv="DomainObject.Predmet.ProtustrankaIDrugi_1">Biokor,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Biokor, društvo s ograničenom odgovornošću za proizvodnju, trgovinu i usluge, OIB 56367249591, Ignjatička 10, 43290 Grubišno Polje</izvorni_sadrzaj>
    <derivirana_varijabla naziv="DomainObject.Predmet.ProtustrankaIDrugiAdressOIB_1">Biokor, društvo s ograničenom odgovornošću za proizvodnju, trgovinu i usluge, OIB 56367249591, Ignjatička 10, 43290 Grubišno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Biokor, društvo s ograničenom odgovornošću za proizvodnju, trgovinu i usluge</item>
      <item>Zvonko Bratuša</item>
    </izvorni_sadrzaj>
    <derivirana_varijabla naziv="DomainObject.Predmet.SudioniciListNaziv_1">
      <item>FINA, RC ZAGREB, Podružnica Bjelovar</item>
      <item>Biokor, društvo s ograničenom odgovornošću za proizvodnju, trgovinu i usluge</item>
      <item>Zvonko Bratuša</item>
    </derivirana_varijabla>
  </DomainObject.Predmet.SudioniciListNaziv>
  <DomainObject.Predmet.SudioniciListAdressOIB>
    <izvorni_sadrzaj>
      <item>FINA, RC ZAGREB, Podružnica Bjelovar, OIB 85821130368, F. Supila 4,43000 Bjelovar</item>
      <item>Biokor, društvo s ograničenom odgovornošću za proizvodnju, trgovinu i usluge, OIB 56367249591, Ignjatička 10,43290 Grubišno Polje</item>
      <item>Zvonko Bratuša, OIB 81138726244, Prvomajska 42,40000 Vularija</item>
    </izvorni_sadrzaj>
    <derivirana_varijabla naziv="DomainObject.Predmet.SudioniciListAdressOIB_1">
      <item>FINA, RC ZAGREB, Podružnica Bjelovar, OIB 85821130368, F. Supila 4,43000 Bjelovar</item>
      <item>Biokor, društvo s ograničenom odgovornošću za proizvodnju, trgovinu i usluge, OIB 56367249591, Ignjatička 10,43290 Grubišno Polje</item>
      <item>Zvonko Bratuša, OIB 81138726244, Prvomajska 42,40000 Vularija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56367249591</item>
      <item>, OIB 81138726244</item>
    </izvorni_sadrzaj>
    <derivirana_varijabla naziv="DomainObject.Predmet.SudioniciListNazivOIB_1">
      <item>, OIB 85821130368</item>
      <item>, OIB 56367249591</item>
      <item>, OIB 81138726244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1BA391-EB0E-4772-8E46-3FE79AE640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1774</properties:Characters>
  <properties:Lines>50</properties:Lines>
  <properties:Paragraphs>16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2016-06-02T12:43:00Z</dcterms:created>
  <dc:creator>ssabljic</dc:creator>
  <cp:lastModifiedBy>Miroslav Lovreković</cp:lastModifiedBy>
  <cp:lastPrinted>2016-06-13T09:17:00Z</cp:lastPrinted>
  <dcterms:modified xmlns:xsi="http://www.w3.org/2001/XMLSchema-instance" xsi:type="dcterms:W3CDTF">2016-06-13T09:17:00Z</dcterms:modified>
  <cp:revision>8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