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a1a9" w14:paraId="83ca1a9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77507C" w:rsidP="00D22835" w:rsidR="00D22835">
      <w:r>
        <w:t>Republika Hrvatska</w:t>
      </w:r>
    </w:p>
    <w:p w:rsidRDefault="0077507C" w:rsidP="00D22835" w:rsidR="00D22835">
      <w:r>
        <w:t>Trgovački sud u Osijeku</w:t>
      </w:r>
    </w:p>
    <w:p w:rsidRDefault="0077507C" w:rsidP="00D22835" w:rsidR="00D22835">
      <w:r>
        <w:t>Stalna služba u Slavonskom Brodu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22835">
        <w:t>3 St-</w:t>
      </w:r>
      <w:r w:rsidR="00FD6D14">
        <w:t>854/201</w:t>
      </w:r>
      <w:r w:rsidR="00E83C1B">
        <w:t>8</w:t>
      </w:r>
      <w:r w:rsidR="00FD6D14">
        <w:t>-</w:t>
      </w:r>
      <w:r w:rsidR="001F1DCC">
        <w:t>39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1B15DD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D22835" w:rsidP="00D22835" w:rsidR="00D22835">
      <w:pPr>
        <w:rPr>
          <w:color w:val="222222"/>
        </w:rPr>
      </w:pPr>
    </w:p>
    <w:p w:rsidRDefault="00D22835" w:rsidP="00D22835" w:rsidR="00D22835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 w:rsidR="004D7544"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</w:t>
      </w:r>
      <w:r w:rsidR="00FD6D14">
        <w:rPr>
          <w:b/>
        </w:rPr>
        <w:t xml:space="preserve">SINANOVIĆ – FASADE d.o.o., Donji </w:t>
      </w:r>
      <w:proofErr w:type="spellStart"/>
      <w:r w:rsidR="00FD6D14">
        <w:rPr>
          <w:b/>
        </w:rPr>
        <w:t>Andrijevci</w:t>
      </w:r>
      <w:proofErr w:type="spellEnd"/>
      <w:r w:rsidR="00FD6D14">
        <w:rPr>
          <w:b/>
        </w:rPr>
        <w:t>, Posavska 1A, u stečaju</w:t>
      </w:r>
      <w:r>
        <w:t xml:space="preserve">, koga zastupa </w:t>
      </w:r>
      <w:r w:rsidR="00FD6D14">
        <w:t xml:space="preserve">stečajna upraviteljica Mirjana Viduka </w:t>
      </w:r>
      <w:proofErr w:type="spellStart"/>
      <w:r w:rsidR="00FD6D14">
        <w:t>Varenina</w:t>
      </w:r>
      <w:proofErr w:type="spellEnd"/>
      <w:r w:rsidR="00F07ED0">
        <w:t>,</w:t>
      </w:r>
      <w:r w:rsidR="00E52C86">
        <w:t xml:space="preserve"> </w:t>
      </w:r>
      <w:r w:rsidR="00FD6D14">
        <w:t>5. prosinca</w:t>
      </w:r>
      <w:r w:rsidR="004D7544">
        <w:t xml:space="preserve"> 2018.</w:t>
      </w:r>
      <w:r>
        <w:t xml:space="preserve"> </w:t>
      </w:r>
    </w:p>
    <w:p w:rsidRDefault="001B15DD" w:rsidP="00D22835" w:rsidR="001B15DD">
      <w:pPr>
        <w:jc w:val="both"/>
      </w:pPr>
    </w:p>
    <w:p w:rsidRDefault="001B15DD" w:rsidP="001B15DD" w:rsidR="001B15DD">
      <w:pPr>
        <w:jc w:val="center"/>
      </w:pPr>
      <w:r>
        <w:t>z a k l j u č i o  j  e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>Određuje se Skupština vjerovnika u postupku stečaja nad stečajnim dužnikom </w:t>
      </w:r>
      <w:r w:rsidR="0077507C">
        <w:rPr>
          <w:b/>
        </w:rPr>
        <w:t xml:space="preserve">SINANOVIĆ – FASADE d.o.o., Donji </w:t>
      </w:r>
      <w:proofErr w:type="spellStart"/>
      <w:r w:rsidR="0077507C">
        <w:rPr>
          <w:b/>
        </w:rPr>
        <w:t>Andrijevci</w:t>
      </w:r>
      <w:proofErr w:type="spellEnd"/>
      <w:r w:rsidR="0077507C">
        <w:rPr>
          <w:b/>
        </w:rPr>
        <w:t>, Posavska 1A, u stečaju</w:t>
      </w:r>
      <w:r>
        <w:rPr>
          <w:b/>
        </w:rPr>
        <w:t xml:space="preserve">, </w:t>
      </w:r>
      <w:r>
        <w:t xml:space="preserve">za dan:  </w:t>
      </w:r>
    </w:p>
    <w:p w:rsidRDefault="00BE406E" w:rsidP="00BE406E" w:rsidR="00BE406E">
      <w:pPr>
        <w:pStyle w:val="Odlomakpopisa"/>
        <w:ind w:left="1080"/>
        <w:jc w:val="both"/>
      </w:pPr>
    </w:p>
    <w:p w:rsidRDefault="001F1DCC" w:rsidP="00BE406E" w:rsidR="00BE406E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13. prosinca</w:t>
      </w:r>
      <w:r w:rsidR="00BE406E" w:rsidRPr="00950460">
        <w:rPr>
          <w:b/>
          <w:u w:val="single"/>
        </w:rPr>
        <w:t xml:space="preserve"> 201</w:t>
      </w:r>
      <w:r w:rsidR="001B15DD">
        <w:rPr>
          <w:b/>
          <w:u w:val="single"/>
        </w:rPr>
        <w:t>8</w:t>
      </w:r>
      <w:r w:rsidR="00BE406E" w:rsidRPr="00950460">
        <w:rPr>
          <w:b/>
          <w:u w:val="single"/>
        </w:rPr>
        <w:t xml:space="preserve">. u </w:t>
      </w:r>
      <w:r w:rsidR="004B2E8D">
        <w:rPr>
          <w:b/>
          <w:u w:val="single"/>
        </w:rPr>
        <w:t>1</w:t>
      </w:r>
      <w:r>
        <w:rPr>
          <w:b/>
          <w:u w:val="single"/>
        </w:rPr>
        <w:t>2</w:t>
      </w:r>
      <w:r w:rsidR="00DF3E70">
        <w:rPr>
          <w:b/>
          <w:u w:val="single"/>
        </w:rPr>
        <w:t>,</w:t>
      </w:r>
      <w:r w:rsidR="004B2E8D">
        <w:rPr>
          <w:b/>
          <w:u w:val="single"/>
        </w:rPr>
        <w:t>3</w:t>
      </w:r>
      <w:r w:rsidR="00DF3E70">
        <w:rPr>
          <w:b/>
          <w:u w:val="single"/>
        </w:rPr>
        <w:t>0</w:t>
      </w:r>
      <w:r w:rsidR="00BE406E">
        <w:rPr>
          <w:b/>
          <w:u w:val="single"/>
        </w:rPr>
        <w:t xml:space="preserve"> </w:t>
      </w:r>
      <w:r w:rsidR="00BE406E" w:rsidRPr="00950460">
        <w:rPr>
          <w:b/>
          <w:u w:val="single"/>
        </w:rPr>
        <w:t>sati.</w:t>
      </w:r>
    </w:p>
    <w:p w:rsidRDefault="00BE406E" w:rsidP="00BE406E" w:rsidR="00BE406E">
      <w:pPr>
        <w:jc w:val="both"/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>Na Skupštinu se poziva stečajni upravitelj, stečajni vjerovnici i razlučni vjerovnici.</w:t>
      </w:r>
    </w:p>
    <w:p w:rsidRDefault="00232ED6" w:rsidP="00232ED6" w:rsidR="00232ED6">
      <w:pPr>
        <w:pStyle w:val="Odlomakpopisa"/>
        <w:ind w:left="1080"/>
        <w:jc w:val="both"/>
      </w:pPr>
    </w:p>
    <w:p w:rsidRDefault="00BE406E" w:rsidP="00BE406E" w:rsidR="00BE406E" w:rsidRPr="00FD72C5">
      <w:pPr>
        <w:pStyle w:val="Odlomakpopisa"/>
        <w:ind w:left="1080"/>
        <w:jc w:val="both"/>
      </w:pPr>
      <w:r>
        <w:t xml:space="preserve">Dnevni red Skupštine je slijedeći: </w:t>
      </w:r>
    </w:p>
    <w:p w:rsidRDefault="00BE406E" w:rsidP="00BE406E" w:rsidR="00BE406E" w:rsidRPr="00FC153E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Izvješće stečajnog upravitelja</w:t>
      </w:r>
      <w:r w:rsidR="00DF3E70">
        <w:rPr>
          <w:b/>
        </w:rPr>
        <w:t xml:space="preserve"> o tijeku stečajnog postupka i o stanju stečajne mase</w:t>
      </w:r>
      <w:r>
        <w:rPr>
          <w:b/>
        </w:rPr>
        <w:t>,</w:t>
      </w:r>
    </w:p>
    <w:p w:rsidRDefault="00BE406E" w:rsidP="00DF3E70" w:rsidR="00D73A46" w:rsidRPr="00FC153E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 xml:space="preserve">Donošenje </w:t>
      </w:r>
      <w:r w:rsidR="00D73A46">
        <w:rPr>
          <w:b/>
        </w:rPr>
        <w:t xml:space="preserve">odluke </w:t>
      </w:r>
      <w:r w:rsidR="001F1DCC">
        <w:rPr>
          <w:b/>
        </w:rPr>
        <w:t xml:space="preserve">o prijedlogu </w:t>
      </w:r>
      <w:proofErr w:type="spellStart"/>
      <w:r w:rsidR="001F1DCC">
        <w:rPr>
          <w:b/>
        </w:rPr>
        <w:t>steč</w:t>
      </w:r>
      <w:proofErr w:type="spellEnd"/>
      <w:r w:rsidR="001F1DCC">
        <w:rPr>
          <w:b/>
        </w:rPr>
        <w:t xml:space="preserve">. upraviteljice da se odobri angažiranje odvjetnika na trošak </w:t>
      </w:r>
      <w:proofErr w:type="spellStart"/>
      <w:r w:rsidR="001F1DCC">
        <w:rPr>
          <w:b/>
        </w:rPr>
        <w:t>steč</w:t>
      </w:r>
      <w:proofErr w:type="spellEnd"/>
      <w:r w:rsidR="001F1DCC">
        <w:rPr>
          <w:b/>
        </w:rPr>
        <w:t xml:space="preserve">. mase, a za vođenje parnice u ime i za račun </w:t>
      </w:r>
      <w:proofErr w:type="spellStart"/>
      <w:r w:rsidR="001F1DCC">
        <w:rPr>
          <w:b/>
        </w:rPr>
        <w:t>steč</w:t>
      </w:r>
      <w:proofErr w:type="spellEnd"/>
      <w:r w:rsidR="001F1DCC">
        <w:rPr>
          <w:b/>
        </w:rPr>
        <w:t>. dužnika</w:t>
      </w:r>
    </w:p>
    <w:p w:rsidRDefault="00BE406E" w:rsidP="00BE406E" w:rsidR="00BE406E" w:rsidRPr="006B76D9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BE406E" w:rsidP="00BE406E" w:rsidR="00BE406E" w:rsidRPr="00950460">
      <w:pPr>
        <w:ind w:left="1440"/>
        <w:jc w:val="both"/>
        <w:rPr>
          <w:b/>
          <w:lang w:val="en-US"/>
        </w:rPr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  <w:rPr>
          <w:b/>
        </w:rPr>
      </w:pPr>
      <w:r>
        <w:t xml:space="preserve">Skupština vjerovnika dana </w:t>
      </w:r>
      <w:r w:rsidR="001F1DCC">
        <w:rPr>
          <w:b/>
          <w:u w:val="single"/>
        </w:rPr>
        <w:t>13. prosinca</w:t>
      </w:r>
      <w:r w:rsidR="001B15DD" w:rsidRPr="00950460">
        <w:rPr>
          <w:b/>
          <w:u w:val="single"/>
        </w:rPr>
        <w:t xml:space="preserve"> 201</w:t>
      </w:r>
      <w:r w:rsidR="001B15DD">
        <w:rPr>
          <w:b/>
          <w:u w:val="single"/>
        </w:rPr>
        <w:t>8</w:t>
      </w:r>
      <w:r w:rsidR="001B15DD" w:rsidRPr="00950460">
        <w:rPr>
          <w:b/>
          <w:u w:val="single"/>
        </w:rPr>
        <w:t xml:space="preserve">. u </w:t>
      </w:r>
      <w:r w:rsidR="0011533C">
        <w:rPr>
          <w:b/>
          <w:u w:val="single"/>
        </w:rPr>
        <w:t>1</w:t>
      </w:r>
      <w:r w:rsidR="001F1DCC">
        <w:rPr>
          <w:b/>
          <w:u w:val="single"/>
        </w:rPr>
        <w:t>2</w:t>
      </w:r>
      <w:r w:rsidR="00DF3E70">
        <w:rPr>
          <w:b/>
          <w:u w:val="single"/>
        </w:rPr>
        <w:t>,</w:t>
      </w:r>
      <w:r w:rsidR="004B2E8D">
        <w:rPr>
          <w:b/>
          <w:u w:val="single"/>
        </w:rPr>
        <w:t>3</w:t>
      </w:r>
      <w:r w:rsidR="00DF3E70">
        <w:rPr>
          <w:b/>
          <w:u w:val="single"/>
        </w:rPr>
        <w:t>0</w:t>
      </w:r>
      <w:r w:rsidR="001B15DD">
        <w:rPr>
          <w:b/>
          <w:u w:val="single"/>
        </w:rPr>
        <w:t xml:space="preserve"> </w:t>
      </w:r>
      <w:r w:rsidR="001B15DD" w:rsidRPr="00950460">
        <w:rPr>
          <w:b/>
          <w:u w:val="single"/>
        </w:rPr>
        <w:t>sati</w:t>
      </w:r>
      <w:r w:rsidR="001B15DD" w:rsidRPr="008229AE">
        <w:rPr>
          <w:b/>
        </w:rPr>
        <w:t xml:space="preserve"> </w:t>
      </w:r>
      <w:r w:rsidRPr="008229AE">
        <w:rPr>
          <w:b/>
        </w:rPr>
        <w:t>će se održati u  prostorijama Trgovačkog suda u Osijeku, Stalna služba u Slavonskom Brodu, Trg pobjede 13, III kat, soba 73, Slavonski Brod.</w:t>
      </w:r>
    </w:p>
    <w:p w:rsidRDefault="00232ED6" w:rsidP="00232ED6" w:rsidR="00232ED6">
      <w:pPr>
        <w:pStyle w:val="Odlomakpopisa"/>
        <w:ind w:left="1080"/>
        <w:jc w:val="both"/>
        <w:rPr>
          <w:b/>
        </w:rPr>
      </w:pPr>
    </w:p>
    <w:p w:rsidRDefault="00232ED6" w:rsidP="00BE406E" w:rsidR="00232ED6" w:rsidRPr="00232ED6">
      <w:pPr>
        <w:pStyle w:val="Odlomakpopisa"/>
        <w:numPr>
          <w:ilvl w:val="0"/>
          <w:numId w:val="9"/>
        </w:numPr>
        <w:jc w:val="both"/>
      </w:pPr>
      <w:r w:rsidRPr="00232ED6">
        <w:t>Nalaže se stečajnom upravitelju dostaviti prije zakazane skupštine novo izvješće</w:t>
      </w:r>
      <w:r w:rsidR="001F1DCC">
        <w:t>, popis parnica za koje predlaže angažiranje odvjetnika uz naznaku VPS-a i opis predmeta</w:t>
      </w:r>
      <w:r w:rsidRPr="00232ED6">
        <w:t>.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BE406E" w:rsidRPr="00C42453">
      <w:pPr>
        <w:jc w:val="center"/>
      </w:pPr>
      <w:r w:rsidRPr="00C42453">
        <w:t>Obrazloženje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232ED6">
      <w:pPr>
        <w:ind w:firstLine="708"/>
        <w:jc w:val="both"/>
      </w:pPr>
      <w:r>
        <w:t>Stečajni upravitelj je podnio prij</w:t>
      </w:r>
      <w:r w:rsidR="00D73A46">
        <w:t>edlog</w:t>
      </w:r>
      <w:r w:rsidR="0011533C">
        <w:t xml:space="preserve"> podneskom</w:t>
      </w:r>
      <w:r w:rsidR="00D73A46">
        <w:t xml:space="preserve"> za zakazivanje Skupštine dana </w:t>
      </w:r>
      <w:r w:rsidR="001F1DCC">
        <w:t xml:space="preserve">29. studenog </w:t>
      </w:r>
      <w:r w:rsidR="00DF3E70">
        <w:t>2018.</w:t>
      </w:r>
      <w:r w:rsidR="00D73A46">
        <w:t xml:space="preserve"> </w:t>
      </w: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D73A46" w:rsidP="00BE406E" w:rsidR="00BE406E">
      <w:pPr>
        <w:ind w:firstLine="708"/>
        <w:jc w:val="both"/>
      </w:pPr>
      <w:r>
        <w:t>S</w:t>
      </w:r>
      <w:r w:rsidR="00BE406E">
        <w:t>toga je odlučeno kao u izreci.</w:t>
      </w: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BE406E" w:rsidP="00BE406E" w:rsidR="00BE406E">
      <w:pPr>
        <w:jc w:val="center"/>
      </w:pPr>
      <w:r>
        <w:t xml:space="preserve">U Slavonskom Brodu </w:t>
      </w:r>
      <w:r w:rsidR="0077507C">
        <w:t>5. prosinca</w:t>
      </w:r>
      <w:r w:rsidR="001B15DD">
        <w:t xml:space="preserve"> 2018.</w:t>
      </w:r>
    </w:p>
    <w:p w:rsidRDefault="0077507C" w:rsidP="00BE406E" w:rsidR="0077507C">
      <w:pPr>
        <w:jc w:val="center"/>
      </w:pPr>
    </w:p>
    <w:p w:rsidRDefault="00BE406E" w:rsidP="00BE406E" w:rsidR="00BE406E">
      <w:pPr>
        <w:ind w:firstLine="624" w:left="5040"/>
      </w:pPr>
      <w:r>
        <w:t>     Stečajna sutkinja:</w:t>
      </w:r>
    </w:p>
    <w:p w:rsidRDefault="00BE406E" w:rsidP="00BE406E" w:rsidR="00BE406E">
      <w:pPr>
        <w:ind w:firstLine="624" w:left="5040"/>
        <w:rPr>
          <w:lang w:val="en-US"/>
        </w:rPr>
      </w:pPr>
    </w:p>
    <w:p w:rsidRDefault="00BE406E" w:rsidP="00BE406E" w:rsidR="00BE406E">
      <w:pPr>
        <w:ind w:firstLine="720" w:left="4944"/>
      </w:pPr>
      <w:r>
        <w:t>Daniela Martini Maoduš</w:t>
      </w:r>
    </w:p>
    <w:p w:rsidRDefault="00BE406E" w:rsidP="00BE406E" w:rsidR="00BE406E">
      <w:pPr>
        <w:ind w:firstLine="720" w:left="4944"/>
      </w:pPr>
    </w:p>
    <w:p w:rsidRDefault="00BE406E" w:rsidP="00BE406E" w:rsidR="00BE406E">
      <w:pPr>
        <w:ind w:firstLine="720" w:left="4944"/>
        <w:rPr>
          <w:lang w:val="en-US"/>
        </w:rPr>
      </w:pPr>
    </w:p>
    <w:p w:rsidRDefault="00BE406E" w:rsidP="00BE406E" w:rsidR="00BE406E"/>
    <w:p w:rsidRDefault="00BE406E" w:rsidP="00BE406E" w:rsidR="00BE406E">
      <w:pPr>
        <w:rPr>
          <w:sz w:val="20"/>
          <w:szCs w:val="20"/>
        </w:rPr>
      </w:pPr>
      <w:r w:rsidRPr="00950460">
        <w:rPr>
          <w:sz w:val="20"/>
          <w:szCs w:val="20"/>
        </w:rPr>
        <w:t>Rj.</w:t>
      </w:r>
      <w:r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  <w:r w:rsidR="00232ED6">
        <w:rPr>
          <w:sz w:val="20"/>
          <w:szCs w:val="20"/>
        </w:rPr>
        <w:t xml:space="preserve"> </w:t>
      </w:r>
    </w:p>
    <w:p w:rsidRDefault="00BE406E" w:rsidP="00BE406E" w:rsidR="00BE406E" w:rsidRPr="00FC153E">
      <w:pPr>
        <w:pStyle w:val="Odlomakpopisa"/>
        <w:rPr>
          <w:sz w:val="20"/>
          <w:szCs w:val="20"/>
          <w:lang w:val="en-US"/>
        </w:rPr>
      </w:pPr>
    </w:p>
    <w:p w:rsidRDefault="0064567D" w:rsidP="00BE406E" w:rsidR="0064567D">
      <w:pPr>
        <w:jc w:val="center"/>
      </w:pPr>
    </w:p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5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0445C6"/>
    <w:rsid w:val="0011533C"/>
    <w:rsid w:val="00184568"/>
    <w:rsid w:val="001B15DD"/>
    <w:rsid w:val="001C2F3D"/>
    <w:rsid w:val="001E5964"/>
    <w:rsid w:val="001F1DCC"/>
    <w:rsid w:val="0020639A"/>
    <w:rsid w:val="00232ED6"/>
    <w:rsid w:val="00265B4B"/>
    <w:rsid w:val="0027505C"/>
    <w:rsid w:val="002919F0"/>
    <w:rsid w:val="003A21C9"/>
    <w:rsid w:val="003C6057"/>
    <w:rsid w:val="003D17CA"/>
    <w:rsid w:val="00462CBB"/>
    <w:rsid w:val="004B2E8D"/>
    <w:rsid w:val="004C3C56"/>
    <w:rsid w:val="004D7544"/>
    <w:rsid w:val="00510A48"/>
    <w:rsid w:val="00547AED"/>
    <w:rsid w:val="00561951"/>
    <w:rsid w:val="005A2972"/>
    <w:rsid w:val="005D2298"/>
    <w:rsid w:val="0064567D"/>
    <w:rsid w:val="00770E12"/>
    <w:rsid w:val="0077507C"/>
    <w:rsid w:val="00807C96"/>
    <w:rsid w:val="00846B44"/>
    <w:rsid w:val="008F78FD"/>
    <w:rsid w:val="00965DB3"/>
    <w:rsid w:val="009A7784"/>
    <w:rsid w:val="009E6F03"/>
    <w:rsid w:val="00AB0ED6"/>
    <w:rsid w:val="00AD36EC"/>
    <w:rsid w:val="00AD5B98"/>
    <w:rsid w:val="00BE406E"/>
    <w:rsid w:val="00C02D81"/>
    <w:rsid w:val="00C55FC1"/>
    <w:rsid w:val="00C67A2C"/>
    <w:rsid w:val="00C74968"/>
    <w:rsid w:val="00CE5930"/>
    <w:rsid w:val="00D22835"/>
    <w:rsid w:val="00D73A46"/>
    <w:rsid w:val="00DF23FA"/>
    <w:rsid w:val="00DF3E70"/>
    <w:rsid w:val="00E04468"/>
    <w:rsid w:val="00E52C86"/>
    <w:rsid w:val="00E83C1B"/>
    <w:rsid w:val="00E87A98"/>
    <w:rsid w:val="00EF38FE"/>
    <w:rsid w:val="00F065AA"/>
    <w:rsid w:val="00F07ED0"/>
    <w:rsid w:val="00F20B5C"/>
    <w:rsid w:val="00F4298E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23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Danijela Sinanović</item>
    </izvorni_sadrzaj>
    <derivirana_varijabla naziv="DomainObject.Predmet.OstaliListFormated_1">
      <item>Danijela Sinanović</item>
    </derivirana_varijabla>
  </DomainObject.Predmet.OstaliListFormated>
  <DomainObject.Predmet.OstaliListFormatedOIB>
    <izvorni_sadrzaj>
      <item>Danijela Sinanović, OIB 34230491724</item>
    </izvorni_sadrzaj>
    <derivirana_varijabla naziv="DomainObject.Predmet.OstaliListFormatedOIB_1">
      <item>Danijela Sinanović, OIB 34230491724</item>
    </derivirana_varijabla>
  </DomainObject.Predmet.OstaliListFormatedOIB>
  <DomainObject.Predmet.OstaliListFormatedWithAdress>
    <izvorni_sadrzaj>
      <item>Danijela Sinanović, Posavska Ulica 1 A, 35214 Donji Andrijevci</item>
    </izvorni_sadrzaj>
    <derivirana_varijabla naziv="DomainObject.Predmet.OstaliListFormatedWithAdress_1">
      <item>Danijela Sinanović, Posavska Ulica 1 A, 35214 Donji Andrijevci</item>
    </derivirana_varijabla>
  </DomainObject.Predmet.OstaliListFormatedWithAdress>
  <DomainObject.Predmet.OstaliListFormatedWithAdressOIB>
    <izvorni_sadrzaj>
      <item>Danijela Sinanović, OIB 34230491724, Posavska Ulica 1 A, 35214 Donji Andrijevci</item>
    </izvorni_sadrzaj>
    <derivirana_varijabla naziv="DomainObject.Predmet.OstaliListFormatedWithAdressOIB_1">
      <item>Danijela Sinanović, OIB 34230491724, Posavska Ulica 1 A, 35214 Donji Andrijevci</item>
    </derivirana_varijabla>
  </DomainObject.Predmet.OstaliListFormatedWithAdressOIB>
  <DomainObject.Predmet.OstaliListNazivFormated>
    <izvorni_sadrzaj>
      <item>Danijela Sinanović</item>
    </izvorni_sadrzaj>
    <derivirana_varijabla naziv="DomainObject.Predmet.OstaliListNazivFormated_1">
      <item>Danijela Sinanović</item>
    </derivirana_varijabla>
  </DomainObject.Predmet.OstaliListNazivFormated>
  <DomainObject.Predmet.OstaliListNazivFormatedOIB>
    <izvorni_sadrzaj>
      <item>Danijela Sinanović, OIB 34230491724</item>
    </izvorni_sadrzaj>
    <derivirana_varijabla naziv="DomainObject.Predmet.OstaliListNazivFormatedOIB_1">
      <item>Danijela Sinanović, OIB 34230491724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</izvorni_sadrzaj>
    <derivirana_varijabla naziv="DomainObject.Predmet.SudioniciListNaziv_1">
      <item>Financijska agencija</item>
      <item>SINANOVIĆ - FASADE d.o.o. za građenje, trgovinu i usluge</item>
      <item>Danijela Sinanović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94399501902</item>
      <item>, OIB 34230491724</item>
    </izvorni_sadrzaj>
    <derivirana_varijabla naziv="DomainObject.Predmet.SudioniciListNazivOIB_1">
      <item>, OIB 85821130368</item>
      <item>, OIB 94399501902</item>
      <item>, OIB 34230491724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50EF0-360E-4ABB-919B-6C6E6EC85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255</properties:Words>
  <properties:Characters>1386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2018-12-05T11:08:00Z</dcterms:created>
  <dc:creator>wsadmin</dc:creator>
  <cp:lastModifiedBy>wsadmin</cp:lastModifiedBy>
  <cp:lastPrinted>2018-12-05T11:08:00Z</cp:lastPrinted>
  <dcterms:modified xmlns:xsi="http://www.w3.org/2001/XMLSchema-instance" xsi:type="dcterms:W3CDTF">2018-12-05T11:10:00Z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 SINANOVIĆ ZA SKUPŠTINU.docx)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