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713B76" w:rsidR="00F42A62" w:rsidRPr="00077693">
        <w:trPr>
          <w:trHeight w:val="565"/>
        </w:trPr>
        <w:tc>
          <w:tcPr>
            <w:tcW w:type="dxa" w:w="2531"/>
          </w:tcPr>
          <w:p w:rsidRDefault="00F42A62" w:rsidP="00713B76" w:rsidR="00F42A62" w:rsidRPr="00077693">
            <w:pPr>
              <w:jc w:val="center"/>
            </w:pPr>
            <w:bookmarkStart w:name="_GoBack" w:id="0"/>
            <w:bookmarkEnd w:id="0"/>
            <w:r w:rsidRPr="00077693">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42A62" w:rsidP="00713B76" w:rsidR="00F42A62" w:rsidRPr="00077693">
            <w:pPr>
              <w:jc w:val="center"/>
            </w:pPr>
            <w:r w:rsidRPr="00077693">
              <w:t>Republika Hrvatska</w:t>
            </w:r>
          </w:p>
          <w:p w:rsidRDefault="00F42A62" w:rsidP="00713B76" w:rsidR="00F42A62" w:rsidRPr="00077693">
            <w:pPr>
              <w:jc w:val="center"/>
            </w:pPr>
            <w:r w:rsidRPr="00077693">
              <w:t>Trgovački sud u Splitu</w:t>
            </w:r>
          </w:p>
          <w:p w:rsidRDefault="00F42A62" w:rsidP="00713B76" w:rsidR="00F42A62" w:rsidRPr="00077693">
            <w:pPr>
              <w:jc w:val="center"/>
            </w:pPr>
            <w:r w:rsidRPr="00077693">
              <w:t>Split, Sukoišanska 6</w:t>
            </w:r>
          </w:p>
        </w:tc>
      </w:tr>
    </w:tbl>
    <w:p w14:textId="7ef860f" w14:paraId="7ef860f" w:rsidRDefault="00F42A62" w:rsidP="00F42A62" w:rsidR="00F42A62" w:rsidRPr="00077693">
      <w:pPr>
        <w:jc w:val="right"/>
        <w15:collapsed w:val="false"/>
      </w:pPr>
      <w:r w:rsidRPr="00077693">
        <w:t>Poslovni broj: 4. St-</w:t>
      </w:r>
      <w:r>
        <w:t>669/2016-</w:t>
      </w:r>
      <w:r w:rsidR="007754C2">
        <w:t>42</w:t>
      </w:r>
    </w:p>
    <w:p w:rsidRDefault="0058272A" w:rsidR="0058272A"/>
    <w:p w:rsidRDefault="007754C2" w:rsidP="007754C2" w:rsidR="007754C2" w:rsidRPr="007754C2">
      <w:pPr>
        <w:pStyle w:val="Naslov1"/>
        <w:rPr>
          <w:b w:val="false"/>
          <w:spacing w:val="100"/>
        </w:rPr>
      </w:pPr>
      <w:r w:rsidRPr="007754C2">
        <w:rPr>
          <w:b w:val="false"/>
          <w:spacing w:val="100"/>
        </w:rPr>
        <w:t xml:space="preserve">REPUBLIKA HRVATSKA </w:t>
      </w:r>
    </w:p>
    <w:p w:rsidRDefault="007754C2" w:rsidP="007754C2" w:rsidR="007754C2">
      <w:pPr>
        <w:pStyle w:val="Naslov1"/>
        <w:rPr>
          <w:b w:val="false"/>
        </w:rPr>
      </w:pPr>
    </w:p>
    <w:p w:rsidRDefault="007754C2" w:rsidP="007754C2" w:rsidR="007754C2" w:rsidRPr="00077693">
      <w:pPr>
        <w:pStyle w:val="Naslov1"/>
        <w:rPr>
          <w:b w:val="false"/>
        </w:rPr>
      </w:pPr>
      <w:r w:rsidRPr="00077693">
        <w:rPr>
          <w:b w:val="false"/>
        </w:rPr>
        <w:t>R J E Š E N J E</w:t>
      </w:r>
    </w:p>
    <w:p w:rsidRDefault="007754C2" w:rsidP="007754C2" w:rsidR="007754C2" w:rsidRPr="00077693">
      <w:pPr>
        <w:pStyle w:val="Tijeloteksta"/>
        <w:rPr>
          <w:b/>
        </w:rPr>
      </w:pPr>
    </w:p>
    <w:p w:rsidRDefault="007754C2" w:rsidP="007754C2" w:rsidR="007754C2" w:rsidRPr="00BA40E1">
      <w:pPr>
        <w:ind w:firstLine="708"/>
        <w:jc w:val="both"/>
      </w:pPr>
      <w:r w:rsidRPr="00077693">
        <w:t xml:space="preserve">Trgovački sud </w:t>
      </w:r>
      <w:r w:rsidRPr="00BA40E1">
        <w:t xml:space="preserve">u Splitu, po sucu ovog suda Katarini Mikulić, kao stečajnom sucu, u stečajnom postupku nad dužnikom </w:t>
      </w:r>
      <w:r w:rsidRPr="00516000">
        <w:t>DOMA &amp; NUTJAK, d.o.o. u stečaju, Put Vrbovnika bb, Stobreč, OIB: 07371141231</w:t>
      </w:r>
      <w:r w:rsidRPr="00BA40E1">
        <w:t xml:space="preserve">, </w:t>
      </w:r>
      <w:r w:rsidR="00BC3AC3">
        <w:t>2</w:t>
      </w:r>
      <w:r>
        <w:t>. ožujka</w:t>
      </w:r>
      <w:r w:rsidRPr="00BA40E1">
        <w:t xml:space="preserve"> 2018.  </w:t>
      </w:r>
    </w:p>
    <w:p w:rsidRDefault="0058272A" w:rsidP="007754C2" w:rsidR="0058272A" w:rsidRPr="007754C2">
      <w:pPr>
        <w:pStyle w:val="Tijeloteksta"/>
      </w:pPr>
    </w:p>
    <w:p w:rsidRDefault="0058272A" w:rsidP="00BD4AB2" w:rsidR="00140BBF">
      <w:pPr>
        <w:jc w:val="center"/>
        <w:rPr>
          <w:bCs/>
        </w:rPr>
      </w:pPr>
      <w:r w:rsidRPr="00DB4638">
        <w:rPr>
          <w:bCs/>
        </w:rPr>
        <w:t>r i j e š i o</w:t>
      </w:r>
      <w:r w:rsidR="00186486" w:rsidRPr="00DB4638">
        <w:rPr>
          <w:bCs/>
        </w:rPr>
        <w:t xml:space="preserve">  </w:t>
      </w:r>
      <w:r w:rsidRPr="00DB4638">
        <w:rPr>
          <w:bCs/>
        </w:rPr>
        <w:t xml:space="preserve">  j e</w:t>
      </w:r>
    </w:p>
    <w:p w:rsidRDefault="007754C2" w:rsidP="00BD4AB2" w:rsidR="007754C2" w:rsidRPr="00B432F2">
      <w:pPr>
        <w:jc w:val="center"/>
        <w:rPr>
          <w:bCs/>
        </w:rPr>
      </w:pPr>
    </w:p>
    <w:p w:rsidRDefault="001F6810" w:rsidP="001F6810" w:rsidR="001F6810" w:rsidRPr="00DB4638">
      <w:pPr>
        <w:jc w:val="both"/>
        <w:rPr>
          <w:bCs/>
        </w:rPr>
      </w:pPr>
      <w:r w:rsidRPr="00DB4638">
        <w:rPr>
          <w:bCs/>
        </w:rPr>
        <w:t xml:space="preserve">I.  </w:t>
      </w:r>
      <w:r w:rsidR="0058272A" w:rsidRPr="00DB4638">
        <w:rPr>
          <w:bCs/>
        </w:rPr>
        <w:t>Utvrđuj</w:t>
      </w:r>
      <w:r w:rsidR="00642D85">
        <w:rPr>
          <w:bCs/>
        </w:rPr>
        <w:t>u</w:t>
      </w:r>
      <w:r w:rsidR="00140BBF">
        <w:rPr>
          <w:bCs/>
        </w:rPr>
        <w:t xml:space="preserve"> su tražbine vjerovnika kako slijedi</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6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701"/>
        <w:gridCol w:w="1559"/>
        <w:gridCol w:w="2126"/>
        <w:gridCol w:w="1417"/>
        <w:gridCol w:w="1378"/>
      </w:tblGrid>
      <w:tr w:rsidTr="00642D85" w:rsidR="00642D85" w:rsidRPr="00DB4638">
        <w:trPr>
          <w:trHeight w:val="561"/>
          <w:jc w:val="center"/>
        </w:trPr>
        <w:tc>
          <w:tcPr>
            <w:tcW w:type="pct" w:w="382"/>
            <w:vAlign w:val="center"/>
          </w:tcPr>
          <w:p w:rsidRDefault="00642D85" w:rsidP="00291F41" w:rsidR="00642D85"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960"/>
          </w:tcPr>
          <w:p w:rsidRDefault="00642D85" w:rsidP="00291F41" w:rsidR="00642D85" w:rsidRPr="00DB4638">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80"/>
          </w:tcPr>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1200"/>
          </w:tcPr>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778"/>
            <w:vAlign w:val="center"/>
          </w:tcPr>
          <w:p w:rsidRDefault="00642D85" w:rsidP="00291F41" w:rsidR="00642D85"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r>
      <w:tr w:rsidTr="00642D85" w:rsidR="00642D85" w:rsidRPr="00DB4638">
        <w:trPr>
          <w:trHeight w:val="70"/>
          <w:jc w:val="center"/>
        </w:trPr>
        <w:tc>
          <w:tcPr>
            <w:tcW w:type="pct" w:w="382"/>
          </w:tcPr>
          <w:p w:rsidRDefault="00642D85" w:rsidP="002C12F6" w:rsidR="00642D85">
            <w:pPr>
              <w:pStyle w:val="Bezproreda"/>
              <w:spacing w:before="60"/>
              <w:ind w:right="-57" w:left="-57"/>
              <w:jc w:val="center"/>
              <w:rPr>
                <w:rFonts w:hAnsi="Times New Roman" w:ascii="Times New Roman"/>
                <w:sz w:val="16"/>
                <w:szCs w:val="16"/>
              </w:rPr>
            </w:pPr>
          </w:p>
          <w:p w:rsidRDefault="00A83A21" w:rsidP="002C12F6" w:rsidR="00642D85"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w:t>
            </w:r>
            <w:r w:rsidR="00642D85" w:rsidRPr="00DB4638">
              <w:rPr>
                <w:rFonts w:hAnsi="Times New Roman" w:ascii="Times New Roman"/>
                <w:sz w:val="16"/>
                <w:szCs w:val="16"/>
              </w:rPr>
              <w:t>.</w:t>
            </w:r>
          </w:p>
        </w:tc>
        <w:tc>
          <w:tcPr>
            <w:tcW w:type="pct" w:w="960"/>
          </w:tcPr>
          <w:p w:rsidRDefault="00642D85" w:rsidP="002C12F6"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RH</w:t>
            </w:r>
            <w:r w:rsidRPr="00DB4638">
              <w:rPr>
                <w:rFonts w:hAnsi="Times New Roman" w:ascii="Times New Roman"/>
                <w:sz w:val="16"/>
                <w:szCs w:val="16"/>
              </w:rPr>
              <w:t>, Ministarstvo financija</w:t>
            </w:r>
          </w:p>
        </w:tc>
        <w:tc>
          <w:tcPr>
            <w:tcW w:type="pct" w:w="880"/>
          </w:tcPr>
          <w:p w:rsidRDefault="00642D85" w:rsidP="002C12F6" w:rsidR="00642D85">
            <w:pPr>
              <w:pStyle w:val="Bezproreda"/>
              <w:spacing w:before="60"/>
              <w:ind w:right="-57" w:left="-57"/>
              <w:jc w:val="center"/>
              <w:rPr>
                <w:rFonts w:hAnsi="Times New Roman" w:ascii="Times New Roman"/>
                <w:sz w:val="16"/>
                <w:szCs w:val="16"/>
              </w:rPr>
            </w:pPr>
          </w:p>
          <w:p w:rsidRDefault="00642D85" w:rsidP="002C12F6"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18683136487</w:t>
            </w:r>
          </w:p>
        </w:tc>
        <w:tc>
          <w:tcPr>
            <w:tcW w:type="pct" w:w="1200"/>
          </w:tcPr>
          <w:p w:rsidRDefault="00642D85" w:rsidP="002C12F6" w:rsidR="00642D85">
            <w:pPr>
              <w:pStyle w:val="Bezproreda"/>
              <w:spacing w:before="60"/>
              <w:ind w:right="-113" w:left="-57"/>
              <w:jc w:val="center"/>
              <w:rPr>
                <w:rFonts w:hAnsi="Times New Roman" w:ascii="Times New Roman"/>
                <w:sz w:val="16"/>
                <w:szCs w:val="16"/>
              </w:rPr>
            </w:pPr>
          </w:p>
          <w:p w:rsidRDefault="00642D85" w:rsidP="002C12F6" w:rsidR="00642D85"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Katančićeva 5</w:t>
            </w:r>
          </w:p>
          <w:p w:rsidRDefault="00642D85" w:rsidP="002C12F6" w:rsidR="00642D85"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800"/>
            <w:vAlign w:val="center"/>
          </w:tcPr>
          <w:p w:rsidRDefault="007754C2" w:rsidP="002C12F6"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148</w:t>
            </w:r>
            <w:r w:rsidR="00A83A21">
              <w:rPr>
                <w:rFonts w:hAnsi="Times New Roman" w:ascii="Times New Roman"/>
                <w:sz w:val="16"/>
                <w:szCs w:val="16"/>
              </w:rPr>
              <w:t>.535,13</w:t>
            </w:r>
          </w:p>
        </w:tc>
        <w:tc>
          <w:tcPr>
            <w:tcW w:type="pct" w:w="778"/>
            <w:vAlign w:val="center"/>
          </w:tcPr>
          <w:p w:rsidRDefault="007754C2" w:rsidP="002C12F6" w:rsidR="00642D85" w:rsidRPr="00DB4638">
            <w:pPr>
              <w:pStyle w:val="Bezproreda"/>
              <w:ind w:left="-57"/>
              <w:jc w:val="center"/>
              <w:rPr>
                <w:rFonts w:hAnsi="Times New Roman" w:ascii="Times New Roman"/>
                <w:sz w:val="16"/>
                <w:szCs w:val="16"/>
              </w:rPr>
            </w:pPr>
            <w:r>
              <w:rPr>
                <w:rFonts w:hAnsi="Times New Roman" w:ascii="Times New Roman"/>
                <w:sz w:val="16"/>
                <w:szCs w:val="16"/>
              </w:rPr>
              <w:t>148</w:t>
            </w:r>
            <w:r w:rsidR="00A83A21">
              <w:rPr>
                <w:rFonts w:hAnsi="Times New Roman" w:ascii="Times New Roman"/>
                <w:sz w:val="16"/>
                <w:szCs w:val="16"/>
              </w:rPr>
              <w:t>.535,13</w:t>
            </w:r>
          </w:p>
        </w:tc>
      </w:tr>
    </w:tbl>
    <w:p w:rsidRDefault="001F6810" w:rsidP="00955FC7" w:rsidR="001F6810" w:rsidRPr="00DB4638">
      <w:pPr>
        <w:pStyle w:val="Bezproreda"/>
        <w:rPr>
          <w:rFonts w:hAnsi="Times New Roman" w:ascii="Times New Roman"/>
          <w:b/>
          <w:sz w:val="16"/>
          <w:szCs w:val="16"/>
        </w:rPr>
      </w:pPr>
    </w:p>
    <w:p w:rsidRDefault="007754C2" w:rsidP="007754C2" w:rsidR="007754C2">
      <w:pPr>
        <w:pStyle w:val="Bezproreda"/>
        <w:ind w:left="1065"/>
        <w:rPr>
          <w:rFonts w:hAnsi="Times New Roman" w:ascii="Times New Roman"/>
          <w:sz w:val="24"/>
          <w:szCs w:val="24"/>
        </w:rPr>
      </w:pPr>
    </w:p>
    <w:p w:rsidRDefault="00955FC7" w:rsidP="007754C2" w:rsidR="001F6810">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642D85" w:rsidP="00642D85" w:rsidR="00642D85" w:rsidRPr="00955FC7">
      <w:pPr>
        <w:pStyle w:val="Bezproreda"/>
        <w:ind w:left="1065"/>
        <w:rPr>
          <w:rFonts w:hAnsi="Times New Roman" w:ascii="Times New Roman"/>
          <w:sz w:val="24"/>
          <w:szCs w:val="24"/>
        </w:rPr>
      </w:pP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7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4"/>
        <w:gridCol w:w="1559"/>
        <w:gridCol w:w="1771"/>
        <w:gridCol w:w="2056"/>
        <w:gridCol w:w="1417"/>
        <w:gridCol w:w="1344"/>
      </w:tblGrid>
      <w:tr w:rsidTr="00140BBF" w:rsidR="00140BBF" w:rsidRPr="00DB4638">
        <w:trPr>
          <w:jc w:val="center"/>
        </w:trPr>
        <w:tc>
          <w:tcPr>
            <w:tcW w:type="pct" w:w="308"/>
            <w:vAlign w:val="center"/>
          </w:tcPr>
          <w:p w:rsidRDefault="00140BBF" w:rsidP="00291F41" w:rsidR="00140BBF"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98"/>
            <w:vAlign w:val="center"/>
          </w:tcPr>
          <w:p w:rsidRDefault="00140BBF" w:rsidP="00284EE3" w:rsidR="00140BBF"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1020"/>
            <w:vAlign w:val="center"/>
          </w:tcPr>
          <w:p w:rsidRDefault="00140BBF" w:rsidP="001B318E"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1184"/>
            <w:vAlign w:val="center"/>
          </w:tcPr>
          <w:p w:rsidRDefault="00140BBF" w:rsidP="001B318E"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816"/>
            <w:vAlign w:val="center"/>
          </w:tcPr>
          <w:p w:rsidRDefault="00140BBF" w:rsidP="00642D85"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40BBF" w:rsidP="00642D85" w:rsidR="00140BBF" w:rsidRPr="00DB4638">
            <w:pPr>
              <w:pStyle w:val="Bezproreda"/>
              <w:ind w:right="-57" w:left="-57"/>
              <w:jc w:val="center"/>
              <w:rPr>
                <w:rFonts w:hAnsi="Times New Roman" w:ascii="Times New Roman"/>
                <w:sz w:val="16"/>
                <w:szCs w:val="16"/>
              </w:rPr>
            </w:pPr>
          </w:p>
        </w:tc>
        <w:tc>
          <w:tcPr>
            <w:tcW w:type="pct" w:w="774"/>
            <w:vAlign w:val="center"/>
          </w:tcPr>
          <w:p w:rsidRDefault="00140BBF" w:rsidP="00642D85"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40BBF" w:rsidP="00642D85" w:rsidR="00140BBF" w:rsidRPr="00DB4638">
            <w:pPr>
              <w:pStyle w:val="Bezproreda"/>
              <w:ind w:right="-57" w:left="-57"/>
              <w:jc w:val="center"/>
              <w:rPr>
                <w:rFonts w:hAnsi="Times New Roman" w:ascii="Times New Roman"/>
                <w:sz w:val="16"/>
                <w:szCs w:val="16"/>
              </w:rPr>
            </w:pPr>
          </w:p>
        </w:tc>
      </w:tr>
      <w:tr w:rsidTr="00642D85" w:rsidR="00140BBF" w:rsidRPr="008D0354">
        <w:trPr>
          <w:trHeight w:val="408"/>
          <w:jc w:val="center"/>
        </w:trPr>
        <w:tc>
          <w:tcPr>
            <w:tcW w:type="pct" w:w="308"/>
          </w:tcPr>
          <w:p w:rsidRDefault="00140BBF" w:rsidP="008D0354" w:rsidR="00140BBF">
            <w:pPr>
              <w:pStyle w:val="Bezproreda"/>
              <w:spacing w:before="60"/>
              <w:ind w:right="-57" w:left="-57"/>
              <w:jc w:val="center"/>
              <w:rPr>
                <w:rFonts w:hAnsi="Times New Roman" w:ascii="Times New Roman"/>
                <w:sz w:val="16"/>
                <w:szCs w:val="16"/>
              </w:rPr>
            </w:pPr>
          </w:p>
          <w:p w:rsidRDefault="00140BBF" w:rsidP="002F1215" w:rsidR="00140BB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98"/>
          </w:tcPr>
          <w:p w:rsidRDefault="002F1215" w:rsidP="008D0354" w:rsidR="002F1215" w:rsidRPr="008D0354">
            <w:pPr>
              <w:pStyle w:val="Bezproreda"/>
              <w:spacing w:before="60"/>
              <w:ind w:right="-57"/>
              <w:rPr>
                <w:rFonts w:hAnsi="Times New Roman" w:ascii="Times New Roman"/>
                <w:sz w:val="16"/>
                <w:szCs w:val="16"/>
              </w:rPr>
            </w:pPr>
          </w:p>
          <w:p w:rsidRDefault="00434E35"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ČISTOĆA d.o.o.</w:t>
            </w:r>
          </w:p>
        </w:tc>
        <w:tc>
          <w:tcPr>
            <w:tcW w:type="pct" w:w="1020"/>
          </w:tcPr>
          <w:p w:rsidRDefault="00140BBF" w:rsidP="008D0354" w:rsidR="00140BBF" w:rsidRPr="008D0354">
            <w:pPr>
              <w:pStyle w:val="Bezproreda"/>
              <w:spacing w:before="60"/>
              <w:ind w:right="-57"/>
              <w:rPr>
                <w:rFonts w:hAnsi="Times New Roman" w:ascii="Times New Roman"/>
                <w:sz w:val="16"/>
                <w:szCs w:val="16"/>
              </w:rPr>
            </w:pPr>
          </w:p>
          <w:p w:rsidRDefault="00434E35"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38812451417</w:t>
            </w:r>
          </w:p>
        </w:tc>
        <w:tc>
          <w:tcPr>
            <w:tcW w:type="pct" w:w="1184"/>
          </w:tcPr>
          <w:p w:rsidRDefault="002F1215" w:rsidP="008D0354" w:rsidR="002F1215" w:rsidRPr="008D0354">
            <w:pPr>
              <w:pStyle w:val="Bezproreda"/>
              <w:spacing w:before="60"/>
              <w:ind w:right="-57"/>
              <w:rPr>
                <w:rFonts w:hAnsi="Times New Roman" w:ascii="Times New Roman"/>
                <w:sz w:val="16"/>
                <w:szCs w:val="16"/>
              </w:rPr>
            </w:pPr>
          </w:p>
          <w:p w:rsidRDefault="00434E35"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Put Plokita 81, Split</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2F1215"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139.935,78</w:t>
            </w:r>
          </w:p>
        </w:tc>
        <w:tc>
          <w:tcPr>
            <w:tcW w:type="pct" w:w="774"/>
          </w:tcPr>
          <w:p w:rsidRDefault="002F1215" w:rsidP="00642D85" w:rsidR="002F1215">
            <w:pPr>
              <w:pStyle w:val="Bezproreda"/>
              <w:spacing w:before="60"/>
              <w:ind w:right="-57" w:left="-57"/>
              <w:jc w:val="center"/>
              <w:rPr>
                <w:rFonts w:hAnsi="Times New Roman" w:ascii="Times New Roman"/>
                <w:sz w:val="16"/>
                <w:szCs w:val="16"/>
              </w:rPr>
            </w:pPr>
          </w:p>
          <w:p w:rsidRDefault="002F1215"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139.935,78</w:t>
            </w:r>
          </w:p>
        </w:tc>
      </w:tr>
      <w:tr w:rsidTr="00B8173D" w:rsidR="00832250" w:rsidRPr="008D0354">
        <w:trPr>
          <w:trHeight w:val="572"/>
          <w:jc w:val="center"/>
        </w:trPr>
        <w:tc>
          <w:tcPr>
            <w:tcW w:type="pct" w:w="308"/>
          </w:tcPr>
          <w:p w:rsidRDefault="00832250" w:rsidP="00832250" w:rsidR="00832250">
            <w:pPr>
              <w:pStyle w:val="Bezproreda"/>
              <w:spacing w:before="60"/>
              <w:ind w:right="-57" w:left="-57"/>
              <w:jc w:val="center"/>
              <w:rPr>
                <w:rFonts w:hAnsi="Times New Roman" w:ascii="Times New Roman"/>
                <w:sz w:val="16"/>
                <w:szCs w:val="16"/>
              </w:rPr>
            </w:pPr>
          </w:p>
          <w:p w:rsidRDefault="00832250" w:rsidP="00832250" w:rsidR="00832250"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w:t>
            </w:r>
            <w:r w:rsidRPr="00DB4638">
              <w:rPr>
                <w:rFonts w:hAnsi="Times New Roman" w:ascii="Times New Roman"/>
                <w:sz w:val="16"/>
                <w:szCs w:val="16"/>
              </w:rPr>
              <w:t>.</w:t>
            </w:r>
          </w:p>
        </w:tc>
        <w:tc>
          <w:tcPr>
            <w:tcW w:type="pct" w:w="898"/>
            <w:vAlign w:val="center"/>
          </w:tcPr>
          <w:p w:rsidRDefault="00832250" w:rsidP="008D0354" w:rsidR="00832250"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FINANCIJSKA AGENCIJA</w:t>
            </w:r>
          </w:p>
        </w:tc>
        <w:tc>
          <w:tcPr>
            <w:tcW w:type="pct" w:w="1020"/>
            <w:vAlign w:val="center"/>
          </w:tcPr>
          <w:p w:rsidRDefault="00832250" w:rsidP="008D0354" w:rsidR="00832250"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85821130368</w:t>
            </w:r>
          </w:p>
        </w:tc>
        <w:tc>
          <w:tcPr>
            <w:tcW w:type="pct" w:w="1184"/>
            <w:vAlign w:val="center"/>
          </w:tcPr>
          <w:p w:rsidRDefault="00832250" w:rsidP="008D0354" w:rsidR="00832250"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Ulica grada Vukovara 70,     Zagreb</w:t>
            </w:r>
          </w:p>
        </w:tc>
        <w:tc>
          <w:tcPr>
            <w:tcW w:type="pct" w:w="816"/>
          </w:tcPr>
          <w:p w:rsidRDefault="00832250" w:rsidP="008D0354" w:rsidR="00832250" w:rsidRPr="008D0354">
            <w:pPr>
              <w:pStyle w:val="Bezproreda"/>
              <w:spacing w:before="60"/>
              <w:ind w:right="-57" w:left="-57"/>
              <w:jc w:val="center"/>
              <w:rPr>
                <w:rFonts w:hAnsi="Times New Roman" w:ascii="Times New Roman"/>
                <w:sz w:val="16"/>
                <w:szCs w:val="16"/>
              </w:rPr>
            </w:pPr>
          </w:p>
          <w:p w:rsidRDefault="00832250" w:rsidP="008D0354" w:rsidR="00832250"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875,74</w:t>
            </w:r>
          </w:p>
        </w:tc>
        <w:tc>
          <w:tcPr>
            <w:tcW w:type="pct" w:w="774"/>
          </w:tcPr>
          <w:p w:rsidRDefault="00832250" w:rsidP="008D0354" w:rsidR="00832250" w:rsidRPr="008D0354">
            <w:pPr>
              <w:pStyle w:val="Bezproreda"/>
              <w:spacing w:before="60"/>
              <w:ind w:right="-57" w:left="-57"/>
              <w:jc w:val="center"/>
              <w:rPr>
                <w:rFonts w:hAnsi="Times New Roman" w:ascii="Times New Roman"/>
                <w:sz w:val="16"/>
                <w:szCs w:val="16"/>
              </w:rPr>
            </w:pPr>
          </w:p>
          <w:p w:rsidRDefault="00A236C1" w:rsidP="008D0354" w:rsidR="00832250"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875,74</w:t>
            </w:r>
          </w:p>
          <w:p w:rsidRDefault="00832250" w:rsidP="008D0354" w:rsidR="00832250" w:rsidRPr="008D0354">
            <w:pPr>
              <w:pStyle w:val="Bezproreda"/>
              <w:spacing w:before="60"/>
              <w:ind w:right="-57" w:left="-57"/>
              <w:jc w:val="center"/>
              <w:rPr>
                <w:rFonts w:hAnsi="Times New Roman" w:ascii="Times New Roman"/>
                <w:sz w:val="16"/>
                <w:szCs w:val="16"/>
              </w:rPr>
            </w:pPr>
          </w:p>
        </w:tc>
      </w:tr>
      <w:tr w:rsidTr="00140BBF" w:rsidR="00140BBF" w:rsidRPr="008D0354">
        <w:trPr>
          <w:trHeight w:val="789"/>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w:t>
            </w:r>
            <w:r w:rsidR="00140BBF" w:rsidRPr="00DB4638">
              <w:rPr>
                <w:rFonts w:hAnsi="Times New Roman" w:ascii="Times New Roman"/>
                <w:sz w:val="16"/>
                <w:szCs w:val="16"/>
              </w:rPr>
              <w:t>.</w:t>
            </w:r>
          </w:p>
        </w:tc>
        <w:tc>
          <w:tcPr>
            <w:tcW w:type="pct" w:w="898"/>
          </w:tcPr>
          <w:p w:rsidRDefault="00140BBF" w:rsidP="008D0354" w:rsidR="00140BBF">
            <w:pPr>
              <w:pStyle w:val="Bezproreda"/>
              <w:spacing w:before="60"/>
              <w:ind w:right="-57" w:left="-57"/>
              <w:jc w:val="center"/>
              <w:rPr>
                <w:rFonts w:hAnsi="Times New Roman" w:ascii="Times New Roman"/>
                <w:sz w:val="16"/>
                <w:szCs w:val="16"/>
              </w:rPr>
            </w:pPr>
          </w:p>
          <w:p w:rsidRDefault="00A236C1" w:rsidP="008D0354" w:rsidR="00140BBF" w:rsidRPr="00DB4638">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CAPRICORNO, d.o.o.</w:t>
            </w:r>
          </w:p>
        </w:tc>
        <w:tc>
          <w:tcPr>
            <w:tcW w:type="pct" w:w="1020"/>
          </w:tcPr>
          <w:p w:rsidRDefault="00140BBF" w:rsidP="00291F41" w:rsidR="00140BBF">
            <w:pPr>
              <w:pStyle w:val="Bezproreda"/>
              <w:spacing w:before="60"/>
              <w:ind w:right="-57" w:left="-57"/>
              <w:jc w:val="center"/>
              <w:rPr>
                <w:rFonts w:hAnsi="Times New Roman" w:ascii="Times New Roman"/>
                <w:sz w:val="16"/>
                <w:szCs w:val="16"/>
              </w:rPr>
            </w:pPr>
          </w:p>
          <w:p w:rsidRDefault="00A236C1" w:rsidP="00291F41" w:rsidR="00140BBF" w:rsidRPr="00DB4638">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09517317411</w:t>
            </w:r>
          </w:p>
        </w:tc>
        <w:tc>
          <w:tcPr>
            <w:tcW w:type="pct" w:w="1184"/>
          </w:tcPr>
          <w:p w:rsidRDefault="00140BBF" w:rsidP="008D0354" w:rsidR="00140BBF">
            <w:pPr>
              <w:pStyle w:val="Bezproreda"/>
              <w:spacing w:before="60"/>
              <w:ind w:right="-57" w:left="-57"/>
              <w:jc w:val="center"/>
              <w:rPr>
                <w:rFonts w:hAnsi="Times New Roman" w:ascii="Times New Roman"/>
                <w:sz w:val="16"/>
                <w:szCs w:val="16"/>
              </w:rPr>
            </w:pPr>
          </w:p>
          <w:p w:rsidRDefault="00A236C1" w:rsidP="008D0354" w:rsidR="00140BBF" w:rsidRPr="00DB4638">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Hercegovačka 57/A, Split,</w:t>
            </w:r>
          </w:p>
        </w:tc>
        <w:tc>
          <w:tcPr>
            <w:tcW w:type="pct" w:w="816"/>
          </w:tcPr>
          <w:p w:rsidRDefault="008D0354" w:rsidP="00642D85" w:rsidR="008D0354">
            <w:pPr>
              <w:pStyle w:val="Bezproreda"/>
              <w:spacing w:before="60"/>
              <w:ind w:right="-57" w:left="-57"/>
              <w:jc w:val="center"/>
              <w:rPr>
                <w:rFonts w:hAnsi="Times New Roman" w:ascii="Times New Roman"/>
                <w:sz w:val="16"/>
                <w:szCs w:val="16"/>
              </w:rPr>
            </w:pPr>
          </w:p>
          <w:p w:rsidRDefault="00A236C1" w:rsidP="00642D85" w:rsidR="00140BBF" w:rsidRPr="00B66D77">
            <w:pPr>
              <w:pStyle w:val="Bezproreda"/>
              <w:spacing w:before="60"/>
              <w:ind w:right="-57" w:left="-57"/>
              <w:jc w:val="center"/>
              <w:rPr>
                <w:rFonts w:hAnsi="Times New Roman" w:ascii="Times New Roman"/>
                <w:sz w:val="16"/>
                <w:szCs w:val="16"/>
              </w:rPr>
            </w:pPr>
            <w:r>
              <w:rPr>
                <w:rFonts w:hAnsi="Times New Roman" w:ascii="Times New Roman"/>
                <w:sz w:val="16"/>
                <w:szCs w:val="16"/>
              </w:rPr>
              <w:t>872,52</w:t>
            </w:r>
          </w:p>
        </w:tc>
        <w:tc>
          <w:tcPr>
            <w:tcW w:type="pct" w:w="774"/>
          </w:tcPr>
          <w:p w:rsidRDefault="008D0354" w:rsidP="00642D85" w:rsidR="008D0354">
            <w:pPr>
              <w:pStyle w:val="Bezproreda"/>
              <w:spacing w:before="60"/>
              <w:ind w:right="-57" w:left="-57"/>
              <w:jc w:val="center"/>
              <w:rPr>
                <w:rFonts w:hAnsi="Times New Roman" w:ascii="Times New Roman"/>
                <w:sz w:val="16"/>
                <w:szCs w:val="16"/>
              </w:rPr>
            </w:pPr>
          </w:p>
          <w:p w:rsidRDefault="00A236C1" w:rsidP="00642D85" w:rsidR="00140BBF" w:rsidRPr="00B66D77">
            <w:pPr>
              <w:pStyle w:val="Bezproreda"/>
              <w:spacing w:before="60"/>
              <w:ind w:right="-57" w:left="-57"/>
              <w:jc w:val="center"/>
              <w:rPr>
                <w:rFonts w:hAnsi="Times New Roman" w:ascii="Times New Roman"/>
                <w:sz w:val="16"/>
                <w:szCs w:val="16"/>
              </w:rPr>
            </w:pPr>
            <w:r>
              <w:rPr>
                <w:rFonts w:hAnsi="Times New Roman" w:ascii="Times New Roman"/>
                <w:sz w:val="16"/>
                <w:szCs w:val="16"/>
              </w:rPr>
              <w:t>872,52</w:t>
            </w:r>
          </w:p>
        </w:tc>
      </w:tr>
      <w:tr w:rsidTr="00140BBF" w:rsidR="00140BBF" w:rsidRPr="008D0354">
        <w:trPr>
          <w:jc w:val="center"/>
        </w:trPr>
        <w:tc>
          <w:tcPr>
            <w:tcW w:type="pct" w:w="308"/>
          </w:tcPr>
          <w:p w:rsidRDefault="00140BBF" w:rsidP="0008125A" w:rsidR="00140BBF">
            <w:pPr>
              <w:pStyle w:val="Bezproreda"/>
              <w:spacing w:before="60"/>
              <w:ind w:right="-57" w:left="-57"/>
              <w:jc w:val="center"/>
              <w:rPr>
                <w:rFonts w:hAnsi="Times New Roman" w:ascii="Times New Roman"/>
                <w:sz w:val="16"/>
                <w:szCs w:val="16"/>
              </w:rPr>
            </w:pPr>
          </w:p>
          <w:p w:rsidRDefault="006F7059" w:rsidP="0008125A"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4</w:t>
            </w:r>
            <w:r w:rsidR="00140BBF" w:rsidRPr="00DB4638">
              <w:rPr>
                <w:rFonts w:hAnsi="Times New Roman" w:ascii="Times New Roman"/>
                <w:sz w:val="16"/>
                <w:szCs w:val="16"/>
              </w:rPr>
              <w:t>.</w:t>
            </w:r>
          </w:p>
        </w:tc>
        <w:tc>
          <w:tcPr>
            <w:tcW w:type="pct" w:w="898"/>
            <w:vAlign w:val="center"/>
          </w:tcPr>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HRVATSKA RADIOTELEVIZIJA</w:t>
            </w:r>
          </w:p>
        </w:tc>
        <w:tc>
          <w:tcPr>
            <w:tcW w:type="pct" w:w="1020"/>
            <w:vAlign w:val="center"/>
          </w:tcPr>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68419124305</w:t>
            </w:r>
          </w:p>
        </w:tc>
        <w:tc>
          <w:tcPr>
            <w:tcW w:type="pct" w:w="1184"/>
            <w:vAlign w:val="center"/>
          </w:tcPr>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Prisavlje 3, Zagreb</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137.081,36</w:t>
            </w:r>
          </w:p>
        </w:tc>
        <w:tc>
          <w:tcPr>
            <w:tcW w:type="pct" w:w="774"/>
          </w:tcPr>
          <w:p w:rsidRDefault="00A236C1" w:rsidP="00642D85" w:rsidR="00A236C1">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137.081,36</w:t>
            </w:r>
          </w:p>
        </w:tc>
      </w:tr>
      <w:tr w:rsidTr="00F809A8" w:rsidR="00A236C1" w:rsidRPr="008D0354">
        <w:trPr>
          <w:jc w:val="center"/>
        </w:trPr>
        <w:tc>
          <w:tcPr>
            <w:tcW w:type="pct" w:w="308"/>
          </w:tcPr>
          <w:p w:rsidRDefault="00A236C1" w:rsidP="00A236C1" w:rsidR="00A236C1">
            <w:pPr>
              <w:pStyle w:val="Bezproreda"/>
              <w:spacing w:before="60"/>
              <w:ind w:right="-57" w:left="-57"/>
              <w:jc w:val="center"/>
              <w:rPr>
                <w:rFonts w:hAnsi="Times New Roman" w:ascii="Times New Roman"/>
                <w:sz w:val="16"/>
                <w:szCs w:val="16"/>
              </w:rPr>
            </w:pPr>
          </w:p>
          <w:p w:rsidRDefault="00A236C1" w:rsidP="00A236C1" w:rsidR="00A236C1"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w:t>
            </w:r>
            <w:r w:rsidRPr="00DB4638">
              <w:rPr>
                <w:rFonts w:hAnsi="Times New Roman" w:ascii="Times New Roman"/>
                <w:sz w:val="16"/>
                <w:szCs w:val="16"/>
              </w:rPr>
              <w:t>.</w:t>
            </w:r>
          </w:p>
        </w:tc>
        <w:tc>
          <w:tcPr>
            <w:tcW w:type="pct" w:w="898"/>
          </w:tcPr>
          <w:p w:rsidRDefault="00A236C1" w:rsidP="008D0354" w:rsidR="00A236C1">
            <w:pPr>
              <w:pStyle w:val="Bezproreda"/>
              <w:spacing w:before="60"/>
              <w:ind w:right="-57" w:left="-57"/>
              <w:jc w:val="center"/>
              <w:rPr>
                <w:rFonts w:hAnsi="Times New Roman" w:ascii="Times New Roman"/>
                <w:sz w:val="16"/>
                <w:szCs w:val="16"/>
              </w:rPr>
            </w:pPr>
          </w:p>
          <w:p w:rsidRDefault="00A236C1" w:rsidP="008D0354" w:rsidR="00A236C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Republika Hrvatska, Ministarstvo financija</w:t>
            </w:r>
          </w:p>
        </w:tc>
        <w:tc>
          <w:tcPr>
            <w:tcW w:type="pct" w:w="1020"/>
          </w:tcPr>
          <w:p w:rsidRDefault="00A236C1" w:rsidP="00A236C1" w:rsidR="00A236C1">
            <w:pPr>
              <w:pStyle w:val="Bezproreda"/>
              <w:spacing w:before="60"/>
              <w:ind w:right="-57" w:left="-57"/>
              <w:jc w:val="center"/>
              <w:rPr>
                <w:rFonts w:hAnsi="Times New Roman" w:ascii="Times New Roman"/>
                <w:sz w:val="16"/>
                <w:szCs w:val="16"/>
              </w:rPr>
            </w:pPr>
          </w:p>
          <w:p w:rsidRDefault="00A236C1" w:rsidP="00A236C1" w:rsidR="00A236C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18683136487</w:t>
            </w:r>
          </w:p>
        </w:tc>
        <w:tc>
          <w:tcPr>
            <w:tcW w:type="pct" w:w="1184"/>
          </w:tcPr>
          <w:p w:rsidRDefault="00A236C1" w:rsidP="008D0354" w:rsidR="00A236C1">
            <w:pPr>
              <w:pStyle w:val="Bezproreda"/>
              <w:spacing w:before="60"/>
              <w:ind w:right="-57" w:left="-57"/>
              <w:jc w:val="center"/>
              <w:rPr>
                <w:rFonts w:hAnsi="Times New Roman" w:ascii="Times New Roman"/>
                <w:sz w:val="16"/>
                <w:szCs w:val="16"/>
              </w:rPr>
            </w:pPr>
          </w:p>
          <w:p w:rsidRDefault="00A236C1" w:rsidP="008D0354" w:rsidR="00A236C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Katančićeva 5</w:t>
            </w:r>
          </w:p>
          <w:p w:rsidRDefault="00A236C1" w:rsidP="008D0354" w:rsidR="00A236C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Zagreb</w:t>
            </w:r>
          </w:p>
        </w:tc>
        <w:tc>
          <w:tcPr>
            <w:tcW w:type="pct" w:w="816"/>
          </w:tcPr>
          <w:p w:rsidRDefault="00A236C1" w:rsidP="00A236C1" w:rsidR="00A236C1">
            <w:pPr>
              <w:pStyle w:val="Bezproreda"/>
              <w:spacing w:before="60"/>
              <w:ind w:right="-57" w:left="-57"/>
              <w:jc w:val="center"/>
              <w:rPr>
                <w:rFonts w:hAnsi="Times New Roman" w:ascii="Times New Roman"/>
                <w:sz w:val="16"/>
                <w:szCs w:val="16"/>
              </w:rPr>
            </w:pPr>
          </w:p>
          <w:p w:rsidRDefault="00A236C1" w:rsidP="00A236C1" w:rsidR="00A236C1"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717.833,18</w:t>
            </w:r>
          </w:p>
        </w:tc>
        <w:tc>
          <w:tcPr>
            <w:tcW w:type="pct" w:w="774"/>
          </w:tcPr>
          <w:p w:rsidRDefault="00A236C1" w:rsidP="00A236C1" w:rsidR="00A236C1">
            <w:pPr>
              <w:pStyle w:val="Bezproreda"/>
              <w:spacing w:before="60"/>
              <w:ind w:right="-57" w:left="-57"/>
              <w:jc w:val="center"/>
              <w:rPr>
                <w:rFonts w:hAnsi="Times New Roman" w:ascii="Times New Roman"/>
                <w:sz w:val="16"/>
                <w:szCs w:val="16"/>
              </w:rPr>
            </w:pPr>
          </w:p>
          <w:p w:rsidRDefault="00A236C1" w:rsidP="00A236C1" w:rsidR="00A236C1"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717.833,18</w:t>
            </w:r>
          </w:p>
        </w:tc>
      </w:tr>
      <w:tr w:rsidTr="00140BBF" w:rsidR="00140BBF" w:rsidRPr="008D0354">
        <w:trPr>
          <w:jc w:val="center"/>
        </w:trPr>
        <w:tc>
          <w:tcPr>
            <w:tcW w:type="pct" w:w="308"/>
          </w:tcPr>
          <w:p w:rsidRDefault="00140BBF" w:rsidP="0008125A" w:rsidR="00140BBF">
            <w:pPr>
              <w:pStyle w:val="Bezproreda"/>
              <w:spacing w:before="60"/>
              <w:ind w:right="-57" w:left="-57"/>
              <w:jc w:val="center"/>
              <w:rPr>
                <w:rFonts w:hAnsi="Times New Roman" w:ascii="Times New Roman"/>
                <w:sz w:val="16"/>
                <w:szCs w:val="16"/>
              </w:rPr>
            </w:pPr>
          </w:p>
          <w:p w:rsidRDefault="006F7059" w:rsidP="0008125A"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6</w:t>
            </w:r>
            <w:r w:rsidR="00140BBF" w:rsidRPr="00DB4638">
              <w:rPr>
                <w:rFonts w:hAnsi="Times New Roman" w:ascii="Times New Roman"/>
                <w:sz w:val="16"/>
                <w:szCs w:val="16"/>
              </w:rPr>
              <w:t>.</w:t>
            </w:r>
          </w:p>
        </w:tc>
        <w:tc>
          <w:tcPr>
            <w:tcW w:type="pct" w:w="898"/>
            <w:vAlign w:val="center"/>
          </w:tcPr>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MARIJAN VRDOLJAK</w:t>
            </w:r>
          </w:p>
        </w:tc>
        <w:tc>
          <w:tcPr>
            <w:tcW w:type="pct" w:w="1020"/>
            <w:vAlign w:val="center"/>
          </w:tcPr>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48887141877</w:t>
            </w:r>
          </w:p>
        </w:tc>
        <w:tc>
          <w:tcPr>
            <w:tcW w:type="pct" w:w="1184"/>
            <w:vAlign w:val="center"/>
          </w:tcPr>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Blaža Trogiranina 6, Split</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52.816,07</w:t>
            </w:r>
          </w:p>
        </w:tc>
        <w:tc>
          <w:tcPr>
            <w:tcW w:type="pct" w:w="774"/>
          </w:tcPr>
          <w:p w:rsidRDefault="008D0354" w:rsidP="00642D85" w:rsidR="008D0354">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52.816,07</w:t>
            </w:r>
          </w:p>
        </w:tc>
      </w:tr>
      <w:tr w:rsidTr="00642D85" w:rsidR="00140BBF" w:rsidRPr="008D0354">
        <w:trPr>
          <w:trHeight w:val="501"/>
          <w:jc w:val="center"/>
        </w:trPr>
        <w:tc>
          <w:tcPr>
            <w:tcW w:type="pct" w:w="308"/>
          </w:tcPr>
          <w:p w:rsidRDefault="00140BBF" w:rsidP="0008125A" w:rsidR="00140BBF">
            <w:pPr>
              <w:pStyle w:val="Bezproreda"/>
              <w:spacing w:before="60"/>
              <w:ind w:right="-57" w:left="-57"/>
              <w:jc w:val="center"/>
              <w:rPr>
                <w:rFonts w:hAnsi="Times New Roman" w:ascii="Times New Roman"/>
                <w:sz w:val="16"/>
                <w:szCs w:val="16"/>
              </w:rPr>
            </w:pPr>
          </w:p>
          <w:p w:rsidRDefault="006F7059" w:rsidP="0008125A"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7</w:t>
            </w:r>
            <w:r w:rsidR="00140BBF" w:rsidRPr="00DB4638">
              <w:rPr>
                <w:rFonts w:hAnsi="Times New Roman" w:ascii="Times New Roman"/>
                <w:sz w:val="16"/>
                <w:szCs w:val="16"/>
              </w:rPr>
              <w:t>.</w:t>
            </w:r>
          </w:p>
        </w:tc>
        <w:tc>
          <w:tcPr>
            <w:tcW w:type="pct" w:w="898"/>
          </w:tcPr>
          <w:p w:rsidRDefault="00140BBF" w:rsidP="0008125A" w:rsidR="00140BBF">
            <w:pPr>
              <w:pStyle w:val="Bezproreda"/>
              <w:spacing w:before="60"/>
              <w:ind w:right="-57" w:left="-57"/>
              <w:jc w:val="center"/>
              <w:rPr>
                <w:rFonts w:hAnsi="Times New Roman" w:ascii="Times New Roman"/>
                <w:sz w:val="16"/>
                <w:szCs w:val="16"/>
              </w:rPr>
            </w:pPr>
          </w:p>
          <w:p w:rsidRDefault="00140BBF" w:rsidP="0008125A" w:rsidR="00140BB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Split</w:t>
            </w:r>
          </w:p>
        </w:tc>
        <w:tc>
          <w:tcPr>
            <w:tcW w:type="pct" w:w="1020"/>
          </w:tcPr>
          <w:p w:rsidRDefault="00140BBF" w:rsidP="0008125A" w:rsidR="00140BBF">
            <w:pPr>
              <w:pStyle w:val="Bezproreda"/>
              <w:spacing w:before="60"/>
              <w:ind w:right="-57" w:left="-57"/>
              <w:jc w:val="center"/>
              <w:rPr>
                <w:rFonts w:hAnsi="Times New Roman" w:ascii="Times New Roman"/>
                <w:sz w:val="16"/>
                <w:szCs w:val="16"/>
              </w:rPr>
            </w:pPr>
          </w:p>
          <w:p w:rsidRDefault="00140BBF" w:rsidP="0008125A" w:rsidR="00140BB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78755598868</w:t>
            </w:r>
          </w:p>
        </w:tc>
        <w:tc>
          <w:tcPr>
            <w:tcW w:type="pct" w:w="1184"/>
          </w:tcPr>
          <w:p w:rsidRDefault="00140BBF" w:rsidP="008D0354" w:rsidR="00140BBF">
            <w:pPr>
              <w:pStyle w:val="Bezproreda"/>
              <w:spacing w:before="60"/>
              <w:ind w:right="-57" w:left="-57"/>
              <w:jc w:val="center"/>
              <w:rPr>
                <w:rFonts w:hAnsi="Times New Roman" w:ascii="Times New Roman"/>
                <w:sz w:val="16"/>
                <w:szCs w:val="16"/>
              </w:rPr>
            </w:pPr>
          </w:p>
          <w:p w:rsidRDefault="00140BBF" w:rsidP="008D0354" w:rsidR="00140BB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Branimirova obala 17</w:t>
            </w:r>
          </w:p>
          <w:p w:rsidRDefault="00140BBF" w:rsidP="008D0354" w:rsidR="00140BB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Split</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1.046.175,07</w:t>
            </w:r>
          </w:p>
        </w:tc>
        <w:tc>
          <w:tcPr>
            <w:tcW w:type="pct" w:w="774"/>
          </w:tcPr>
          <w:p w:rsidRDefault="008D0354" w:rsidP="008D0354" w:rsidR="008D0354">
            <w:pPr>
              <w:pStyle w:val="Bezproreda"/>
              <w:spacing w:before="60"/>
              <w:ind w:right="-57" w:left="-57"/>
              <w:jc w:val="center"/>
              <w:rPr>
                <w:rFonts w:hAnsi="Times New Roman" w:ascii="Times New Roman"/>
                <w:sz w:val="16"/>
                <w:szCs w:val="16"/>
              </w:rPr>
            </w:pPr>
          </w:p>
          <w:p w:rsidRDefault="00A236C1"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1.046.175,07</w:t>
            </w:r>
          </w:p>
        </w:tc>
      </w:tr>
      <w:tr w:rsidTr="00140BBF" w:rsidR="00140BBF" w:rsidRPr="008D0354">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8</w:t>
            </w:r>
            <w:r w:rsidR="00140BBF" w:rsidRPr="00DB4638">
              <w:rPr>
                <w:rFonts w:hAnsi="Times New Roman" w:ascii="Times New Roman"/>
                <w:sz w:val="16"/>
                <w:szCs w:val="16"/>
              </w:rPr>
              <w:t>.</w:t>
            </w:r>
          </w:p>
        </w:tc>
        <w:tc>
          <w:tcPr>
            <w:tcW w:type="pct" w:w="898"/>
          </w:tcPr>
          <w:p w:rsidRDefault="00140BBF" w:rsidP="008D0354" w:rsidR="00140BBF" w:rsidRPr="008D0354">
            <w:pPr>
              <w:pStyle w:val="Bezproreda"/>
              <w:spacing w:before="60"/>
              <w:ind w:right="-57" w:left="-57"/>
              <w:jc w:val="center"/>
              <w:rPr>
                <w:rFonts w:hAnsi="Times New Roman" w:ascii="Times New Roman"/>
                <w:sz w:val="16"/>
                <w:szCs w:val="16"/>
              </w:rPr>
            </w:pPr>
          </w:p>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 xml:space="preserve">ERSTE CARD CLUB d.o.o., </w:t>
            </w:r>
          </w:p>
        </w:tc>
        <w:tc>
          <w:tcPr>
            <w:tcW w:type="pct" w:w="1020"/>
          </w:tcPr>
          <w:p w:rsidRDefault="00140BBF" w:rsidP="008D0354" w:rsidR="00140BBF" w:rsidRPr="008D0354">
            <w:pPr>
              <w:pStyle w:val="Bezproreda"/>
              <w:spacing w:before="60"/>
              <w:ind w:right="-57" w:left="-57"/>
              <w:jc w:val="center"/>
              <w:rPr>
                <w:rFonts w:hAnsi="Times New Roman" w:ascii="Times New Roman"/>
                <w:sz w:val="16"/>
                <w:szCs w:val="16"/>
              </w:rPr>
            </w:pPr>
          </w:p>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85941596441</w:t>
            </w:r>
          </w:p>
        </w:tc>
        <w:tc>
          <w:tcPr>
            <w:tcW w:type="pct" w:w="1184"/>
          </w:tcPr>
          <w:p w:rsidRDefault="00140BBF" w:rsidP="008D0354" w:rsidR="00140BBF" w:rsidRPr="008D0354">
            <w:pPr>
              <w:pStyle w:val="Bezproreda"/>
              <w:spacing w:before="60"/>
              <w:ind w:right="-57" w:left="-57"/>
              <w:jc w:val="center"/>
              <w:rPr>
                <w:rFonts w:hAnsi="Times New Roman" w:ascii="Times New Roman"/>
                <w:sz w:val="16"/>
                <w:szCs w:val="16"/>
              </w:rPr>
            </w:pPr>
          </w:p>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Praška 5, Zagreb</w:t>
            </w:r>
          </w:p>
        </w:tc>
        <w:tc>
          <w:tcPr>
            <w:tcW w:type="pct" w:w="816"/>
          </w:tcPr>
          <w:p w:rsidRDefault="008D0354" w:rsidP="00642D85" w:rsidR="008D0354">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3.419,63</w:t>
            </w:r>
          </w:p>
        </w:tc>
        <w:tc>
          <w:tcPr>
            <w:tcW w:type="pct" w:w="774"/>
          </w:tcPr>
          <w:p w:rsidRDefault="008D0354" w:rsidP="00642D85" w:rsidR="008D0354">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3.419,63</w:t>
            </w:r>
          </w:p>
        </w:tc>
      </w:tr>
      <w:tr w:rsidTr="006F7059" w:rsidR="00140BBF" w:rsidRPr="008D0354">
        <w:trPr>
          <w:trHeight w:val="624"/>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bookmarkStart w:name="_Hlk476330075" w:id="1"/>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9</w:t>
            </w:r>
            <w:r w:rsidR="00140BBF" w:rsidRPr="00DB4638">
              <w:rPr>
                <w:rFonts w:hAnsi="Times New Roman" w:ascii="Times New Roman"/>
                <w:sz w:val="16"/>
                <w:szCs w:val="16"/>
              </w:rPr>
              <w:t>.</w:t>
            </w:r>
          </w:p>
        </w:tc>
        <w:tc>
          <w:tcPr>
            <w:tcW w:type="pct" w:w="898"/>
          </w:tcPr>
          <w:p w:rsidRDefault="00140BBF" w:rsidP="008D0354" w:rsidR="00140BBF" w:rsidRPr="008D0354">
            <w:pPr>
              <w:pStyle w:val="Bezproreda"/>
              <w:spacing w:before="60"/>
              <w:ind w:right="-57" w:left="-57"/>
              <w:jc w:val="center"/>
              <w:rPr>
                <w:rFonts w:hAnsi="Times New Roman" w:ascii="Times New Roman"/>
                <w:sz w:val="16"/>
                <w:szCs w:val="16"/>
              </w:rPr>
            </w:pPr>
          </w:p>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CROATIA BANKA d.d.</w:t>
            </w:r>
          </w:p>
        </w:tc>
        <w:tc>
          <w:tcPr>
            <w:tcW w:type="pct" w:w="1020"/>
          </w:tcPr>
          <w:p w:rsidRDefault="00140BBF" w:rsidP="008D0354" w:rsidR="00140BBF" w:rsidRPr="008D0354">
            <w:pPr>
              <w:pStyle w:val="Bezproreda"/>
              <w:spacing w:before="60"/>
              <w:ind w:right="-57" w:left="-57"/>
              <w:jc w:val="center"/>
              <w:rPr>
                <w:rFonts w:hAnsi="Times New Roman" w:ascii="Times New Roman"/>
                <w:sz w:val="16"/>
                <w:szCs w:val="16"/>
              </w:rPr>
            </w:pPr>
          </w:p>
          <w:p w:rsidRDefault="00140BBF" w:rsidP="008D0354" w:rsidR="00140BBF" w:rsidRPr="008D0354">
            <w:pPr>
              <w:pStyle w:val="Bezproreda"/>
              <w:spacing w:before="60"/>
              <w:ind w:right="-57" w:left="-57"/>
              <w:jc w:val="center"/>
              <w:rPr>
                <w:rFonts w:hAnsi="Times New Roman" w:ascii="Times New Roman"/>
                <w:sz w:val="16"/>
                <w:szCs w:val="16"/>
              </w:rPr>
            </w:pPr>
          </w:p>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32247795989</w:t>
            </w:r>
          </w:p>
        </w:tc>
        <w:tc>
          <w:tcPr>
            <w:tcW w:type="pct" w:w="1184"/>
          </w:tcPr>
          <w:p w:rsidRDefault="00140BBF" w:rsidP="008D0354" w:rsidR="00140BBF" w:rsidRPr="008D0354">
            <w:pPr>
              <w:pStyle w:val="Bezproreda"/>
              <w:spacing w:before="60"/>
              <w:ind w:right="-57" w:left="-57"/>
              <w:jc w:val="center"/>
              <w:rPr>
                <w:rFonts w:hAnsi="Times New Roman" w:ascii="Times New Roman"/>
                <w:sz w:val="16"/>
                <w:szCs w:val="16"/>
              </w:rPr>
            </w:pPr>
          </w:p>
          <w:p w:rsidRDefault="00140BBF" w:rsidP="008D0354" w:rsidR="00140BBF" w:rsidRPr="008D0354">
            <w:pPr>
              <w:pStyle w:val="Bezproreda"/>
              <w:spacing w:before="60"/>
              <w:ind w:right="-57" w:left="-57"/>
              <w:jc w:val="center"/>
              <w:rPr>
                <w:rFonts w:hAnsi="Times New Roman" w:ascii="Times New Roman"/>
                <w:sz w:val="16"/>
                <w:szCs w:val="16"/>
              </w:rPr>
            </w:pPr>
          </w:p>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Roberta Frangeša Mihanovića 9, Zagreb</w:t>
            </w:r>
          </w:p>
        </w:tc>
        <w:tc>
          <w:tcPr>
            <w:tcW w:type="pct" w:w="816"/>
          </w:tcPr>
          <w:p w:rsidRDefault="008D0354" w:rsidP="00642D85" w:rsidR="008D0354">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1.002,62</w:t>
            </w:r>
          </w:p>
        </w:tc>
        <w:tc>
          <w:tcPr>
            <w:tcW w:type="pct" w:w="774"/>
          </w:tcPr>
          <w:p w:rsidRDefault="008D0354" w:rsidP="00642D85" w:rsidR="008D0354">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1.002,62</w:t>
            </w:r>
          </w:p>
        </w:tc>
      </w:tr>
      <w:tr w:rsidTr="00140BBF" w:rsidR="00140BBF" w:rsidRPr="008D0354">
        <w:trPr>
          <w:jc w:val="center"/>
        </w:trPr>
        <w:tc>
          <w:tcPr>
            <w:tcW w:type="pct" w:w="308"/>
          </w:tcPr>
          <w:p w:rsidRDefault="00140BBF" w:rsidP="0008125A" w:rsidR="00140BBF">
            <w:pPr>
              <w:pStyle w:val="Bezproreda"/>
              <w:spacing w:before="60"/>
              <w:ind w:right="-57" w:left="-57"/>
              <w:jc w:val="center"/>
              <w:rPr>
                <w:rFonts w:hAnsi="Times New Roman" w:ascii="Times New Roman"/>
                <w:sz w:val="16"/>
                <w:szCs w:val="16"/>
              </w:rPr>
            </w:pPr>
          </w:p>
          <w:p w:rsidRDefault="006F7059" w:rsidP="0008125A"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w:t>
            </w:r>
            <w:r w:rsidR="00140BBF" w:rsidRPr="00DB4638">
              <w:rPr>
                <w:rFonts w:hAnsi="Times New Roman" w:ascii="Times New Roman"/>
                <w:sz w:val="16"/>
                <w:szCs w:val="16"/>
              </w:rPr>
              <w:t>.</w:t>
            </w:r>
          </w:p>
        </w:tc>
        <w:tc>
          <w:tcPr>
            <w:tcW w:type="pct" w:w="898"/>
            <w:vAlign w:val="center"/>
          </w:tcPr>
          <w:p w:rsidRDefault="00140BBF" w:rsidP="008D0354" w:rsidR="00140BBF" w:rsidRPr="008D0354">
            <w:pPr>
              <w:pStyle w:val="Bezproreda"/>
              <w:spacing w:before="60"/>
              <w:ind w:right="-57" w:left="-57"/>
              <w:jc w:val="center"/>
              <w:rPr>
                <w:rFonts w:hAnsi="Times New Roman" w:ascii="Times New Roman"/>
                <w:sz w:val="16"/>
                <w:szCs w:val="16"/>
              </w:rPr>
            </w:pPr>
          </w:p>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HEP-Opskrba d.o.o., , OIB: 63073332379</w:t>
            </w:r>
          </w:p>
        </w:tc>
        <w:tc>
          <w:tcPr>
            <w:tcW w:type="pct" w:w="1020"/>
            <w:vAlign w:val="center"/>
          </w:tcPr>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63073332379</w:t>
            </w:r>
          </w:p>
        </w:tc>
        <w:tc>
          <w:tcPr>
            <w:tcW w:type="pct" w:w="1184"/>
            <w:vAlign w:val="center"/>
          </w:tcPr>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Ulica grada Vukovara 37, Zagreb</w:t>
            </w:r>
          </w:p>
        </w:tc>
        <w:tc>
          <w:tcPr>
            <w:tcW w:type="pct" w:w="816"/>
          </w:tcPr>
          <w:p w:rsidRDefault="008D0354" w:rsidP="00642D85" w:rsidR="008D0354">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3.211,51</w:t>
            </w:r>
          </w:p>
        </w:tc>
        <w:tc>
          <w:tcPr>
            <w:tcW w:type="pct" w:w="774"/>
          </w:tcPr>
          <w:p w:rsidRDefault="008D0354" w:rsidP="00642D85" w:rsidR="008D0354">
            <w:pPr>
              <w:pStyle w:val="Bezproreda"/>
              <w:spacing w:before="60"/>
              <w:ind w:right="-57" w:left="-57"/>
              <w:jc w:val="center"/>
              <w:rPr>
                <w:rFonts w:hAnsi="Times New Roman" w:ascii="Times New Roman"/>
                <w:sz w:val="16"/>
                <w:szCs w:val="16"/>
              </w:rPr>
            </w:pPr>
          </w:p>
          <w:p w:rsidRDefault="00A236C1"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3.211,51</w:t>
            </w:r>
          </w:p>
        </w:tc>
      </w:tr>
      <w:tr w:rsidTr="00140BBF" w:rsidR="00140BBF" w:rsidRPr="008D0354">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11</w:t>
            </w:r>
            <w:r w:rsidR="00140BBF" w:rsidRPr="00DB4638">
              <w:rPr>
                <w:rFonts w:hAnsi="Times New Roman" w:ascii="Times New Roman"/>
                <w:sz w:val="16"/>
                <w:szCs w:val="16"/>
              </w:rPr>
              <w:t>.</w:t>
            </w:r>
          </w:p>
        </w:tc>
        <w:tc>
          <w:tcPr>
            <w:tcW w:type="pct" w:w="898"/>
          </w:tcPr>
          <w:p w:rsidRDefault="00140BBF" w:rsidP="00291F41" w:rsidR="00140BBF">
            <w:pPr>
              <w:pStyle w:val="Bezproreda"/>
              <w:spacing w:before="60"/>
              <w:ind w:right="-57" w:left="-57"/>
              <w:jc w:val="center"/>
              <w:rPr>
                <w:rFonts w:hAnsi="Times New Roman" w:ascii="Times New Roman"/>
                <w:sz w:val="16"/>
                <w:szCs w:val="16"/>
              </w:rPr>
            </w:pPr>
          </w:p>
          <w:p w:rsidRDefault="00A236C1" w:rsidP="00A236C1" w:rsidR="00140BBF" w:rsidRPr="00DB4638">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SLOBODNA DALMACIJA d.d., , OIB: 35075764438</w:t>
            </w:r>
          </w:p>
        </w:tc>
        <w:tc>
          <w:tcPr>
            <w:tcW w:type="pct" w:w="1020"/>
          </w:tcPr>
          <w:p w:rsidRDefault="00140BBF" w:rsidP="00291F41" w:rsidR="00140BBF">
            <w:pPr>
              <w:pStyle w:val="Bezproreda"/>
              <w:spacing w:before="60"/>
              <w:ind w:right="-57" w:left="-57"/>
              <w:jc w:val="center"/>
              <w:rPr>
                <w:rFonts w:hAnsi="Times New Roman" w:ascii="Times New Roman"/>
                <w:sz w:val="16"/>
                <w:szCs w:val="16"/>
              </w:rPr>
            </w:pPr>
          </w:p>
          <w:p w:rsidRDefault="00A236C1" w:rsidP="00291F41" w:rsidR="00140BBF" w:rsidRPr="00DB4638">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35075764438</w:t>
            </w:r>
          </w:p>
        </w:tc>
        <w:tc>
          <w:tcPr>
            <w:tcW w:type="pct" w:w="1184"/>
          </w:tcPr>
          <w:p w:rsidRDefault="00140BBF" w:rsidP="008D0354" w:rsidR="00140BBF">
            <w:pPr>
              <w:pStyle w:val="Bezproreda"/>
              <w:spacing w:before="60"/>
              <w:ind w:right="-57" w:left="-57"/>
              <w:jc w:val="center"/>
              <w:rPr>
                <w:rFonts w:hAnsi="Times New Roman" w:ascii="Times New Roman"/>
                <w:sz w:val="16"/>
                <w:szCs w:val="16"/>
              </w:rPr>
            </w:pPr>
          </w:p>
          <w:p w:rsidRDefault="00A236C1" w:rsidP="008D0354" w:rsidR="00140BBF" w:rsidRPr="00DB4638">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Ulica Hrvatske Mornarice 4, Split</w:t>
            </w:r>
          </w:p>
        </w:tc>
        <w:tc>
          <w:tcPr>
            <w:tcW w:type="pct" w:w="816"/>
          </w:tcPr>
          <w:p w:rsidRDefault="008D0354" w:rsidP="008D0354" w:rsidR="008D0354">
            <w:pPr>
              <w:pStyle w:val="Bezproreda"/>
              <w:spacing w:before="60"/>
              <w:ind w:right="-57" w:left="-57"/>
              <w:jc w:val="center"/>
              <w:rPr>
                <w:rFonts w:hAnsi="Times New Roman" w:ascii="Times New Roman"/>
                <w:sz w:val="16"/>
                <w:szCs w:val="16"/>
              </w:rPr>
            </w:pPr>
          </w:p>
          <w:p w:rsidRDefault="00A236C1"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395.057,69</w:t>
            </w:r>
          </w:p>
        </w:tc>
        <w:tc>
          <w:tcPr>
            <w:tcW w:type="pct" w:w="774"/>
          </w:tcPr>
          <w:p w:rsidRDefault="008D0354" w:rsidP="008D0354" w:rsidR="008D0354">
            <w:pPr>
              <w:pStyle w:val="Bezproreda"/>
              <w:spacing w:before="60"/>
              <w:ind w:right="-57" w:left="-57"/>
              <w:jc w:val="center"/>
              <w:rPr>
                <w:rFonts w:hAnsi="Times New Roman" w:ascii="Times New Roman"/>
                <w:sz w:val="16"/>
                <w:szCs w:val="16"/>
              </w:rPr>
            </w:pPr>
          </w:p>
          <w:p w:rsidRDefault="00A236C1"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395.057,69</w:t>
            </w:r>
          </w:p>
        </w:tc>
      </w:tr>
      <w:tr w:rsidTr="00140BBF" w:rsidR="00140BBF" w:rsidRPr="008D0354">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12</w:t>
            </w:r>
            <w:r w:rsidR="00140BBF" w:rsidRPr="00DB4638">
              <w:rPr>
                <w:rFonts w:hAnsi="Times New Roman" w:ascii="Times New Roman"/>
                <w:sz w:val="16"/>
                <w:szCs w:val="16"/>
              </w:rPr>
              <w:t>.</w:t>
            </w:r>
          </w:p>
        </w:tc>
        <w:tc>
          <w:tcPr>
            <w:tcW w:type="pct" w:w="898"/>
          </w:tcPr>
          <w:p w:rsidRDefault="00140BBF" w:rsidP="008D0354" w:rsidR="00140BBF" w:rsidRPr="008D0354">
            <w:pPr>
              <w:pStyle w:val="Bezproreda"/>
              <w:spacing w:before="60"/>
              <w:ind w:right="-57" w:left="-57"/>
              <w:jc w:val="center"/>
              <w:rPr>
                <w:rFonts w:hAnsi="Times New Roman" w:ascii="Times New Roman"/>
                <w:sz w:val="16"/>
                <w:szCs w:val="16"/>
              </w:rPr>
            </w:pPr>
          </w:p>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SOCIETE GENERALE-SPLITSKA BANKA d.d.</w:t>
            </w:r>
          </w:p>
        </w:tc>
        <w:tc>
          <w:tcPr>
            <w:tcW w:type="pct" w:w="1020"/>
          </w:tcPr>
          <w:p w:rsidRDefault="00140BBF" w:rsidP="008D0354" w:rsidR="00140BBF" w:rsidRPr="008D0354">
            <w:pPr>
              <w:pStyle w:val="Bezproreda"/>
              <w:spacing w:before="60"/>
              <w:ind w:right="-57" w:left="-57"/>
              <w:jc w:val="center"/>
              <w:rPr>
                <w:rFonts w:hAnsi="Times New Roman" w:ascii="Times New Roman"/>
                <w:sz w:val="16"/>
                <w:szCs w:val="16"/>
              </w:rPr>
            </w:pPr>
          </w:p>
          <w:p w:rsidRDefault="00A236C1"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69326397242</w:t>
            </w:r>
          </w:p>
        </w:tc>
        <w:tc>
          <w:tcPr>
            <w:tcW w:type="pct" w:w="1184"/>
          </w:tcPr>
          <w:p w:rsidRDefault="00140BBF" w:rsidP="008D0354" w:rsidR="00140BBF" w:rsidRPr="008D0354">
            <w:pPr>
              <w:pStyle w:val="Bezproreda"/>
              <w:spacing w:before="60"/>
              <w:ind w:right="-57" w:left="-57"/>
              <w:jc w:val="center"/>
              <w:rPr>
                <w:rFonts w:hAnsi="Times New Roman" w:ascii="Times New Roman"/>
                <w:sz w:val="16"/>
                <w:szCs w:val="16"/>
              </w:rPr>
            </w:pPr>
          </w:p>
          <w:p w:rsidRDefault="008D0354"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Ruđera Boškovića 16, Split</w:t>
            </w:r>
          </w:p>
        </w:tc>
        <w:tc>
          <w:tcPr>
            <w:tcW w:type="pct" w:w="816"/>
          </w:tcPr>
          <w:p w:rsidRDefault="00140BBF" w:rsidP="008D0354" w:rsidR="00140BBF">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5.064.354,47</w:t>
            </w:r>
          </w:p>
        </w:tc>
        <w:tc>
          <w:tcPr>
            <w:tcW w:type="pct" w:w="774"/>
          </w:tcPr>
          <w:p w:rsidRDefault="008D0354" w:rsidP="008D0354" w:rsidR="008D0354">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5.064.354,47</w:t>
            </w:r>
          </w:p>
        </w:tc>
      </w:tr>
      <w:tr w:rsidTr="00140BBF" w:rsidR="00140BBF" w:rsidRPr="008D0354">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ab/>
              <w:t>13</w:t>
            </w:r>
            <w:r w:rsidR="00140BBF" w:rsidRPr="00DB4638">
              <w:rPr>
                <w:rFonts w:hAnsi="Times New Roman" w:ascii="Times New Roman"/>
                <w:sz w:val="16"/>
                <w:szCs w:val="16"/>
              </w:rPr>
              <w:t>.</w:t>
            </w:r>
          </w:p>
        </w:tc>
        <w:tc>
          <w:tcPr>
            <w:tcW w:type="pct" w:w="898"/>
          </w:tcPr>
          <w:p w:rsidRDefault="00140BBF" w:rsidP="00291F41" w:rsidR="00140BBF">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Hilding Anders d.o.o.</w:t>
            </w:r>
            <w:r w:rsidR="00140BBF" w:rsidRPr="00EC7E9A">
              <w:rPr>
                <w:rFonts w:hAnsi="Times New Roman" w:ascii="Times New Roman"/>
                <w:sz w:val="16"/>
                <w:szCs w:val="16"/>
              </w:rPr>
              <w:t>.</w:t>
            </w:r>
          </w:p>
        </w:tc>
        <w:tc>
          <w:tcPr>
            <w:tcW w:type="pct" w:w="1020"/>
          </w:tcPr>
          <w:p w:rsidRDefault="00140BBF" w:rsidP="00291F41" w:rsidR="00140BBF">
            <w:pPr>
              <w:pStyle w:val="Bezproreda"/>
              <w:spacing w:before="60"/>
              <w:ind w:right="-57" w:left="-57"/>
              <w:jc w:val="center"/>
              <w:rPr>
                <w:rFonts w:hAnsi="Times New Roman" w:ascii="Times New Roman"/>
                <w:sz w:val="16"/>
                <w:szCs w:val="16"/>
              </w:rPr>
            </w:pPr>
          </w:p>
          <w:p w:rsidRDefault="008D0354" w:rsidP="00291F41" w:rsidR="00140BBF" w:rsidRPr="00DB4638">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98594743140</w:t>
            </w:r>
          </w:p>
        </w:tc>
        <w:tc>
          <w:tcPr>
            <w:tcW w:type="pct" w:w="1184"/>
          </w:tcPr>
          <w:p w:rsidRDefault="00140BBF" w:rsidP="008D0354" w:rsidR="00140BBF">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Kralja Zvonimira 38, Prelog</w:t>
            </w:r>
          </w:p>
        </w:tc>
        <w:tc>
          <w:tcPr>
            <w:tcW w:type="pct" w:w="816"/>
          </w:tcPr>
          <w:p w:rsidRDefault="008D0354" w:rsidP="008D0354" w:rsidR="008D0354">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101.031,72</w:t>
            </w:r>
          </w:p>
        </w:tc>
        <w:tc>
          <w:tcPr>
            <w:tcW w:type="pct" w:w="774"/>
          </w:tcPr>
          <w:p w:rsidRDefault="008D0354" w:rsidP="008D0354" w:rsidR="008D0354">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101.031,72</w:t>
            </w:r>
          </w:p>
        </w:tc>
      </w:tr>
      <w:tr w:rsidTr="00140BBF" w:rsidR="00140BBF" w:rsidRPr="008D0354">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14</w:t>
            </w:r>
            <w:r w:rsidR="00140BBF" w:rsidRPr="00DB4638">
              <w:rPr>
                <w:rFonts w:hAnsi="Times New Roman" w:ascii="Times New Roman"/>
                <w:sz w:val="16"/>
                <w:szCs w:val="16"/>
              </w:rPr>
              <w:t>.</w:t>
            </w:r>
          </w:p>
        </w:tc>
        <w:tc>
          <w:tcPr>
            <w:tcW w:type="pct" w:w="898"/>
          </w:tcPr>
          <w:p w:rsidRDefault="00140BBF" w:rsidP="008D0354" w:rsidR="00140BBF" w:rsidRPr="008D0354">
            <w:pPr>
              <w:pStyle w:val="Bezproreda"/>
              <w:spacing w:before="60"/>
              <w:ind w:right="-57" w:left="-57"/>
              <w:jc w:val="center"/>
              <w:rPr>
                <w:rFonts w:hAnsi="Times New Roman" w:ascii="Times New Roman"/>
                <w:sz w:val="16"/>
                <w:szCs w:val="16"/>
              </w:rPr>
            </w:pPr>
          </w:p>
          <w:p w:rsidRDefault="00140BBF"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VIPnet, d.o.o.</w:t>
            </w:r>
          </w:p>
        </w:tc>
        <w:tc>
          <w:tcPr>
            <w:tcW w:type="pct" w:w="1020"/>
          </w:tcPr>
          <w:p w:rsidRDefault="00140BBF"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 xml:space="preserve">29524210204 </w:t>
            </w:r>
          </w:p>
        </w:tc>
        <w:tc>
          <w:tcPr>
            <w:tcW w:type="pct" w:w="1184"/>
          </w:tcPr>
          <w:p w:rsidRDefault="00140BBF" w:rsidP="008D0354" w:rsidR="00140BBF" w:rsidRPr="008D0354">
            <w:pPr>
              <w:pStyle w:val="Bezproreda"/>
              <w:spacing w:before="60"/>
              <w:ind w:right="-57" w:left="-57"/>
              <w:jc w:val="center"/>
              <w:rPr>
                <w:rFonts w:hAnsi="Times New Roman" w:ascii="Times New Roman"/>
                <w:sz w:val="16"/>
                <w:szCs w:val="16"/>
              </w:rPr>
            </w:pPr>
          </w:p>
          <w:p w:rsidRDefault="00140BBF"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Vrtni put 1, Zagreb</w:t>
            </w:r>
          </w:p>
        </w:tc>
        <w:tc>
          <w:tcPr>
            <w:tcW w:type="pct" w:w="816"/>
          </w:tcPr>
          <w:p w:rsidRDefault="00140BBF" w:rsidP="008D0354" w:rsidR="00140BBF">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6.015,28</w:t>
            </w:r>
          </w:p>
        </w:tc>
        <w:tc>
          <w:tcPr>
            <w:tcW w:type="pct" w:w="774"/>
          </w:tcPr>
          <w:p w:rsidRDefault="008D0354" w:rsidP="008D0354" w:rsidR="008D0354">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6.015,28</w:t>
            </w:r>
          </w:p>
        </w:tc>
      </w:tr>
      <w:tr w:rsidTr="00140BBF" w:rsidR="00140BBF" w:rsidRPr="008D0354">
        <w:trPr>
          <w:jc w:val="center"/>
        </w:trPr>
        <w:tc>
          <w:tcPr>
            <w:tcW w:type="pct" w:w="308"/>
          </w:tcPr>
          <w:p w:rsidRDefault="00140BBF" w:rsidP="00F529B4" w:rsidR="00140BBF">
            <w:pPr>
              <w:pStyle w:val="Bezproreda"/>
              <w:spacing w:before="60"/>
              <w:ind w:right="-57" w:left="-57"/>
              <w:jc w:val="center"/>
              <w:rPr>
                <w:rFonts w:hAnsi="Times New Roman" w:ascii="Times New Roman"/>
                <w:sz w:val="16"/>
                <w:szCs w:val="16"/>
              </w:rPr>
            </w:pPr>
          </w:p>
          <w:p w:rsidRDefault="006F7059" w:rsidP="00F529B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15</w:t>
            </w:r>
            <w:r w:rsidR="00140BBF" w:rsidRPr="00DB4638">
              <w:rPr>
                <w:rFonts w:hAnsi="Times New Roman" w:ascii="Times New Roman"/>
                <w:sz w:val="16"/>
                <w:szCs w:val="16"/>
              </w:rPr>
              <w:t>.</w:t>
            </w:r>
          </w:p>
        </w:tc>
        <w:tc>
          <w:tcPr>
            <w:tcW w:type="pct" w:w="898"/>
            <w:vAlign w:val="center"/>
          </w:tcPr>
          <w:p w:rsidRDefault="008D0354"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AMAZONA</w:t>
            </w:r>
            <w:r>
              <w:rPr>
                <w:rFonts w:hAnsi="Times New Roman" w:ascii="Times New Roman"/>
                <w:sz w:val="16"/>
                <w:szCs w:val="16"/>
              </w:rPr>
              <w:t xml:space="preserve"> d.o.o. </w:t>
            </w:r>
          </w:p>
        </w:tc>
        <w:tc>
          <w:tcPr>
            <w:tcW w:type="pct" w:w="1020"/>
            <w:vAlign w:val="center"/>
          </w:tcPr>
          <w:p w:rsidRDefault="008D0354"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67606191179</w:t>
            </w:r>
          </w:p>
        </w:tc>
        <w:tc>
          <w:tcPr>
            <w:tcW w:type="pct" w:w="1184"/>
            <w:vAlign w:val="center"/>
          </w:tcPr>
          <w:p w:rsidRDefault="008D0354" w:rsidP="008D0354" w:rsidR="00140BBF" w:rsidRPr="008D0354">
            <w:pPr>
              <w:pStyle w:val="Bezproreda"/>
              <w:spacing w:before="60"/>
              <w:ind w:right="-57" w:left="-57"/>
              <w:jc w:val="center"/>
              <w:rPr>
                <w:rFonts w:hAnsi="Times New Roman" w:ascii="Times New Roman"/>
                <w:sz w:val="16"/>
                <w:szCs w:val="16"/>
              </w:rPr>
            </w:pPr>
            <w:r w:rsidRPr="008D0354">
              <w:rPr>
                <w:rFonts w:hAnsi="Times New Roman" w:ascii="Times New Roman"/>
                <w:sz w:val="16"/>
                <w:szCs w:val="16"/>
              </w:rPr>
              <w:t>A.Starčevića 98/e, Gunja</w:t>
            </w:r>
          </w:p>
        </w:tc>
        <w:tc>
          <w:tcPr>
            <w:tcW w:type="pct" w:w="816"/>
          </w:tcPr>
          <w:p w:rsidRDefault="00140BBF" w:rsidP="008D0354" w:rsidR="00140BBF">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54.399,00</w:t>
            </w:r>
          </w:p>
        </w:tc>
        <w:tc>
          <w:tcPr>
            <w:tcW w:type="pct" w:w="774"/>
          </w:tcPr>
          <w:p w:rsidRDefault="008D0354" w:rsidP="008D0354" w:rsidR="008D0354">
            <w:pPr>
              <w:pStyle w:val="Bezproreda"/>
              <w:spacing w:before="60"/>
              <w:ind w:right="-57" w:left="-57"/>
              <w:jc w:val="center"/>
              <w:rPr>
                <w:rFonts w:hAnsi="Times New Roman" w:ascii="Times New Roman"/>
                <w:sz w:val="16"/>
                <w:szCs w:val="16"/>
              </w:rPr>
            </w:pPr>
          </w:p>
          <w:p w:rsidRDefault="008D0354" w:rsidP="008D035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54.399,00</w:t>
            </w:r>
          </w:p>
        </w:tc>
      </w:tr>
      <w:bookmarkEnd w:id="1"/>
    </w:tbl>
    <w:p w:rsidRDefault="00642D85" w:rsidP="008D0354" w:rsidR="00642D85" w:rsidRPr="008D0354">
      <w:pPr>
        <w:pStyle w:val="Bezproreda"/>
        <w:spacing w:before="60"/>
        <w:ind w:right="-57" w:left="-57"/>
        <w:jc w:val="center"/>
        <w:rPr>
          <w:rFonts w:hAnsi="Times New Roman" w:ascii="Times New Roman"/>
          <w:sz w:val="16"/>
          <w:szCs w:val="16"/>
        </w:rPr>
      </w:pPr>
    </w:p>
    <w:p w:rsidRDefault="0058272A" w:rsidR="0058272A">
      <w:pPr>
        <w:pStyle w:val="Naslov1"/>
        <w:rPr>
          <w:b w:val="false"/>
          <w:bCs w:val="false"/>
        </w:rPr>
      </w:pPr>
      <w:r w:rsidRPr="00DB4638">
        <w:rPr>
          <w:b w:val="false"/>
          <w:bCs w:val="false"/>
        </w:rPr>
        <w:t>Obrazloženje</w:t>
      </w:r>
    </w:p>
    <w:p w:rsidRDefault="0058272A" w:rsidR="0058272A" w:rsidRPr="00DB4638">
      <w:pPr>
        <w:jc w:val="both"/>
      </w:pPr>
    </w:p>
    <w:p w:rsidRDefault="009E5F49" w:rsidP="008D0354" w:rsidR="008D0354">
      <w:pPr>
        <w:jc w:val="both"/>
      </w:pPr>
      <w:r>
        <w:tab/>
      </w:r>
      <w:r w:rsidR="00D72522" w:rsidRPr="00DB4638">
        <w:t>Rješenjem ovog suda br. 4</w:t>
      </w:r>
      <w:r w:rsidR="00DB0DEB">
        <w:t>.St-</w:t>
      </w:r>
      <w:r w:rsidR="008D0354">
        <w:t>669</w:t>
      </w:r>
      <w:r w:rsidR="008D0354" w:rsidRPr="00F868A5">
        <w:t xml:space="preserve">/2016 od </w:t>
      </w:r>
      <w:r w:rsidR="008D0354">
        <w:t>2. veljače 2017</w:t>
      </w:r>
      <w:r w:rsidR="008D0354" w:rsidRPr="00F868A5">
        <w:t xml:space="preserve">. otvoren stečajni postupak na stečajnim dužnikom </w:t>
      </w:r>
      <w:r w:rsidR="008D0354">
        <w:t>DOMA &amp; NUTJAK, d.o.o., Put Vrbovnika bb, Stobreč, OIB: 07371141231</w:t>
      </w:r>
      <w:r w:rsidR="008D0354" w:rsidRPr="00F868A5">
        <w:t xml:space="preserve">. </w:t>
      </w:r>
    </w:p>
    <w:p w:rsidRDefault="008D0354" w:rsidP="008D0354" w:rsidR="008D0354">
      <w:pPr>
        <w:jc w:val="both"/>
      </w:pPr>
    </w:p>
    <w:p w:rsidRDefault="008D0354" w:rsidP="008D0354" w:rsidR="008D0354" w:rsidRPr="00F868A5">
      <w:pPr>
        <w:ind w:firstLine="708"/>
        <w:jc w:val="both"/>
      </w:pPr>
      <w:r w:rsidRPr="00F868A5">
        <w:t xml:space="preserve">Istim rješenjem za stečajnog upravitelja imenovan je </w:t>
      </w:r>
      <w:r>
        <w:t>Zoran Miletić iz Splita, Nazorov prilaz 1a, OIB: 73025684607</w:t>
      </w:r>
      <w:r w:rsidRPr="00F868A5">
        <w:t>.</w:t>
      </w:r>
    </w:p>
    <w:p w:rsidRDefault="009E5F49" w:rsidP="008D0354" w:rsidR="009E5F49" w:rsidRPr="00DB4638">
      <w:pPr>
        <w:jc w:val="both"/>
      </w:pPr>
    </w:p>
    <w:p w:rsidRDefault="00D72522" w:rsidP="00D72522" w:rsidR="00D72522" w:rsidRPr="00DB4638">
      <w:pPr>
        <w:ind w:firstLine="540"/>
        <w:jc w:val="both"/>
      </w:pPr>
      <w:r w:rsidRPr="00DB4638">
        <w:t xml:space="preserve">Na ispitnom ročištu od </w:t>
      </w:r>
      <w:r w:rsidR="007754C2">
        <w:t>1. ožujka 2018.</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8D0354">
        <w:rPr>
          <w:rFonts w:hAnsi="Times New Roman" w:ascii="Times New Roman"/>
          <w:sz w:val="24"/>
          <w:szCs w:val="24"/>
        </w:rPr>
        <w:t>u</w:t>
      </w:r>
      <w:r w:rsidRPr="00DB4638">
        <w:rPr>
          <w:rFonts w:hAnsi="Times New Roman" w:ascii="Times New Roman"/>
          <w:sz w:val="24"/>
          <w:szCs w:val="24"/>
        </w:rPr>
        <w:t xml:space="preserve"> ste</w:t>
      </w:r>
      <w:r w:rsidR="008D0354">
        <w:rPr>
          <w:rFonts w:hAnsi="Times New Roman" w:ascii="Times New Roman"/>
          <w:sz w:val="24"/>
          <w:szCs w:val="24"/>
        </w:rPr>
        <w:t>čajnog</w:t>
      </w:r>
      <w:r w:rsidRPr="00DB4638">
        <w:rPr>
          <w:rFonts w:hAnsi="Times New Roman" w:ascii="Times New Roman"/>
          <w:sz w:val="24"/>
          <w:szCs w:val="24"/>
        </w:rPr>
        <w:t xml:space="preserve">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642D85" w:rsidP="00D72522" w:rsidR="00642D85" w:rsidRPr="00DB4638">
      <w:pPr>
        <w:pStyle w:val="Bezproreda"/>
        <w:ind w:firstLine="540"/>
        <w:jc w:val="both"/>
        <w:rPr>
          <w:rFonts w:hAnsi="Times New Roman" w:ascii="Times New Roman"/>
          <w:sz w:val="24"/>
          <w:szCs w:val="24"/>
        </w:rPr>
      </w:pPr>
    </w:p>
    <w:p w:rsidRDefault="008D0354" w:rsidP="008D0354" w:rsidR="008D0354">
      <w:pPr>
        <w:pStyle w:val="Bezproreda"/>
        <w:numPr>
          <w:ilvl w:val="0"/>
          <w:numId w:val="10"/>
        </w:numPr>
        <w:jc w:val="both"/>
        <w:rPr>
          <w:rFonts w:hAnsi="Times New Roman" w:ascii="Times New Roman"/>
          <w:sz w:val="24"/>
          <w:szCs w:val="24"/>
        </w:rPr>
      </w:pPr>
      <w:r w:rsidRPr="00465673">
        <w:rPr>
          <w:rFonts w:hAnsi="Times New Roman" w:ascii="Times New Roman"/>
          <w:sz w:val="24"/>
          <w:szCs w:val="24"/>
        </w:rPr>
        <w:t xml:space="preserve">RH,Ministarstvo financija-Porezna uprava, Katančićeva 5, Zagreb, OIB:18683136487, čija tražbina glasi na iznos od </w:t>
      </w:r>
      <w:r>
        <w:rPr>
          <w:rFonts w:hAnsi="Times New Roman" w:ascii="Times New Roman"/>
          <w:sz w:val="24"/>
          <w:szCs w:val="24"/>
        </w:rPr>
        <w:t>148.535,13</w:t>
      </w:r>
      <w:r w:rsidRPr="00465673">
        <w:rPr>
          <w:rFonts w:hAnsi="Times New Roman" w:ascii="Times New Roman"/>
          <w:sz w:val="24"/>
          <w:szCs w:val="24"/>
        </w:rPr>
        <w:t xml:space="preserve"> kuna, priznata u </w:t>
      </w:r>
      <w:r>
        <w:rPr>
          <w:rFonts w:hAnsi="Times New Roman" w:ascii="Times New Roman"/>
          <w:sz w:val="24"/>
          <w:szCs w:val="24"/>
        </w:rPr>
        <w:t>cijelosti</w:t>
      </w:r>
      <w:r w:rsidRPr="00465673">
        <w:rPr>
          <w:rFonts w:hAnsi="Times New Roman" w:ascii="Times New Roman"/>
          <w:sz w:val="24"/>
          <w:szCs w:val="24"/>
        </w:rPr>
        <w:t xml:space="preserve">. </w:t>
      </w:r>
    </w:p>
    <w:p w:rsidRDefault="008D039C" w:rsidP="008D0354" w:rsidR="008D039C">
      <w:pPr>
        <w:jc w:val="both"/>
      </w:pPr>
    </w:p>
    <w:p w:rsidRDefault="00DB0DEB" w:rsidP="00955FC7" w:rsidR="00DB0DEB">
      <w:pPr>
        <w:ind w:firstLine="360"/>
        <w:jc w:val="both"/>
      </w:pPr>
      <w:r>
        <w:t xml:space="preserve">Na navedenom ročištu </w:t>
      </w:r>
      <w:r w:rsidR="00BC5830">
        <w:t>stečajni upravitelj</w:t>
      </w:r>
      <w:r>
        <w:t xml:space="preserve"> je za vjerovnike drugog višeg </w:t>
      </w:r>
      <w:r w:rsidR="00B432F2">
        <w:t xml:space="preserve">isplatnog </w:t>
      </w:r>
      <w:r>
        <w:t>reda naveo kako slijedi:</w:t>
      </w:r>
    </w:p>
    <w:p w:rsidRDefault="00642D85" w:rsidP="00955FC7" w:rsidR="00642D85">
      <w:pPr>
        <w:ind w:firstLine="360"/>
        <w:jc w:val="both"/>
      </w:pPr>
    </w:p>
    <w:p w:rsidRDefault="008D0354" w:rsidP="008D0354" w:rsidR="008D0354" w:rsidRPr="00350228">
      <w:pPr>
        <w:pStyle w:val="Bezproreda"/>
        <w:numPr>
          <w:ilvl w:val="0"/>
          <w:numId w:val="19"/>
        </w:numPr>
        <w:jc w:val="both"/>
        <w:rPr>
          <w:rFonts w:hAnsi="Times New Roman" w:ascii="Times New Roman"/>
          <w:color w:val="FF0000"/>
          <w:sz w:val="24"/>
          <w:szCs w:val="24"/>
        </w:rPr>
      </w:pPr>
      <w:r w:rsidRPr="00A92631">
        <w:rPr>
          <w:rFonts w:hAnsi="Times New Roman" w:ascii="Times New Roman"/>
          <w:sz w:val="24"/>
          <w:szCs w:val="24"/>
        </w:rPr>
        <w:t xml:space="preserve">ČISTOĆA d.o.o., Put Plokita 81, Split, OIB:38812451417, čija tražbina glasi na iznos od </w:t>
      </w:r>
      <w:r>
        <w:rPr>
          <w:rFonts w:hAnsi="Times New Roman" w:ascii="Times New Roman"/>
          <w:sz w:val="24"/>
          <w:szCs w:val="24"/>
        </w:rPr>
        <w:t>139.935,78</w:t>
      </w:r>
      <w:r w:rsidRPr="00A92631">
        <w:rPr>
          <w:rFonts w:hAnsi="Times New Roman" w:ascii="Times New Roman"/>
          <w:sz w:val="24"/>
          <w:szCs w:val="24"/>
        </w:rPr>
        <w:t xml:space="preserve"> kuna, priznata u cijelosti</w:t>
      </w:r>
    </w:p>
    <w:p w:rsidRDefault="008D0354" w:rsidP="008D0354" w:rsidR="008D0354">
      <w:pPr>
        <w:pStyle w:val="Bezproreda"/>
        <w:numPr>
          <w:ilvl w:val="0"/>
          <w:numId w:val="19"/>
        </w:numPr>
        <w:jc w:val="both"/>
        <w:rPr>
          <w:rFonts w:hAnsi="Times New Roman" w:ascii="Times New Roman"/>
          <w:sz w:val="24"/>
          <w:szCs w:val="24"/>
        </w:rPr>
      </w:pPr>
      <w:r>
        <w:rPr>
          <w:rFonts w:hAnsi="Times New Roman" w:ascii="Times New Roman"/>
          <w:sz w:val="24"/>
          <w:szCs w:val="24"/>
        </w:rPr>
        <w:t>FINANCIJSKA AGENCIJA, Ulica grada Vukovara 70, Zagreb, OIB: 85821130368, čija tražbina glasi n</w:t>
      </w:r>
      <w:r w:rsidR="007754C2">
        <w:rPr>
          <w:rFonts w:hAnsi="Times New Roman" w:ascii="Times New Roman"/>
          <w:sz w:val="24"/>
          <w:szCs w:val="24"/>
        </w:rPr>
        <w:t>a iznos od 875,74 kuna, priznata u cijelosti.</w:t>
      </w:r>
    </w:p>
    <w:p w:rsidRDefault="008D0354" w:rsidP="008D0354" w:rsidR="008D0354" w:rsidRPr="002F5DB3">
      <w:pPr>
        <w:pStyle w:val="Odlomakpopisa"/>
        <w:numPr>
          <w:ilvl w:val="0"/>
          <w:numId w:val="19"/>
        </w:numPr>
        <w:jc w:val="both"/>
        <w:rPr>
          <w:rFonts w:cs="Arial" w:hAnsi="Arial" w:ascii="Arial"/>
          <w:color w:val="003366"/>
          <w:sz w:val="18"/>
          <w:szCs w:val="18"/>
        </w:rPr>
      </w:pPr>
      <w:r w:rsidRPr="002F5DB3">
        <w:rPr>
          <w:rFonts w:eastAsiaTheme="minorHAnsi"/>
        </w:rPr>
        <w:t>CAPRICORNO, d.o.o., Hercegovačka</w:t>
      </w:r>
      <w:r>
        <w:t xml:space="preserve"> 57/A, Split, OIB: 09517317411, čija tražbina glasi na iznos od 872,52 kuna, priznata u cijelosti. </w:t>
      </w:r>
    </w:p>
    <w:p w:rsidRDefault="008D0354" w:rsidP="008D0354" w:rsidR="008D0354" w:rsidRPr="002F5DB3">
      <w:pPr>
        <w:pStyle w:val="Odlomakpopisa"/>
        <w:numPr>
          <w:ilvl w:val="0"/>
          <w:numId w:val="19"/>
        </w:numPr>
        <w:jc w:val="both"/>
        <w:rPr>
          <w:rFonts w:cs="Arial" w:hAnsi="Arial" w:ascii="Arial"/>
          <w:color w:val="003366"/>
          <w:sz w:val="18"/>
          <w:szCs w:val="18"/>
        </w:rPr>
      </w:pPr>
      <w:r>
        <w:rPr>
          <w:rFonts w:eastAsiaTheme="minorHAnsi"/>
        </w:rPr>
        <w:lastRenderedPageBreak/>
        <w:t xml:space="preserve">HRVATSKA RADIOTELEVIZIJA, Prisavlje 3, Zagreb, OIB: </w:t>
      </w:r>
      <w:r w:rsidRPr="002F5DB3">
        <w:rPr>
          <w:rFonts w:eastAsiaTheme="minorHAnsi"/>
        </w:rPr>
        <w:t>68419124305</w:t>
      </w:r>
      <w:r>
        <w:rPr>
          <w:rFonts w:eastAsiaTheme="minorHAnsi"/>
        </w:rPr>
        <w:t xml:space="preserve">, čija tražbina glasi na iznos od 137.081,36 kuna, priznata u cijelosti. </w:t>
      </w:r>
    </w:p>
    <w:p w:rsidRDefault="008D0354" w:rsidP="008D0354" w:rsidR="008D0354">
      <w:pPr>
        <w:pStyle w:val="Bezproreda"/>
        <w:numPr>
          <w:ilvl w:val="0"/>
          <w:numId w:val="19"/>
        </w:numPr>
        <w:jc w:val="both"/>
        <w:rPr>
          <w:rFonts w:hAnsi="Times New Roman" w:ascii="Times New Roman"/>
          <w:sz w:val="24"/>
          <w:szCs w:val="24"/>
        </w:rPr>
      </w:pPr>
      <w:r w:rsidRPr="00A92631">
        <w:rPr>
          <w:rFonts w:hAnsi="Times New Roman" w:ascii="Times New Roman"/>
          <w:sz w:val="24"/>
          <w:szCs w:val="24"/>
        </w:rPr>
        <w:t xml:space="preserve">RH, Ministarstvo financija-Poreza uprava, Katančićeva 5, Zagreb, OIB:18683136487,  čija tražbina glasi na iznos od </w:t>
      </w:r>
      <w:r>
        <w:rPr>
          <w:rFonts w:hAnsi="Times New Roman" w:ascii="Times New Roman"/>
          <w:sz w:val="24"/>
          <w:szCs w:val="24"/>
        </w:rPr>
        <w:t>717.833,19</w:t>
      </w:r>
      <w:r w:rsidRPr="00A92631">
        <w:rPr>
          <w:rFonts w:hAnsi="Times New Roman" w:ascii="Times New Roman"/>
          <w:sz w:val="24"/>
          <w:szCs w:val="24"/>
        </w:rPr>
        <w:t xml:space="preserve"> kuna, priznata se u cijelosti.</w:t>
      </w:r>
    </w:p>
    <w:p w:rsidRDefault="008D0354" w:rsidP="008D0354" w:rsidR="008D0354" w:rsidRPr="002F5DB3">
      <w:pPr>
        <w:pStyle w:val="Odlomakpopisa"/>
        <w:numPr>
          <w:ilvl w:val="0"/>
          <w:numId w:val="19"/>
        </w:numPr>
        <w:jc w:val="both"/>
        <w:rPr>
          <w:rFonts w:eastAsiaTheme="minorHAnsi"/>
        </w:rPr>
      </w:pPr>
      <w:r w:rsidRPr="002F5DB3">
        <w:rPr>
          <w:rFonts w:eastAsiaTheme="minorHAnsi"/>
        </w:rPr>
        <w:t>MARIJAN VRDOLJAK</w:t>
      </w:r>
      <w:r>
        <w:rPr>
          <w:rFonts w:eastAsiaTheme="minorHAnsi"/>
        </w:rPr>
        <w:t>, Blaža Trogiranina 6, Split, OIB: 48887141877,</w:t>
      </w:r>
      <w:r w:rsidRPr="002F5DB3">
        <w:rPr>
          <w:rFonts w:eastAsiaTheme="minorHAnsi"/>
        </w:rPr>
        <w:t xml:space="preserve"> čija tražbina glasi na iznos od 52.816,07 kuna, priznata u cijelosti. </w:t>
      </w:r>
    </w:p>
    <w:p w:rsidRDefault="008D0354" w:rsidP="008D0354" w:rsidR="008D0354">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GRAD SPLIT, Branimirova obala 17, Split, OIB: 78755598868, čija tražbina glasi na iznos od 1.046.175,07 kuna, priznata u cijelosti. </w:t>
      </w:r>
    </w:p>
    <w:p w:rsidRDefault="008D0354" w:rsidP="008D0354" w:rsidR="008D0354" w:rsidRPr="003C5174">
      <w:pPr>
        <w:pStyle w:val="Bezproreda"/>
        <w:numPr>
          <w:ilvl w:val="0"/>
          <w:numId w:val="19"/>
        </w:numPr>
        <w:jc w:val="both"/>
        <w:rPr>
          <w:rFonts w:hAnsi="Times New Roman" w:ascii="Times New Roman"/>
          <w:sz w:val="24"/>
          <w:szCs w:val="24"/>
        </w:rPr>
      </w:pPr>
      <w:r w:rsidRPr="003C5174">
        <w:rPr>
          <w:rFonts w:hAnsi="Times New Roman" w:ascii="Times New Roman"/>
          <w:sz w:val="24"/>
          <w:szCs w:val="24"/>
        </w:rPr>
        <w:t>ERSTE CARD CLUB d.o.o., Praška 5, Zagreb, OIB: 85941596441</w:t>
      </w:r>
      <w:r>
        <w:rPr>
          <w:rFonts w:hAnsi="Times New Roman" w:ascii="Times New Roman"/>
          <w:sz w:val="24"/>
          <w:szCs w:val="24"/>
        </w:rPr>
        <w:t>, čija tražbina glasi na iznos od 3.419,62 kuna, priznata u cijelosti.</w:t>
      </w:r>
    </w:p>
    <w:p w:rsidRDefault="008D0354" w:rsidP="008D0354" w:rsidR="008D0354" w:rsidRPr="003C5174">
      <w:pPr>
        <w:pStyle w:val="Odlomakpopisa"/>
        <w:numPr>
          <w:ilvl w:val="0"/>
          <w:numId w:val="19"/>
        </w:numPr>
        <w:jc w:val="both"/>
        <w:rPr>
          <w:rFonts w:eastAsiaTheme="minorHAnsi"/>
        </w:rPr>
      </w:pPr>
      <w:r>
        <w:rPr>
          <w:rFonts w:eastAsiaTheme="minorHAnsi"/>
        </w:rPr>
        <w:t xml:space="preserve">CROATIA BANKA d.d., </w:t>
      </w:r>
      <w:r>
        <w:t>Roberta Frangeša Mihanovića 9, Zagreb, OIB: 32247795989, čija tražbina glasi na iznos od 1.002,62 kuna, priznata u cijelosti.</w:t>
      </w:r>
    </w:p>
    <w:p w:rsidRDefault="008D0354" w:rsidP="008D0354" w:rsidR="008D0354" w:rsidRPr="003C5174">
      <w:pPr>
        <w:pStyle w:val="Odlomakpopisa"/>
        <w:numPr>
          <w:ilvl w:val="0"/>
          <w:numId w:val="19"/>
        </w:numPr>
        <w:jc w:val="both"/>
        <w:rPr>
          <w:rFonts w:cs="Arial" w:hAnsi="Arial" w:ascii="Arial"/>
          <w:color w:val="003366"/>
          <w:sz w:val="18"/>
          <w:szCs w:val="18"/>
        </w:rPr>
      </w:pPr>
      <w:r w:rsidRPr="003C5174">
        <w:rPr>
          <w:rFonts w:eastAsiaTheme="minorHAnsi"/>
        </w:rPr>
        <w:t xml:space="preserve">HEP-Opskrba d.o.o., Ulica grada Vukovara 37, Zagreb, OIB: 63073332379, čija tražbina glasi na iznos od </w:t>
      </w:r>
      <w:r>
        <w:rPr>
          <w:rFonts w:eastAsiaTheme="minorHAnsi"/>
        </w:rPr>
        <w:t>3.211,51</w:t>
      </w:r>
      <w:r w:rsidRPr="003C5174">
        <w:rPr>
          <w:rFonts w:eastAsiaTheme="minorHAnsi"/>
        </w:rPr>
        <w:t xml:space="preserve"> kuna, priznata u cijelosti.</w:t>
      </w:r>
    </w:p>
    <w:p w:rsidRDefault="008D0354" w:rsidP="008D0354" w:rsidR="008D0354">
      <w:pPr>
        <w:pStyle w:val="Odlomakpopisa"/>
        <w:numPr>
          <w:ilvl w:val="0"/>
          <w:numId w:val="19"/>
        </w:numPr>
        <w:jc w:val="both"/>
        <w:rPr>
          <w:rFonts w:eastAsiaTheme="minorHAnsi"/>
        </w:rPr>
      </w:pPr>
      <w:r>
        <w:rPr>
          <w:rFonts w:eastAsiaTheme="minorHAnsi"/>
        </w:rPr>
        <w:t xml:space="preserve">SLOBODNA DALMACIJA d.d., </w:t>
      </w:r>
      <w:r>
        <w:t xml:space="preserve">Ulica Hrvatske Mornarice 4, Split, OIB: </w:t>
      </w:r>
      <w:r w:rsidRPr="009F28AC">
        <w:rPr>
          <w:rFonts w:eastAsiaTheme="minorHAnsi"/>
        </w:rPr>
        <w:t xml:space="preserve">35075764438, </w:t>
      </w:r>
      <w:r>
        <w:rPr>
          <w:rFonts w:eastAsiaTheme="minorHAnsi"/>
        </w:rPr>
        <w:t>čija tražbina glasi na iznos od 395.057,69 kuna, priznata u cijelosti.</w:t>
      </w:r>
    </w:p>
    <w:p w:rsidRDefault="008D0354" w:rsidP="008D0354" w:rsidR="008D0354" w:rsidRPr="009F28AC">
      <w:pPr>
        <w:pStyle w:val="Odlomakpopisa"/>
        <w:numPr>
          <w:ilvl w:val="0"/>
          <w:numId w:val="19"/>
        </w:numPr>
        <w:jc w:val="both"/>
        <w:rPr>
          <w:rFonts w:eastAsiaTheme="minorHAnsi"/>
        </w:rPr>
      </w:pPr>
      <w:r>
        <w:rPr>
          <w:rFonts w:eastAsiaTheme="minorHAnsi"/>
        </w:rPr>
        <w:t xml:space="preserve">SOCIETE GENERALE-SPLITSKA BANKA d.d., Ruđera Boškovića 16, Split, </w:t>
      </w:r>
      <w:r w:rsidRPr="009F28AC">
        <w:rPr>
          <w:rFonts w:eastAsiaTheme="minorHAnsi"/>
        </w:rPr>
        <w:t xml:space="preserve">OIB: 69326397242, čija tražbina glasi na iznos od 5.064.354,47 kuna, priznata u cijelosti. </w:t>
      </w:r>
    </w:p>
    <w:p w:rsidRDefault="008D0354" w:rsidP="008D0354" w:rsidR="008D0354" w:rsidRPr="009F28AC">
      <w:pPr>
        <w:pStyle w:val="Odlomakpopisa"/>
        <w:numPr>
          <w:ilvl w:val="0"/>
          <w:numId w:val="19"/>
        </w:numPr>
        <w:jc w:val="both"/>
        <w:rPr>
          <w:rFonts w:eastAsiaTheme="minorHAnsi"/>
        </w:rPr>
      </w:pPr>
      <w:r w:rsidRPr="009F28AC">
        <w:rPr>
          <w:rFonts w:eastAsiaTheme="minorHAnsi"/>
        </w:rPr>
        <w:t xml:space="preserve">Hilding Anders d.o.o., Kralja Zvonimira 38, Prelog, OIB: 98594743140, čija tražbina glasi na iznos od 101.031,72 kuna, priznata u cijelosti. </w:t>
      </w:r>
    </w:p>
    <w:p w:rsidRDefault="008D0354" w:rsidP="008D0354" w:rsidR="008D0354">
      <w:pPr>
        <w:pStyle w:val="Odlomakpopisa"/>
        <w:numPr>
          <w:ilvl w:val="0"/>
          <w:numId w:val="19"/>
        </w:numPr>
        <w:jc w:val="both"/>
        <w:rPr>
          <w:rFonts w:eastAsiaTheme="minorHAnsi"/>
        </w:rPr>
      </w:pPr>
      <w:r>
        <w:rPr>
          <w:rFonts w:eastAsiaTheme="minorHAnsi"/>
        </w:rPr>
        <w:t>VIPnet d.o.o., Zagreb, Vrtni put 1, Zagreb, OIB:</w:t>
      </w:r>
      <w:r w:rsidRPr="00476E27">
        <w:t xml:space="preserve"> </w:t>
      </w:r>
      <w:r w:rsidRPr="00476E27">
        <w:rPr>
          <w:rFonts w:eastAsiaTheme="minorHAnsi"/>
        </w:rPr>
        <w:t>29524210204</w:t>
      </w:r>
      <w:r>
        <w:rPr>
          <w:rFonts w:eastAsiaTheme="minorHAnsi"/>
        </w:rPr>
        <w:t>, čija tražbina glasi na iznos od 6.015,28 kuna, priznata u cijelosti.</w:t>
      </w:r>
    </w:p>
    <w:p w:rsidRDefault="008D0354" w:rsidP="001C2442" w:rsidR="001C2442">
      <w:pPr>
        <w:pStyle w:val="Odlomakpopisa"/>
        <w:numPr>
          <w:ilvl w:val="0"/>
          <w:numId w:val="19"/>
        </w:numPr>
        <w:jc w:val="both"/>
        <w:rPr>
          <w:rFonts w:eastAsiaTheme="minorHAnsi"/>
        </w:rPr>
      </w:pPr>
      <w:r>
        <w:rPr>
          <w:rFonts w:eastAsiaTheme="minorHAnsi"/>
        </w:rPr>
        <w:t xml:space="preserve">AMAZONA, </w:t>
      </w:r>
      <w:r w:rsidRPr="009F28AC">
        <w:rPr>
          <w:rFonts w:eastAsiaTheme="minorHAnsi"/>
        </w:rPr>
        <w:t xml:space="preserve">A.Starčevića 98/e, Gunja, OIB: 67606191179, </w:t>
      </w:r>
      <w:r>
        <w:rPr>
          <w:rFonts w:eastAsiaTheme="minorHAnsi"/>
        </w:rPr>
        <w:t xml:space="preserve">čija tražbina glasi na iznos od 54.399,00 kuna, priznata u cijelosti. </w:t>
      </w:r>
    </w:p>
    <w:p w:rsidRDefault="008D0354" w:rsidP="008D0354" w:rsidR="008D0354" w:rsidRPr="008D0354">
      <w:pPr>
        <w:pStyle w:val="Odlomakpopisa"/>
        <w:ind w:left="928"/>
        <w:jc w:val="both"/>
        <w:rPr>
          <w:rFonts w:eastAsiaTheme="minorHAnsi"/>
        </w:rPr>
      </w:pPr>
    </w:p>
    <w:p w:rsidRDefault="008D0354" w:rsidP="00B432F2" w:rsidR="00140894">
      <w:pPr>
        <w:pStyle w:val="Bezproreda"/>
        <w:ind w:firstLine="540"/>
        <w:jc w:val="both"/>
        <w:rPr>
          <w:rFonts w:hAnsi="Times New Roman" w:ascii="Times New Roman"/>
          <w:sz w:val="24"/>
          <w:szCs w:val="24"/>
        </w:rPr>
      </w:pPr>
      <w:r>
        <w:rPr>
          <w:rFonts w:hAnsi="Times New Roman" w:ascii="Times New Roman"/>
          <w:sz w:val="24"/>
          <w:szCs w:val="24"/>
        </w:rPr>
        <w:t>P</w:t>
      </w:r>
      <w:r w:rsidR="001C2442" w:rsidRPr="00DB4638">
        <w:rPr>
          <w:rFonts w:hAnsi="Times New Roman" w:ascii="Times New Roman"/>
          <w:sz w:val="24"/>
          <w:szCs w:val="24"/>
        </w:rPr>
        <w:t xml:space="preserve">risutni </w:t>
      </w:r>
      <w:r w:rsidR="007754C2">
        <w:rPr>
          <w:rFonts w:hAnsi="Times New Roman" w:ascii="Times New Roman"/>
          <w:sz w:val="24"/>
          <w:szCs w:val="24"/>
        </w:rPr>
        <w:t>vjerovnik</w:t>
      </w:r>
      <w:r w:rsidR="001C2442" w:rsidRPr="00DB4638">
        <w:rPr>
          <w:rFonts w:hAnsi="Times New Roman" w:ascii="Times New Roman"/>
          <w:sz w:val="24"/>
          <w:szCs w:val="24"/>
        </w:rPr>
        <w:t xml:space="preserve"> na ispitnom ročištu </w:t>
      </w:r>
      <w:r w:rsidR="007754C2">
        <w:rPr>
          <w:rFonts w:hAnsi="Times New Roman" w:ascii="Times New Roman"/>
          <w:sz w:val="24"/>
          <w:szCs w:val="24"/>
        </w:rPr>
        <w:t>istaknuo je da ne osporava</w:t>
      </w:r>
      <w:r w:rsidR="001C2442" w:rsidRPr="00DB4638">
        <w:rPr>
          <w:rFonts w:hAnsi="Times New Roman" w:ascii="Times New Roman"/>
          <w:sz w:val="24"/>
          <w:szCs w:val="24"/>
        </w:rPr>
        <w:t xml:space="preserve"> </w:t>
      </w:r>
      <w:r w:rsidR="00D50D7E">
        <w:rPr>
          <w:rFonts w:hAnsi="Times New Roman" w:ascii="Times New Roman"/>
          <w:sz w:val="24"/>
          <w:szCs w:val="24"/>
        </w:rPr>
        <w:t xml:space="preserve">tražbine vjerovnika koje je priznato </w:t>
      </w:r>
      <w:r w:rsidR="001C2442" w:rsidRPr="00DB4638">
        <w:rPr>
          <w:rFonts w:hAnsi="Times New Roman" w:ascii="Times New Roman"/>
          <w:sz w:val="24"/>
          <w:szCs w:val="24"/>
        </w:rPr>
        <w:t xml:space="preserve">stečajni upravitelj. </w:t>
      </w:r>
    </w:p>
    <w:p w:rsidRDefault="00642D85" w:rsidP="00B432F2" w:rsidR="00642D85" w:rsidRPr="00B432F2">
      <w:pPr>
        <w:pStyle w:val="Bezproreda"/>
        <w:ind w:firstLine="540"/>
        <w:jc w:val="both"/>
        <w:rPr>
          <w:rFonts w:hAnsi="Times New Roman" w:ascii="Times New Roman"/>
          <w:sz w:val="24"/>
          <w:szCs w:val="24"/>
        </w:rPr>
      </w:pPr>
    </w:p>
    <w:p w:rsidRDefault="008D0354" w:rsidP="008D0354" w:rsidR="008D0354">
      <w:pPr>
        <w:ind w:firstLine="540"/>
        <w:jc w:val="both"/>
      </w:pPr>
      <w:r>
        <w:t>Temeljem odredbe članka 265., 266., 267. i 269. Stečajnog zakona ("Narodne novine" broj 71/15</w:t>
      </w:r>
      <w:r w:rsidR="007754C2">
        <w:t xml:space="preserve"> i 104/17</w:t>
      </w:r>
      <w:r>
        <w:t xml:space="preserve">)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U  Splitu</w:t>
      </w:r>
      <w:r w:rsidR="007754C2">
        <w:t xml:space="preserve"> 2. ožujka 2018.</w:t>
      </w:r>
      <w:r w:rsidRPr="00DB4638">
        <w:t xml:space="preserve">  </w:t>
      </w:r>
    </w:p>
    <w:p w:rsidRDefault="007754C2" w:rsidP="004949CC" w:rsidR="00546F08"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403AA5">
        <w:rPr>
          <w:rFonts w:hAnsi="Times New Roman" w:ascii="Times New Roman"/>
          <w:sz w:val="24"/>
          <w:szCs w:val="24"/>
        </w:rPr>
        <w:t>,v.r.</w:t>
      </w:r>
    </w:p>
    <w:p w:rsidRDefault="00403AA5" w:rsidP="0071700F" w:rsidR="00403AA5">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403AA5" w:rsidP="0071700F" w:rsidR="00403AA5"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403AA5" w:rsidP="00546F08" w:rsidR="00403AA5" w:rsidRPr="00DB4638">
      <w:pPr>
        <w:pStyle w:val="Bezproreda"/>
        <w:jc w:val="right"/>
        <w:rPr>
          <w:rFonts w:hAnsi="Times New Roman" w:ascii="Times New Roman"/>
          <w:sz w:val="24"/>
          <w:szCs w:val="24"/>
        </w:rPr>
      </w:pPr>
    </w:p>
    <w:p w:rsidRDefault="00546F08" w:rsidP="00100E67" w:rsidR="00546F08" w:rsidRPr="00DB4638">
      <w:pPr>
        <w:ind w:firstLine="708" w:left="4248"/>
        <w:jc w:val="both"/>
      </w:pPr>
    </w:p>
    <w:p w:rsidRDefault="007754C2" w:rsidP="00100E67" w:rsidR="00642D85">
      <w:pPr>
        <w:jc w:val="both"/>
      </w:pPr>
      <w:r w:rsidRPr="00DB4638">
        <w:t>Pravna pouka</w:t>
      </w:r>
      <w:r w:rsidR="00546F08" w:rsidRPr="00DB4638">
        <w:t xml:space="preserve">: </w:t>
      </w:r>
    </w:p>
    <w:p w:rsidRDefault="00546F08" w:rsidP="00100E67" w:rsidR="00100E67" w:rsidRPr="00DB4638">
      <w:pPr>
        <w:jc w:val="both"/>
      </w:pPr>
      <w:r w:rsidRPr="00DB4638">
        <w:t>Protiv ovog rješenja dopuštena je žalba Visokom trgovačkom sudu Republike Hrvatske u Zagrebu. Žalba se podnosi putem ovog suda u 2 primjerka,  u roku od</w:t>
      </w:r>
      <w:r w:rsidR="00642D85">
        <w:t xml:space="preserve"> 8 dana od dana dostave rješenja.</w:t>
      </w:r>
    </w:p>
    <w:p w:rsidRDefault="00642D85" w:rsidP="00546F08" w:rsidR="00642D85">
      <w:pPr>
        <w:jc w:val="both"/>
      </w:pPr>
    </w:p>
    <w:p w:rsidRDefault="00DE2278" w:rsidP="00403AA5" w:rsidR="00DE2278" w:rsidRPr="00DB4638">
      <w:pPr>
        <w:ind w:left="720"/>
        <w:jc w:val="both"/>
      </w:pPr>
    </w:p>
    <w:sectPr w:rsidSect="00F36C45"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21" w:rsidR="00A83A21">
      <w:r>
        <w:separator/>
      </w:r>
    </w:p>
  </w:endnote>
  <w:endnote w:id="0" w:type="continuationSeparator">
    <w:p w:rsidRDefault="00A83A21" w:rsidR="00A83A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3A21" w:rsidR="00A83A21">
    <w:pPr>
      <w:pStyle w:val="Podnoje"/>
      <w:jc w:val="center"/>
    </w:pPr>
  </w:p>
  <w:p w:rsidRDefault="00A83A21" w:rsidR="00A83A2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21" w:rsidR="00A83A21">
      <w:r>
        <w:separator/>
      </w:r>
    </w:p>
  </w:footnote>
  <w:footnote w:id="0" w:type="continuationSeparator">
    <w:p w:rsidRDefault="00A83A21" w:rsidR="00A83A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3A21" w:rsidR="00A83A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A83A21" w:rsidR="00A83A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8682529"/>
      <w:docPartObj>
        <w:docPartGallery w:val="Page Numbers (Top of Page)"/>
        <w:docPartUnique/>
      </w:docPartObj>
    </w:sdtPr>
    <w:sdtEndPr/>
    <w:sdtContent>
      <w:p w:rsidRDefault="00F36C45" w:rsidP="007754C2" w:rsidR="007754C2" w:rsidRPr="00077693">
        <w:pPr>
          <w:jc w:val="right"/>
        </w:pPr>
        <w:r>
          <w:fldChar w:fldCharType="begin"/>
        </w:r>
        <w:r>
          <w:instrText>PAGE   \* MERGEFORMAT</w:instrText>
        </w:r>
        <w:r>
          <w:fldChar w:fldCharType="separate"/>
        </w:r>
        <w:r w:rsidR="00403AA5">
          <w:rPr>
            <w:noProof/>
          </w:rPr>
          <w:t>3</w:t>
        </w:r>
        <w:r>
          <w:fldChar w:fldCharType="end"/>
        </w:r>
        <w:r w:rsidR="007754C2">
          <w:t xml:space="preserve"> </w:t>
        </w:r>
        <w:r w:rsidR="007754C2">
          <w:tab/>
        </w:r>
        <w:r w:rsidR="007754C2">
          <w:tab/>
        </w:r>
        <w:r w:rsidR="007754C2" w:rsidRPr="00077693">
          <w:t>Poslovni broj: 4. St-</w:t>
        </w:r>
        <w:r w:rsidR="007754C2">
          <w:t>669/2016-42</w:t>
        </w:r>
      </w:p>
      <w:p w:rsidRDefault="00403AA5" w:rsidR="00F36C45">
        <w:pPr>
          <w:pStyle w:val="Zaglavlje"/>
          <w:jc w:val="center"/>
        </w:pPr>
      </w:p>
    </w:sdtContent>
  </w:sdt>
  <w:p w:rsidRDefault="00A83A21" w:rsidR="00A83A2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C45" w:rsidR="00F36C45">
    <w:pPr>
      <w:pStyle w:val="Zaglavlje"/>
      <w:jc w:val="center"/>
    </w:pPr>
  </w:p>
  <w:p w:rsidRDefault="00F36C45" w:rsidR="00F36C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0BBF"/>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1215"/>
    <w:rsid w:val="002F52A6"/>
    <w:rsid w:val="00311DF8"/>
    <w:rsid w:val="00312F10"/>
    <w:rsid w:val="00315A40"/>
    <w:rsid w:val="00343701"/>
    <w:rsid w:val="00344575"/>
    <w:rsid w:val="003512A9"/>
    <w:rsid w:val="00367B94"/>
    <w:rsid w:val="00375708"/>
    <w:rsid w:val="00394563"/>
    <w:rsid w:val="003B20E2"/>
    <w:rsid w:val="003B2949"/>
    <w:rsid w:val="003B36BB"/>
    <w:rsid w:val="003B395D"/>
    <w:rsid w:val="003B42F1"/>
    <w:rsid w:val="003C11B3"/>
    <w:rsid w:val="003C1AD5"/>
    <w:rsid w:val="003C3643"/>
    <w:rsid w:val="00403AA5"/>
    <w:rsid w:val="00406EF1"/>
    <w:rsid w:val="00417C7A"/>
    <w:rsid w:val="0042126C"/>
    <w:rsid w:val="00434AC7"/>
    <w:rsid w:val="00434E35"/>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E405A"/>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4645"/>
    <w:rsid w:val="005D46D9"/>
    <w:rsid w:val="005D6CD2"/>
    <w:rsid w:val="005E61D3"/>
    <w:rsid w:val="005F26D6"/>
    <w:rsid w:val="00601A6B"/>
    <w:rsid w:val="00604FEE"/>
    <w:rsid w:val="00606046"/>
    <w:rsid w:val="00607360"/>
    <w:rsid w:val="006227CB"/>
    <w:rsid w:val="00632325"/>
    <w:rsid w:val="00637B50"/>
    <w:rsid w:val="00640BC6"/>
    <w:rsid w:val="00642D85"/>
    <w:rsid w:val="00643744"/>
    <w:rsid w:val="00645873"/>
    <w:rsid w:val="00650A1E"/>
    <w:rsid w:val="006755C3"/>
    <w:rsid w:val="00675DB7"/>
    <w:rsid w:val="0068004A"/>
    <w:rsid w:val="006A7E31"/>
    <w:rsid w:val="006C25BF"/>
    <w:rsid w:val="006C3BC1"/>
    <w:rsid w:val="006D66F0"/>
    <w:rsid w:val="006E1513"/>
    <w:rsid w:val="006F25E8"/>
    <w:rsid w:val="006F405D"/>
    <w:rsid w:val="006F7059"/>
    <w:rsid w:val="00702855"/>
    <w:rsid w:val="00705211"/>
    <w:rsid w:val="00705B86"/>
    <w:rsid w:val="007162AE"/>
    <w:rsid w:val="007176C2"/>
    <w:rsid w:val="0073433B"/>
    <w:rsid w:val="007409E5"/>
    <w:rsid w:val="00744BEF"/>
    <w:rsid w:val="00753B50"/>
    <w:rsid w:val="0075686B"/>
    <w:rsid w:val="00756A0C"/>
    <w:rsid w:val="00761985"/>
    <w:rsid w:val="007754C2"/>
    <w:rsid w:val="00784CAA"/>
    <w:rsid w:val="00796E5E"/>
    <w:rsid w:val="007B2C1A"/>
    <w:rsid w:val="007D5C97"/>
    <w:rsid w:val="007F44CB"/>
    <w:rsid w:val="007F5BE2"/>
    <w:rsid w:val="008013C3"/>
    <w:rsid w:val="00807C3D"/>
    <w:rsid w:val="00813ACD"/>
    <w:rsid w:val="008151DD"/>
    <w:rsid w:val="00832250"/>
    <w:rsid w:val="0086796A"/>
    <w:rsid w:val="008A16FA"/>
    <w:rsid w:val="008A2879"/>
    <w:rsid w:val="008D0354"/>
    <w:rsid w:val="008D039C"/>
    <w:rsid w:val="008D1DE7"/>
    <w:rsid w:val="008D68FD"/>
    <w:rsid w:val="008E03FA"/>
    <w:rsid w:val="008E4C24"/>
    <w:rsid w:val="008E79DC"/>
    <w:rsid w:val="008F004F"/>
    <w:rsid w:val="009030D9"/>
    <w:rsid w:val="009104B3"/>
    <w:rsid w:val="009137D4"/>
    <w:rsid w:val="00940DCC"/>
    <w:rsid w:val="009429DD"/>
    <w:rsid w:val="00954B49"/>
    <w:rsid w:val="00955FC7"/>
    <w:rsid w:val="009652AC"/>
    <w:rsid w:val="009779A6"/>
    <w:rsid w:val="00982D21"/>
    <w:rsid w:val="00987E99"/>
    <w:rsid w:val="00995F41"/>
    <w:rsid w:val="009A0E25"/>
    <w:rsid w:val="009B03AC"/>
    <w:rsid w:val="009B0C92"/>
    <w:rsid w:val="009B30BD"/>
    <w:rsid w:val="009C1A5F"/>
    <w:rsid w:val="009C2546"/>
    <w:rsid w:val="009D1713"/>
    <w:rsid w:val="009D4015"/>
    <w:rsid w:val="009E0C95"/>
    <w:rsid w:val="009E5F49"/>
    <w:rsid w:val="00A03432"/>
    <w:rsid w:val="00A1226F"/>
    <w:rsid w:val="00A236C1"/>
    <w:rsid w:val="00A25697"/>
    <w:rsid w:val="00A36B76"/>
    <w:rsid w:val="00A377CF"/>
    <w:rsid w:val="00A50308"/>
    <w:rsid w:val="00A61FEB"/>
    <w:rsid w:val="00A620A8"/>
    <w:rsid w:val="00A72502"/>
    <w:rsid w:val="00A746DD"/>
    <w:rsid w:val="00A75332"/>
    <w:rsid w:val="00A835BD"/>
    <w:rsid w:val="00A83A21"/>
    <w:rsid w:val="00A91AA8"/>
    <w:rsid w:val="00A97412"/>
    <w:rsid w:val="00A97DF6"/>
    <w:rsid w:val="00AA009D"/>
    <w:rsid w:val="00AA4A57"/>
    <w:rsid w:val="00AA53F6"/>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C3AC3"/>
    <w:rsid w:val="00BC5830"/>
    <w:rsid w:val="00BD4AB2"/>
    <w:rsid w:val="00BF4583"/>
    <w:rsid w:val="00BF4C61"/>
    <w:rsid w:val="00BF6C37"/>
    <w:rsid w:val="00C10052"/>
    <w:rsid w:val="00C15CA2"/>
    <w:rsid w:val="00C15FDD"/>
    <w:rsid w:val="00C2462C"/>
    <w:rsid w:val="00C30FA8"/>
    <w:rsid w:val="00C363C3"/>
    <w:rsid w:val="00C5421F"/>
    <w:rsid w:val="00C54B30"/>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0D7E"/>
    <w:rsid w:val="00D54911"/>
    <w:rsid w:val="00D72522"/>
    <w:rsid w:val="00D75E0F"/>
    <w:rsid w:val="00D85907"/>
    <w:rsid w:val="00D864DD"/>
    <w:rsid w:val="00D90A94"/>
    <w:rsid w:val="00DB0DEB"/>
    <w:rsid w:val="00DB4638"/>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36C45"/>
    <w:rsid w:val="00F42A62"/>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Reetkatablice" w:type="table">
    <w:name w:val="Table Grid"/>
    <w:basedOn w:val="Obinatablica"/>
    <w:uiPriority w:val="59"/>
    <w:rsid w:val="00F42A6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03AA5"/>
    <w:rPr>
      <w:color w:val="808080"/>
      <w:bdr w:space="0" w:sz="0" w:color="auto" w:val="none"/>
      <w:shd w:fill="auto" w:color="auto" w:val="clear"/>
    </w:rPr>
  </w:style>
  <w:style w:customStyle="true" w:styleId="eSPISCCParagraphDefaultFont" w:type="character">
    <w:name w:val="eSPIS_CC_Paragraph Default Font"/>
    <w:basedOn w:val="Zadanifontodlomka"/>
    <w:rsid w:val="00403A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3AA5"/>
    <w:rPr>
      <w:bdr w:space="0" w:sz="0" w:color="auto" w:val="none"/>
      <w:shd w:fill="FFFFCC" w:color="auto" w:val="clear"/>
      <w:lang w:val="hr-HR"/>
    </w:rPr>
  </w:style>
  <w:style w:customStyle="true" w:styleId="PozadinaSvijetloCrvena" w:type="character">
    <w:name w:val="Pozadina_SvijetloCrvena"/>
    <w:basedOn w:val="eSPISCCParagraphDefaultFont"/>
    <w:rsid w:val="00403A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3A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DOMA &amp; NUTJAK, d.o.o. za trgovinu i usluge u stečaju</izvorni_sadrzaj>
    <derivirana_varijabla naziv="DomainObject.Predmet.ProtustrankaFormated_1">  DOMA &amp; NUTJAK, d.o.o. za trgovinu i usluge u stečaju</derivirana_varijabla>
  </DomainObject.Predmet.ProtustrankaFormated>
  <DomainObject.Predmet.ProtustrankaFormatedOIB>
    <izvorni_sadrzaj>  DOMA &amp; NUTJAK, d.o.o. za trgovinu i usluge u stečaju, OIB 07371141231</izvorni_sadrzaj>
    <derivirana_varijabla naziv="DomainObject.Predmet.ProtustrankaFormatedOIB_1">  DOMA &amp; NUTJAK, d.o.o. za trgovinu i usluge u stečaju, OIB 07371141231</derivirana_varijabla>
  </DomainObject.Predmet.ProtustrankaFormatedOIB>
  <DomainObject.Predmet.ProtustrankaFormatedWithAdress>
    <izvorni_sadrzaj> DOMA &amp; NUTJAK, d.o.o. za trgovinu i usluge u stečaju, Put Vrbovnika/bb, 21311 Stobreč</izvorni_sadrzaj>
    <derivirana_varijabla naziv="DomainObject.Predmet.ProtustrankaFormatedWithAdress_1"> DOMA &amp; NUTJAK, d.o.o. za trgovinu i usluge u stečaju, Put Vrbovnika/bb, 21311 Stobreč</derivirana_varijabla>
  </DomainObject.Predmet.ProtustrankaFormatedWithAdress>
  <DomainObject.Predmet.ProtustrankaFormatedWithAdressOIB>
    <izvorni_sadrzaj> DOMA &amp; NUTJAK, d.o.o. za trgovinu i usluge u stečaju, OIB 07371141231, Put Vrbovnika/bb, 21311 Stobreč</izvorni_sadrzaj>
    <derivirana_varijabla naziv="DomainObject.Predmet.ProtustrankaFormatedWithAdressOIB_1"> DOMA &amp; NUTJAK, d.o.o. za trgovinu i usluge u stečaju, OIB 07371141231, Put Vrbovnika/bb, 21311 Stobreč</derivirana_varijabla>
  </DomainObject.Predmet.ProtustrankaFormatedWithAdressOIB>
  <DomainObject.Predmet.ProtustrankaWithAdress>
    <izvorni_sadrzaj>DOMA &amp; NUTJAK, d.o.o. za trgovinu i usluge u stečaju Put Vrbovnika/bb, 21311 Stobreč</izvorni_sadrzaj>
    <derivirana_varijabla naziv="DomainObject.Predmet.ProtustrankaWithAdress_1">DOMA &amp; NUTJAK, d.o.o. za trgovinu i usluge u stečaju Put Vrbovnika/bb, 21311 Stobreč</derivirana_varijabla>
  </DomainObject.Predmet.ProtustrankaWithAdress>
  <DomainObject.Predmet.ProtustrankaWithAdressOIB>
    <izvorni_sadrzaj>DOMA &amp; NUTJAK, d.o.o. za trgovinu i usluge u stečaju, OIB 07371141231, Put Vrbovnika/bb, 21311 Stobreč</izvorni_sadrzaj>
    <derivirana_varijabla naziv="DomainObject.Predmet.ProtustrankaWithAdressOIB_1">DOMA &amp; NUTJAK, d.o.o. za trgovinu i usluge u stečaju, OIB 07371141231, Put Vrbovnika/bb, 21311 Stobreč</derivirana_varijabla>
  </DomainObject.Predmet.ProtustrankaWithAdressOIB>
  <DomainObject.Predmet.ProtustrankaNazivFormated>
    <izvorni_sadrzaj>DOMA &amp; NUTJAK, d.o.o. za trgovinu i usluge u stečaju</izvorni_sadrzaj>
    <derivirana_varijabla naziv="DomainObject.Predmet.ProtustrankaNazivFormated_1">DOMA &amp; NUTJAK, d.o.o. za trgovinu i usluge u stečaju</derivirana_varijabla>
  </DomainObject.Predmet.ProtustrankaNazivFormated>
  <DomainObject.Predmet.ProtustrankaNazivFormatedOIB>
    <izvorni_sadrzaj>DOMA &amp; NUTJAK, d.o.o. za trgovinu i usluge u stečaju, OIB 07371141231</izvorni_sadrzaj>
    <derivirana_varijabla naziv="DomainObject.Predmet.ProtustrankaNazivFormatedOIB_1">DOMA &amp; NUTJAK, d.o.o. za trgovinu i usluge u stečaju, OIB 07371141231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ČISTOĆA društvo s ograničenom odgovornošću za obavljanje komunalnih djelatnosti održavanja čistoće i odlaganja komunaln; Financijska agencija; CAPRICORNO, društvo s ograničenom odgovornošću za trgovinu; Hrvatska radiotelevizija; Ministarstvo financija RH zastupanog po punomoćniku Županijsko državno odvjetništvo u Splitu; Marijan Vrdoljak zastupanog po punomoćniku LJUBIČIĆ - VRDOLJAK &amp; PARTNERI, Odvjetničko društvo d.o.o.; Grad Split; ERSTE CARD CLUB društvo s ograničenom odgovornošću za financijsko posredovanje i usluge zastupanog po punomoćniku OD LEKO I PARTNERI; CROATIA BANKA, dioničko društvo; HEP - Opskrba d.o.o. za opskrbu potrošača električnom, toplinskom energijom i plinom; SLOBODNA DALMACIJA izdavačka i tiskarska djelatnost, dioničko društvo; Splitska banka dioničko društvo; Hilding Anders društvo s ograničenom odgovornošću za proizvodnju i trgovinu zastupanog po punomoćniku GOLUBIĆ I PARTNERI odvjetničko društvo jtd.; VIPnet, društvo s ograničenom odgovornošću za usluge javnih telekomunikacija; AMAZONA d.o.o. za proizvodnju, trgovinu i usluge</izvorni_sadrzaj>
    <derivirana_varijabla naziv="DomainObject.Predmet.StrankaFormated_1">  FINANCIJSKA AGENCIJA, RC SPLIT; ČISTOĆA društvo s ograničenom odgovornošću za obavljanje komunalnih djelatnosti održavanja čistoće i odlaganja komunaln; Financijska agencija; CAPRICORNO, društvo s ograničenom odgovornošću za trgovinu; Hrvatska radiotelevizija; Ministarstvo financija RH zastupanog po punomoćniku Županijsko državno odvjetništvo u Splitu; Marijan Vrdoljak zastupanog po punomoćniku LJUBIČIĆ - VRDOLJAK &amp; PARTNERI, Odvjetničko društvo d.o.o.; Grad Split; ERSTE CARD CLUB društvo s ograničenom odgovornošću za financijsko posredovanje i usluge zastupanog po punomoćniku OD LEKO I PARTNERI; CROATIA BANKA, dioničko društvo; HEP - Opskrba d.o.o. za opskrbu potrošača električnom, toplinskom energijom i plinom; SLOBODNA DALMACIJA izdavačka i tiskarska djelatnost, dioničko društvo; Splitska banka dioničko društvo; Hilding Anders društvo s ograničenom odgovornošću za proizvodnju i trgovinu zastupanog po punomoćniku GOLUBIĆ I PARTNERI odvjetničko društvo jtd.; VIPnet, društvo s ograničenom odgovornošću za usluge javnih telekomunikacija; AMAZONA d.o.o. za proizvodnju, trgovinu i usluge</derivirana_varijabla>
  </DomainObject.Predmet.StrankaFormated>
  <DomainObject.Predmet.StrankaFormatedOIB>
    <izvorni_sadrzaj>  FINANCIJSKA AGENCIJA, RC SPLIT, OIB 85821130368; ČISTOĆA društvo s ograničenom odgovornošću za obavljanje komunalnih djelatnosti održavanja čistoće i odlaganja komunaln, OIB 38812451417; Financijska agencija, OIB 85821130368; CAPRICORNO, društvo s ograničenom odgovornošću za trgovinu, OIB 09517317411; Hrvatska radiotelevizija, OIB 68419124305; Ministarstvo financija RH, OIB 18683136487 zastupanog po punomoćniku Županijsko državno odvjetništvo u Splitu; Marijan Vrdoljak, OIB 48887141877 zastupanog po punomoćniku LJUBIČIĆ - VRDOLJAK &amp; PARTNERI, Odvjetničko društvo d.o.o.; Grad Split, OIB 78755598868; ERSTE CARD CLUB društvo s ograničenom odgovornošću za financijsko posredovanje i usluge, OIB 85941596441 zastupanog po punomoćniku OD LEKO I PARTNERI; CROATIA BANKA, dioničko društvo, OIB 32247795989; HEP - Opskrba d.o.o. za opskrbu potrošača električnom, toplinskom energijom i plinom, OIB 63073332379; SLOBODNA DALMACIJA izdavačka i tiskarska djelatnost, dioničko društvo, OIB 35075764438; Splitska banka dioničko društvo, OIB 69326397242; Hilding Anders društvo s ograničenom odgovornošću za proizvodnju i trgovinu, OIB 98594743140 zastupanog po punomoćniku GOLUBIĆ I PARTNERI odvjetničko društvo jtd.; VIPnet, društvo s ograničenom odgovornošću za usluge javnih telekomunikacija, OIB 29524210204; AMAZONA d.o.o. za proizvodnju, trgovinu i usluge, OIB 67606191179</izvorni_sadrzaj>
    <derivirana_varijabla naziv="DomainObject.Predmet.StrankaFormatedOIB_1">  FINANCIJSKA AGENCIJA, RC SPLIT, OIB 85821130368; ČISTOĆA društvo s ograničenom odgovornošću za obavljanje komunalnih djelatnosti održavanja čistoće i odlaganja komunaln, OIB 38812451417; Financijska agencija, OIB 85821130368; CAPRICORNO, društvo s ograničenom odgovornošću za trgovinu, OIB 09517317411; Hrvatska radiotelevizija, OIB 68419124305; Ministarstvo financija RH, OIB 18683136487 zastupanog po punomoćniku Županijsko državno odvjetništvo u Splitu; Marijan Vrdoljak, OIB 48887141877 zastupanog po punomoćniku LJUBIČIĆ - VRDOLJAK &amp; PARTNERI, Odvjetničko društvo d.o.o.; Grad Split, OIB 78755598868; ERSTE CARD CLUB društvo s ograničenom odgovornošću za financijsko posredovanje i usluge, OIB 85941596441 zastupanog po punomoćniku OD LEKO I PARTNERI; CROATIA BANKA, dioničko društvo, OIB 32247795989; HEP - Opskrba d.o.o. za opskrbu potrošača električnom, toplinskom energijom i plinom, OIB 63073332379; SLOBODNA DALMACIJA izdavačka i tiskarska djelatnost, dioničko društvo, OIB 35075764438; Splitska banka dioničko društvo, OIB 69326397242; Hilding Anders društvo s ograničenom odgovornošću za proizvodnju i trgovinu, OIB 98594743140 zastupanog po punomoćniku GOLUBIĆ I PARTNERI odvjetničko društvo jtd.; VIPnet, društvo s ograničenom odgovornošću za usluge javnih telekomunikacija, OIB 29524210204; AMAZONA d.o.o. za proizvodnju, trgovinu i usluge, OIB 67606191179</derivirana_varijabla>
  </DomainObject.Predmet.StrankaFormatedOIB>
  <DomainObject.Predmet.StrankaFormatedWithAdress>
    <izvorni_sadrzaj> FINANCIJSKA AGENCIJA, RC SPLIT, Mažuranićevo šetalište 24 b, 21000 Split; ČISTOĆA društvo s ograničenom odgovornošću za obavljanje komunalnih djelatnosti održavanja čistoće i odlaganja komunaln, Put Plokita 81, 21000 Split; Financijska agencija, Ulica grada Vukovara 70, 10000 Zagreb; CAPRICORNO, društvo s ograničenom odgovornošću za trgovinu, Hercegovačka 57/A, 21000 Split; Hrvatska radiotelevizija, Prisavlje 3, 10000 Zagreb; Ministarstvo financija RH, Katančićeva 5, 10000 Zagreb zastupanog po punomoćniku Županijsko državno odvjetništvo u Splitu; Marijan Vrdoljak, Blaža Jurjeva Trogiranina 6, 21000 Split zastupanog po punomoćniku LJUBIČIĆ - VRDOLJAK &amp; PARTNERI, Odvjetničko društvo d.o.o.; Grad Split, Branimirova obala 17, 21000 Split; ERSTE CARD CLUB društvo s ograničenom odgovornošću za financijsko posredovanje i usluge, Praška 5, 10000 Zagreb zastupanog po punomoćniku OD LEKO I PARTNERI; CROATIA BANKA, dioničko društvo, Roberta Frangeša Mihanovića 9, 10000 Zagreb; HEP - Opskrba d.o.o. za opskrbu potrošača električnom, toplinskom energijom i plinom, Ulica grada Vukovara 37, 10000 Zagreb; SLOBODNA DALMACIJA izdavačka i tiskarska djelatnost, dioničko društvo, Ulica Hrvatske Mornarice 4, 21000 Split; Splitska banka dioničko društvo, Domovinskog rata 61, 21000 Split; Hilding Anders društvo s ograničenom odgovornošću za proizvodnju i trgovinu, Kralja Zvonimira 38, 40323 Prelog zastupanog po punomoćniku GOLUBIĆ I PARTNERI odvjetničko društvo jtd.; VIPnet, društvo s ograničenom odgovornošću za usluge javnih telekomunikacija, Vrtni put 1, 10000 Zagreb; AMAZONA d.o.o. za proizvodnju, trgovinu i usluge, A.Starčevića 98/e, 32260 Gunja</izvorni_sadrzaj>
    <derivirana_varijabla naziv="DomainObject.Predmet.StrankaFormatedWithAdress_1"> FINANCIJSKA AGENCIJA, RC SPLIT, Mažuranićevo šetalište 24 b, 21000 Split; ČISTOĆA društvo s ograničenom odgovornošću za obavljanje komunalnih djelatnosti održavanja čistoće i odlaganja komunaln, Put Plokita 81, 21000 Split; Financijska agencija, Ulica grada Vukovara 70, 10000 Zagreb; CAPRICORNO, društvo s ograničenom odgovornošću za trgovinu, Hercegovačka 57/A, 21000 Split; Hrvatska radiotelevizija, Prisavlje 3, 10000 Zagreb; Ministarstvo financija RH, Katančićeva 5, 10000 Zagreb zastupanog po punomoćniku Županijsko državno odvjetništvo u Splitu; Marijan Vrdoljak, Blaža Jurjeva Trogiranina 6, 21000 Split zastupanog po punomoćniku LJUBIČIĆ - VRDOLJAK &amp; PARTNERI, Odvjetničko društvo d.o.o.; Grad Split, Branimirova obala 17, 21000 Split; ERSTE CARD CLUB društvo s ograničenom odgovornošću za financijsko posredovanje i usluge, Praška 5, 10000 Zagreb zastupanog po punomoćniku OD LEKO I PARTNERI; CROATIA BANKA, dioničko društvo, Roberta Frangeša Mihanovića 9, 10000 Zagreb; HEP - Opskrba d.o.o. za opskrbu potrošača električnom, toplinskom energijom i plinom, Ulica grada Vukovara 37, 10000 Zagreb; SLOBODNA DALMACIJA izdavačka i tiskarska djelatnost, dioničko društvo, Ulica Hrvatske Mornarice 4, 21000 Split; Splitska banka dioničko društvo, Domovinskog rata 61, 21000 Split; Hilding Anders društvo s ograničenom odgovornošću za proizvodnju i trgovinu, Kralja Zvonimira 38, 40323 Prelog zastupanog po punomoćniku GOLUBIĆ I PARTNERI odvjetničko društvo jtd.; VIPnet, društvo s ograničenom odgovornošću za usluge javnih telekomunikacija, Vrtni put 1, 10000 Zagreb; AMAZONA d.o.o. za proizvodnju, trgovinu i usluge, A.Starčevića 98/e, 32260 Gunja</derivirana_varijabla>
  </DomainObject.Predmet.StrankaFormatedWithAdress>
  <DomainObject.Predmet.StrankaFormatedWithAdressOIB>
    <izvorni_sadrzaj> FINANCIJSKA AGENCIJA, RC SPLIT, OIB 85821130368, Mažuranićevo šetalište 24 b, 21000 Split; ČISTOĆA društvo s ograničenom odgovornošću za obavljanje komunalnih djelatnosti održavanja čistoće i odlaganja komunaln, OIB 38812451417, Put Plokita 81, 21000 Split; Financijska agencija, OIB 85821130368, Ulica grada Vukovara 70, 10000 Zagreb; CAPRICORNO, društvo s ograničenom odgovornošću za trgovinu, OIB 09517317411, Hercegovačka 57/A, 21000 Split; Hrvatska radiotelevizija, OIB 68419124305, Prisavlje 3, 10000 Zagreb; Ministarstvo financija RH, OIB 18683136487, Katančićeva 5, 10000 Zagreb zastupanog po punomoćniku Županijsko državno odvjetništvo u Splitu; Marijan Vrdoljak, OIB 48887141877, Blaža Jurjeva Trogiranina 6, 21000 Split zastupanog po punomoćniku LJUBIČIĆ - VRDOLJAK &amp; PARTNERI, Odvjetničko društvo d.o.o.; Grad Split, OIB 78755598868, Branimirova obala 17, 21000 Split; ERSTE CARD CLUB društvo s ograničenom odgovornošću za financijsko posredovanje i usluge, OIB 85941596441, Praška 5, 10000 Zagreb zastupanog po punomoćniku OD LEKO I PARTNERI; CROATIA BANKA, dioničko društvo, OIB 32247795989, Roberta Frangeša Mihanovića 9, 10000 Zagreb; HEP - Opskrba d.o.o. za opskrbu potrošača električnom, toplinskom energijom i plinom, OIB 63073332379, Ulica grada Vukovara 37, 10000 Zagreb; SLOBODNA DALMACIJA izdavačka i tiskarska djelatnost, dioničko društvo, OIB 35075764438, Ulica Hrvatske Mornarice 4, 21000 Split; Splitska banka dioničko društvo, OIB 69326397242, Domovinskog rata 61, 21000 Split; Hilding Anders društvo s ograničenom odgovornošću za proizvodnju i trgovinu, OIB 98594743140, Kralja Zvonimira 38, 40323 Prelog zastupanog po punomoćniku GOLUBIĆ I PARTNERI odvjetničko društvo jtd.; VIPnet, društvo s ograničenom odgovornošću za usluge javnih telekomunikacija, OIB 29524210204, Vrtni put 1, 10000 Zagreb; AMAZONA d.o.o. za proizvodnju, trgovinu i usluge, OIB 67606191179, A.Starčevića 98/e, 32260 Gunja</izvorni_sadrzaj>
    <derivirana_varijabla naziv="DomainObject.Predmet.StrankaFormatedWithAdressOIB_1"> FINANCIJSKA AGENCIJA, RC SPLIT, OIB 85821130368, Mažuranićevo šetalište 24 b, 21000 Split; ČISTOĆA društvo s ograničenom odgovornošću za obavljanje komunalnih djelatnosti održavanja čistoće i odlaganja komunaln, OIB 38812451417, Put Plokita 81, 21000 Split; Financijska agencija, OIB 85821130368, Ulica grada Vukovara 70, 10000 Zagreb; CAPRICORNO, društvo s ograničenom odgovornošću za trgovinu, OIB 09517317411, Hercegovačka 57/A, 21000 Split; Hrvatska radiotelevizija, OIB 68419124305, Prisavlje 3, 10000 Zagreb; Ministarstvo financija RH, OIB 18683136487, Katančićeva 5, 10000 Zagreb zastupanog po punomoćniku Županijsko državno odvjetništvo u Splitu; Marijan Vrdoljak, OIB 48887141877, Blaža Jurjeva Trogiranina 6, 21000 Split zastupanog po punomoćniku LJUBIČIĆ - VRDOLJAK &amp; PARTNERI, Odvjetničko društvo d.o.o.; Grad Split, OIB 78755598868, Branimirova obala 17, 21000 Split; ERSTE CARD CLUB društvo s ograničenom odgovornošću za financijsko posredovanje i usluge, OIB 85941596441, Praška 5, 10000 Zagreb zastupanog po punomoćniku OD LEKO I PARTNERI; CROATIA BANKA, dioničko društvo, OIB 32247795989, Roberta Frangeša Mihanovića 9, 10000 Zagreb; HEP - Opskrba d.o.o. za opskrbu potrošača električnom, toplinskom energijom i plinom, OIB 63073332379, Ulica grada Vukovara 37, 10000 Zagreb; SLOBODNA DALMACIJA izdavačka i tiskarska djelatnost, dioničko društvo, OIB 35075764438, Ulica Hrvatske Mornarice 4, 21000 Split; Splitska banka dioničko društvo, OIB 69326397242, Domovinskog rata 61, 21000 Split; Hilding Anders društvo s ograničenom odgovornošću za proizvodnju i trgovinu, OIB 98594743140, Kralja Zvonimira 38, 40323 Prelog zastupanog po punomoćniku GOLUBIĆ I PARTNERI odvjetničko društvo jtd.; VIPnet, društvo s ograničenom odgovornošću za usluge javnih telekomunikacija, OIB 29524210204, Vrtni put 1, 10000 Zagreb; AMAZONA d.o.o. za proizvodnju, trgovinu i usluge, OIB 67606191179, A.Starčevića 98/e, 32260 Gunja</derivirana_varijabla>
  </DomainObject.Predmet.StrankaFormatedWithAdressOIB>
  <DomainObject.Predmet.StrankaWithAdress>
    <izvorni_sadrzaj>FINANCIJSKA AGENCIJA, RC SPLIT Mažuranićevo šetalište 24 b,21000 Split,ČISTOĆA društvo s ograničenom odgovornošću za obavljanje komunalnih djelatnosti održavanja čistoće i odlaganja komunaln Put Plokita 81,21000 Split,Financijska agencija Ulica grada Vukovara 70,10000 Zagreb,CAPRICORNO, društvo s ograničenom odgovornošću za trgovinu Hercegovačka 57/A,21000 Split,Hrvatska radiotelevizija Prisavlje 3,10000 Zagreb,Ministarstvo financija RH Katančićeva 5,10000 Zagreb,Marijan Vrdoljak Blaža Jurjeva Trogiranina 6,21000 Split,Grad Split Branimirova obala 17,21000 Split,ERSTE CARD CLUB društvo s ograničenom odgovornošću za financijsko posredovanje i usluge Praška 5,10000 Zagreb,CROATIA BANKA, dioničko društvo Roberta Frangeša Mihanovića 9,10000 Zagreb,HEP - Opskrba d.o.o. za opskrbu potrošača električnom, toplinskom energijom i plinom Ulica grada Vukovara 37,10000 Zagreb,SLOBODNA DALMACIJA izdavačka i tiskarska djelatnost, dioničko društvo Ulica Hrvatske Mornarice 4,21000 Split,Splitska banka dioničko društvo Domovinskog rata 61,21000 Split,Hilding Anders društvo s ograničenom odgovornošću za proizvodnju i trgovinu Kralja Zvonimira 38,40323 Prelog,VIPnet, društvo s ograničenom odgovornošću za usluge javnih telekomunikacija Vrtni put 1,10000 Zagreb,AMAZONA d.o.o. za proizvodnju, trgovinu i usluge A.Starčevića 98/e,32260 Gunja</izvorni_sadrzaj>
    <derivirana_varijabla naziv="DomainObject.Predmet.StrankaWithAdress_1">FINANCIJSKA AGENCIJA, RC SPLIT Mažuranićevo šetalište 24 b,21000 Split,ČISTOĆA društvo s ograničenom odgovornošću za obavljanje komunalnih djelatnosti održavanja čistoće i odlaganja komunaln Put Plokita 81,21000 Split,Financijska agencija Ulica grada Vukovara 70,10000 Zagreb,CAPRICORNO, društvo s ograničenom odgovornošću za trgovinu Hercegovačka 57/A,21000 Split,Hrvatska radiotelevizija Prisavlje 3,10000 Zagreb,Ministarstvo financija RH Katančićeva 5,10000 Zagreb,Marijan Vrdoljak Blaža Jurjeva Trogiranina 6,21000 Split,Grad Split Branimirova obala 17,21000 Split,ERSTE CARD CLUB društvo s ograničenom odgovornošću za financijsko posredovanje i usluge Praška 5,10000 Zagreb,CROATIA BANKA, dioničko društvo Roberta Frangeša Mihanovića 9,10000 Zagreb,HEP - Opskrba d.o.o. za opskrbu potrošača električnom, toplinskom energijom i plinom Ulica grada Vukovara 37,10000 Zagreb,SLOBODNA DALMACIJA izdavačka i tiskarska djelatnost, dioničko društvo Ulica Hrvatske Mornarice 4,21000 Split,Splitska banka dioničko društvo Domovinskog rata 61,21000 Split,Hilding Anders društvo s ograničenom odgovornošću za proizvodnju i trgovinu Kralja Zvonimira 38,40323 Prelog,VIPnet, društvo s ograničenom odgovornošću za usluge javnih telekomunikacija Vrtni put 1,10000 Zagreb,AMAZONA d.o.o. za proizvodnju, trgovinu i usluge A.Starčevića 98/e,32260 Gunja</derivirana_varijabla>
  </DomainObject.Predmet.StrankaWithAdress>
  <DomainObject.Predmet.StrankaWithAdressOIB>
    <izvorni_sadrzaj>FINANCIJSKA AGENCIJA, RC SPLIT, OIB 85821130368, Mažuranićevo šetalište 24 b,21000 Split,ČISTOĆA društvo s ograničenom odgovornošću za obavljanje komunalnih djelatnosti održavanja čistoće i odlaganja komunaln, OIB 38812451417, Put Plokita 81,21000 Split,Financijska agencija, OIB 85821130368, Ulica grada Vukovara 70,10000 Zagreb,CAPRICORNO, društvo s ograničenom odgovornošću za trgovinu, OIB 09517317411, Hercegovačka 57/A,21000 Split,Hrvatska radiotelevizija, OIB 68419124305, Prisavlje 3,10000 Zagreb,Ministarstvo financija RH, OIB 18683136487, Katančićeva 5,10000 Zagreb,Marijan Vrdoljak, OIB 48887141877, Blaža Jurjeva Trogiranina 6,21000 Split,Grad Split, OIB 78755598868, Branimirova obala 17,21000 Split,ERSTE CARD CLUB društvo s ograničenom odgovornošću za financijsko posredovanje i usluge, OIB 85941596441, Praška 5,10000 Zagreb,CROATIA BANKA, dioničko društvo, OIB 32247795989, Roberta Frangeša Mihanovića 9,10000 Zagreb,HEP - Opskrba d.o.o. za opskrbu potrošača električnom, toplinskom energijom i plinom, OIB 63073332379, Ulica grada Vukovara 37,10000 Zagreb,SLOBODNA DALMACIJA izdavačka i tiskarska djelatnost, dioničko društvo, OIB 35075764438, Ulica Hrvatske Mornarice 4,21000 Split,Splitska banka dioničko društvo, OIB 69326397242, Domovinskog rata 61,21000 Split,Hilding Anders društvo s ograničenom odgovornošću za proizvodnju i trgovinu, OIB 98594743140, Kralja Zvonimira 38,40323 Prelog,VIPnet, društvo s ograničenom odgovornošću za usluge javnih telekomunikacija, OIB 29524210204, Vrtni put 1,10000 Zagreb,AMAZONA d.o.o. za proizvodnju, trgovinu i usluge, OIB 67606191179, A.Starčevića 98/e,32260 Gunja</izvorni_sadrzaj>
    <derivirana_varijabla naziv="DomainObject.Predmet.StrankaWithAdressOIB_1">FINANCIJSKA AGENCIJA, RC SPLIT, OIB 85821130368, Mažuranićevo šetalište 24 b,21000 Split,ČISTOĆA društvo s ograničenom odgovornošću za obavljanje komunalnih djelatnosti održavanja čistoće i odlaganja komunaln, OIB 38812451417, Put Plokita 81,21000 Split,Financijska agencija, OIB 85821130368, Ulica grada Vukovara 70,10000 Zagreb,CAPRICORNO, društvo s ograničenom odgovornošću za trgovinu, OIB 09517317411, Hercegovačka 57/A,21000 Split,Hrvatska radiotelevizija, OIB 68419124305, Prisavlje 3,10000 Zagreb,Ministarstvo financija RH, OIB 18683136487, Katančićeva 5,10000 Zagreb,Marijan Vrdoljak, OIB 48887141877, Blaža Jurjeva Trogiranina 6,21000 Split,Grad Split, OIB 78755598868, Branimirova obala 17,21000 Split,ERSTE CARD CLUB društvo s ograničenom odgovornošću za financijsko posredovanje i usluge, OIB 85941596441, Praška 5,10000 Zagreb,CROATIA BANKA, dioničko društvo, OIB 32247795989, Roberta Frangeša Mihanovića 9,10000 Zagreb,HEP - Opskrba d.o.o. za opskrbu potrošača električnom, toplinskom energijom i plinom, OIB 63073332379, Ulica grada Vukovara 37,10000 Zagreb,SLOBODNA DALMACIJA izdavačka i tiskarska djelatnost, dioničko društvo, OIB 35075764438, Ulica Hrvatske Mornarice 4,21000 Split,Splitska banka dioničko društvo, OIB 69326397242, Domovinskog rata 61,21000 Split,Hilding Anders društvo s ograničenom odgovornošću za proizvodnju i trgovinu, OIB 98594743140, Kralja Zvonimira 38,40323 Prelog,VIPnet, društvo s ograničenom odgovornošću za usluge javnih telekomunikacija, OIB 29524210204, Vrtni put 1,10000 Zagreb,AMAZONA d.o.o. za proizvodnju, trgovinu i usluge, OIB 67606191179, A.Starčevića 98/e,32260 Gunja</derivirana_varijabla>
  </DomainObject.Predmet.StrankaWithAdressOIB>
  <DomainObject.Predmet.StrankaNazivFormated>
    <izvorni_sadrzaj>FINANCIJSKA AGENCIJA, RC SPLIT,ČISTOĆA društvo s ograničenom odgovornošću za obavljanje komunalnih djelatnosti održavanja čistoće i odlaganja komunaln,Financijska agencija,CAPRICORNO, društvo s ograničenom odgovornošću za trgovinu,Hrvatska radiotelevizija,Ministarstvo financija RH,Marijan Vrdoljak,Grad Split,ERSTE CARD CLUB društvo s ograničenom odgovornošću za financijsko posredovanje i usluge,CROATIA BANKA, dioničko društvo,HEP - Opskrba d.o.o. za opskrbu potrošača električnom, toplinskom energijom i plinom,SLOBODNA DALMACIJA izdavačka i tiskarska djelatnost, dioničko društvo,Splitska banka dioničko društvo,Hilding Anders društvo s ograničenom odgovornošću za proizvodnju i trgovinu,VIPnet, društvo s ograničenom odgovornošću za usluge javnih telekomunikacija,AMAZONA d.o.o. za proizvodnju, trgovinu i usluge</izvorni_sadrzaj>
    <derivirana_varijabla naziv="DomainObject.Predmet.StrankaNazivFormated_1">FINANCIJSKA AGENCIJA, RC SPLIT,ČISTOĆA društvo s ograničenom odgovornošću za obavljanje komunalnih djelatnosti održavanja čistoće i odlaganja komunaln,Financijska agencija,CAPRICORNO, društvo s ograničenom odgovornošću za trgovinu,Hrvatska radiotelevizija,Ministarstvo financija RH,Marijan Vrdoljak,Grad Split,ERSTE CARD CLUB društvo s ograničenom odgovornošću za financijsko posredovanje i usluge,CROATIA BANKA, dioničko društvo,HEP - Opskrba d.o.o. za opskrbu potrošača električnom, toplinskom energijom i plinom,SLOBODNA DALMACIJA izdavačka i tiskarska djelatnost, dioničko društvo,Splitska banka dioničko društvo,Hilding Anders društvo s ograničenom odgovornošću za proizvodnju i trgovinu,VIPnet, društvo s ograničenom odgovornošću za usluge javnih telekomunikacija,AMAZONA d.o.o. za proizvodnju, trgovinu i usluge</derivirana_varijabla>
  </DomainObject.Predmet.StrankaNazivFormated>
  <DomainObject.Predmet.StrankaNazivFormatedOIB>
    <izvorni_sadrzaj>FINANCIJSKA AGENCIJA, RC SPLIT, OIB 85821130368,ČISTOĆA društvo s ograničenom odgovornošću za obavljanje komunalnih djelatnosti održavanja čistoće i odlaganja komunaln, OIB 38812451417,Financijska agencija, OIB 85821130368,CAPRICORNO, društvo s ograničenom odgovornošću za trgovinu, OIB 09517317411,Hrvatska radiotelevizija, OIB 68419124305,Ministarstvo financija RH, OIB 18683136487,Marijan Vrdoljak, OIB 48887141877,Grad Split, OIB 78755598868,ERSTE CARD CLUB društvo s ograničenom odgovornošću za financijsko posredovanje i usluge, OIB 85941596441,CROATIA BANKA, dioničko društvo, OIB 32247795989,HEP - Opskrba d.o.o. za opskrbu potrošača električnom, toplinskom energijom i plinom, OIB 63073332379,SLOBODNA DALMACIJA izdavačka i tiskarska djelatnost, dioničko društvo, OIB 35075764438,Splitska banka dioničko društvo, OIB 69326397242,Hilding Anders društvo s ograničenom odgovornošću za proizvodnju i trgovinu, OIB 98594743140,VIPnet, društvo s ograničenom odgovornošću za usluge javnih telekomunikacija, OIB 29524210204,AMAZONA d.o.o. za proizvodnju, trgovinu i usluge, OIB 67606191179</izvorni_sadrzaj>
    <derivirana_varijabla naziv="DomainObject.Predmet.StrankaNazivFormatedOIB_1">FINANCIJSKA AGENCIJA, RC SPLIT, OIB 85821130368,ČISTOĆA društvo s ograničenom odgovornošću za obavljanje komunalnih djelatnosti održavanja čistoće i odlaganja komunaln, OIB 38812451417,Financijska agencija, OIB 85821130368,CAPRICORNO, društvo s ograničenom odgovornošću za trgovinu, OIB 09517317411,Hrvatska radiotelevizija, OIB 68419124305,Ministarstvo financija RH, OIB 18683136487,Marijan Vrdoljak, OIB 48887141877,Grad Split, OIB 78755598868,ERSTE CARD CLUB društvo s ograničenom odgovornošću za financijsko posredovanje i usluge, OIB 85941596441,CROATIA BANKA, dioničko društvo, OIB 32247795989,HEP - Opskrba d.o.o. za opskrbu potrošača električnom, toplinskom energijom i plinom, OIB 63073332379,SLOBODNA DALMACIJA izdavačka i tiskarska djelatnost, dioničko društvo, OIB 35075764438,Splitska banka dioničko društvo, OIB 69326397242,Hilding Anders društvo s ograničenom odgovornošću za proizvodnju i trgovinu, OIB 98594743140,VIPnet, društvo s ograničenom odgovornošću za usluge javnih telekomunikacija, OIB 29524210204,AMAZONA d.o.o. za proizvodnju, trgovinu i usluge, OIB 67606191179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705149.42</izvorni_sadrzaj>
    <derivirana_varijabla naziv="DomainObject.Predmet.TrenutnaVrijednost_1">705149.42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 zastupanog po punomoćniku Županijsko državno odvjetništvo u Splitu</item>
      <item>Marijan Vrdoljak zastupanog po punomoćniku LJUBIČIĆ - VRDOLJAK &amp; PARTNERI, Odvjetničko društvo d.o.o.</item>
      <item>Grad Split</item>
      <item>ERSTE CARD CLUB društvo s ograničenom odgovornošću za financijsko posredovanje i usluge zastupanog po punomoćniku 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 zastupanog po punomoćniku GOLUBIĆ I PARTNERI odvjetničko društvo jtd.</item>
      <item>VIPnet, društvo s ograničenom odgovornošću za usluge javnih telekomunikacija</item>
      <item>AMAZONA d.o.o. za proizvodnju, trgovinu i usluge</item>
    </izvorni_sadrzaj>
    <derivirana_varijabla naziv="DomainObject.Predmet.StrankaListFormated_1">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 zastupanog po punomoćniku Županijsko državno odvjetništvo u Splitu</item>
      <item>Marijan Vrdoljak zastupanog po punomoćniku LJUBIČIĆ - VRDOLJAK &amp; PARTNERI, Odvjetničko društvo d.o.o.</item>
      <item>Grad Split</item>
      <item>ERSTE CARD CLUB društvo s ograničenom odgovornošću za financijsko posredovanje i usluge zastupanog po punomoćniku 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 zastupanog po punomoćniku GOLUBIĆ I PARTNERI odvjetničko društvo jtd.</item>
      <item>VIPnet, društvo s ograničenom odgovornošću za usluge javnih telekomunikacija</item>
      <item>AMAZONA d.o.o. za proizvodnju, trgovinu i usluge</item>
    </derivirana_varijabla>
  </DomainObject.Predmet.StrankaListFormated>
  <DomainObject.Predmet.StrankaListFormatedOIB>
    <izvorni_sadrzaj>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 zastupanog po punomoćniku Županijsko državno odvjetništvo u Splitu</item>
      <item>Marijan Vrdoljak, OIB 48887141877 zastupanog po punomoćniku LJUBIČIĆ - VRDOLJAK &amp; PARTNERI, Odvjetničko društvo d.o.o.</item>
      <item>Grad Split, OIB 78755598868</item>
      <item>ERSTE CARD CLUB društvo s ograničenom odgovornošću za financijsko posredovanje i usluge, OIB 85941596441 zastupanog po punomoćniku OD LEKO I PARTNERI</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 zastupanog po punomoćniku GOLUBIĆ I PARTNERI odvjetničko društvo jtd.</item>
      <item>VIPnet, društvo s ograničenom odgovornošću za usluge javnih telekomunikacija, OIB 29524210204</item>
      <item>AMAZONA d.o.o. za proizvodnju, trgovinu i usluge, OIB 67606191179</item>
    </izvorni_sadrzaj>
    <derivirana_varijabla naziv="DomainObject.Predmet.StrankaListFormatedOIB_1">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 zastupanog po punomoćniku Županijsko državno odvjetništvo u Splitu</item>
      <item>Marijan Vrdoljak, OIB 48887141877 zastupanog po punomoćniku LJUBIČIĆ - VRDOLJAK &amp; PARTNERI, Odvjetničko društvo d.o.o.</item>
      <item>Grad Split, OIB 78755598868</item>
      <item>ERSTE CARD CLUB društvo s ograničenom odgovornošću za financijsko posredovanje i usluge, OIB 85941596441 zastupanog po punomoćniku OD LEKO I PARTNERI</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 zastupanog po punomoćniku GOLUBIĆ I PARTNERI odvjetničko društvo jtd.</item>
      <item>VIPnet, društvo s ograničenom odgovornošću za usluge javnih telekomunikacija, OIB 29524210204</item>
      <item>AMAZONA d.o.o. za proizvodnju, trgovinu i usluge, OIB 67606191179</item>
    </derivirana_varijabla>
  </DomainObject.Predmet.StrankaListFormatedOIB>
  <DomainObject.Predmet.StrankaListFormatedWithAdress>
    <izvorni_sadrzaj>
      <item>FINANCIJSKA AGENCIJA, RC SPLIT, Mažuranićevo šetalište 24 b, 21000 Split</item>
      <item>ČISTOĆA društvo s ograničenom odgovornošću za obavljanje komunalnih djelatnosti održavanja čistoće i odlaganja komunaln, Put Plokita 81, 21000 Split</item>
      <item>Financijska agencija, Ulica grada Vukovara 70, 10000 Zagreb</item>
      <item>CAPRICORNO, društvo s ograničenom odgovornošću za trgovinu, Hercegovačka 57/A, 21000 Split</item>
      <item>Hrvatska radiotelevizija, Prisavlje 3, 10000 Zagreb</item>
      <item>Ministarstvo financija RH, Katančićeva 5, 10000 Zagreb zastupanog po punomoćniku Županijsko državno odvjetništvo u Splitu</item>
      <item>Marijan Vrdoljak, Blaža Jurjeva Trogiranina 6, 21000 Split zastupanog po punomoćniku LJUBIČIĆ - VRDOLJAK &amp; PARTNERI, Odvjetničko društvo d.o.o.</item>
      <item>Grad Split, Branimirova obala 17, 21000 Split</item>
      <item>ERSTE CARD CLUB društvo s ograničenom odgovornošću za financijsko posredovanje i usluge, Praška 5, 10000 Zagreb zastupanog po punomoćniku OD LEKO I PARTNERI</item>
      <item>CROATIA BANKA, dioničko društvo, Roberta Frangeša Mihanovića 9, 10000 Zagreb</item>
      <item>HEP - Opskrba d.o.o. za opskrbu potrošača električnom, toplinskom energijom i plinom, Ulica grada Vukovara 37, 10000 Zagreb</item>
      <item>SLOBODNA DALMACIJA izdavačka i tiskarska djelatnost, dioničko društvo, Ulica Hrvatske Mornarice 4, 21000 Split</item>
      <item>Splitska banka dioničko društvo, Domovinskog rata 61, 21000 Split</item>
      <item>Hilding Anders društvo s ograničenom odgovornošću za proizvodnju i trgovinu, Kralja Zvonimira 38, 40323 Prelog zastupanog po punomoćniku GOLUBIĆ I PARTNERI odvjetničko društvo jtd.</item>
      <item>VIPnet, društvo s ograničenom odgovornošću za usluge javnih telekomunikacija, Vrtni put 1, 10000 Zagreb</item>
      <item>AMAZONA d.o.o. za proizvodnju, trgovinu i usluge, A.Starčevića 98/e, 32260 Gunja</item>
    </izvorni_sadrzaj>
    <derivirana_varijabla naziv="DomainObject.Predmet.StrankaListFormatedWithAdress_1">
      <item>FINANCIJSKA AGENCIJA, RC SPLIT, Mažuranićevo šetalište 24 b, 21000 Split</item>
      <item>ČISTOĆA društvo s ograničenom odgovornošću za obavljanje komunalnih djelatnosti održavanja čistoće i odlaganja komunaln, Put Plokita 81, 21000 Split</item>
      <item>Financijska agencija, Ulica grada Vukovara 70, 10000 Zagreb</item>
      <item>CAPRICORNO, društvo s ograničenom odgovornošću za trgovinu, Hercegovačka 57/A, 21000 Split</item>
      <item>Hrvatska radiotelevizija, Prisavlje 3, 10000 Zagreb</item>
      <item>Ministarstvo financija RH, Katančićeva 5, 10000 Zagreb zastupanog po punomoćniku Županijsko državno odvjetništvo u Splitu</item>
      <item>Marijan Vrdoljak, Blaža Jurjeva Trogiranina 6, 21000 Split zastupanog po punomoćniku LJUBIČIĆ - VRDOLJAK &amp; PARTNERI, Odvjetničko društvo d.o.o.</item>
      <item>Grad Split, Branimirova obala 17, 21000 Split</item>
      <item>ERSTE CARD CLUB društvo s ograničenom odgovornošću za financijsko posredovanje i usluge, Praška 5, 10000 Zagreb zastupanog po punomoćniku OD LEKO I PARTNERI</item>
      <item>CROATIA BANKA, dioničko društvo, Roberta Frangeša Mihanovića 9, 10000 Zagreb</item>
      <item>HEP - Opskrba d.o.o. za opskrbu potrošača električnom, toplinskom energijom i plinom, Ulica grada Vukovara 37, 10000 Zagreb</item>
      <item>SLOBODNA DALMACIJA izdavačka i tiskarska djelatnost, dioničko društvo, Ulica Hrvatske Mornarice 4, 21000 Split</item>
      <item>Splitska banka dioničko društvo, Domovinskog rata 61, 21000 Split</item>
      <item>Hilding Anders društvo s ograničenom odgovornošću za proizvodnju i trgovinu, Kralja Zvonimira 38, 40323 Prelog zastupanog po punomoćniku GOLUBIĆ I PARTNERI odvjetničko društvo jtd.</item>
      <item>VIPnet, društvo s ograničenom odgovornošću za usluge javnih telekomunikacija, Vrtni put 1, 10000 Zagreb</item>
      <item>AMAZONA d.o.o. za proizvodnju, trgovinu i usluge, A.Starčevića 98/e, 32260 Gunja</item>
    </derivirana_varijabla>
  </DomainObject.Predmet.StrankaListFormatedWithAdress>
  <DomainObject.Predmet.StrankaListFormatedWithAdressOIB>
    <izvorni_sadrzaj>
      <item>FINANCIJSKA AGENCIJA, RC SPLIT, OIB 85821130368, Mažuranićevo šetalište 24 b, 21000 Split</item>
      <item>ČISTOĆA društvo s ograničenom odgovornošću za obavljanje komunalnih djelatnosti održavanja čistoće i odlaganja komunaln, OIB 38812451417, Put Plokita 81, 21000 Split</item>
      <item>Financijska agencija, OIB 85821130368, Ulica grada Vukovara 70, 10000 Zagreb</item>
      <item>CAPRICORNO, društvo s ograničenom odgovornošću za trgovinu, OIB 09517317411, Hercegovačka 57/A, 21000 Split</item>
      <item>Hrvatska radiotelevizija, OIB 68419124305, Prisavlje 3, 10000 Zagreb</item>
      <item>Ministarstvo financija RH, OIB 18683136487, Katančićeva 5, 10000 Zagreb zastupanog po punomoćniku Županijsko državno odvjetništvo u Splitu</item>
      <item>Marijan Vrdoljak, OIB 48887141877, Blaža Jurjeva Trogiranina 6, 21000 Split zastupanog po punomoćniku LJUBIČIĆ - VRDOLJAK &amp; PARTNERI, Odvjetničko društvo d.o.o.</item>
      <item>Grad Split, OIB 78755598868, Branimirova obala 17, 21000 Split</item>
      <item>ERSTE CARD CLUB društvo s ograničenom odgovornošću za financijsko posredovanje i usluge, OIB 85941596441, Praška 5, 10000 Zagreb zastupanog po punomoćniku OD LEKO I PARTNERI</item>
      <item>CROATIA BANKA, dioničko društvo, OIB 32247795989, Roberta Frangeša Mihanovića 9, 10000 Zagreb</item>
      <item>HEP - Opskrba d.o.o. za opskrbu potrošača električnom, toplinskom energijom i plinom, OIB 63073332379, Ulica grada Vukovara 37, 10000 Zagreb</item>
      <item>SLOBODNA DALMACIJA izdavačka i tiskarska djelatnost, dioničko društvo, OIB 35075764438, Ulica Hrvatske Mornarice 4, 21000 Split</item>
      <item>Splitska banka dioničko društvo, OIB 69326397242, Domovinskog rata 61, 21000 Split</item>
      <item>Hilding Anders društvo s ograničenom odgovornošću za proizvodnju i trgovinu, OIB 98594743140, Kralja Zvonimira 38, 40323 Prelog zastupanog po punomoćniku GOLUBIĆ I PARTNERI odvjetničko društvo jtd.</item>
      <item>VIPnet, društvo s ograničenom odgovornošću za usluge javnih telekomunikacija, OIB 29524210204, Vrtni put 1, 10000 Zagreb</item>
      <item>AMAZONA d.o.o. za proizvodnju, trgovinu i usluge, OIB 67606191179, A.Starčevića 98/e, 32260 Gunja</item>
    </izvorni_sadrzaj>
    <derivirana_varijabla naziv="DomainObject.Predmet.StrankaListFormatedWithAdressOIB_1">
      <item>FINANCIJSKA AGENCIJA, RC SPLIT, OIB 85821130368, Mažuranićevo šetalište 24 b, 21000 Split</item>
      <item>ČISTOĆA društvo s ograničenom odgovornošću za obavljanje komunalnih djelatnosti održavanja čistoće i odlaganja komunaln, OIB 38812451417, Put Plokita 81, 21000 Split</item>
      <item>Financijska agencija, OIB 85821130368, Ulica grada Vukovara 70, 10000 Zagreb</item>
      <item>CAPRICORNO, društvo s ograničenom odgovornošću za trgovinu, OIB 09517317411, Hercegovačka 57/A, 21000 Split</item>
      <item>Hrvatska radiotelevizija, OIB 68419124305, Prisavlje 3, 10000 Zagreb</item>
      <item>Ministarstvo financija RH, OIB 18683136487, Katančićeva 5, 10000 Zagreb zastupanog po punomoćniku Županijsko državno odvjetništvo u Splitu</item>
      <item>Marijan Vrdoljak, OIB 48887141877, Blaža Jurjeva Trogiranina 6, 21000 Split zastupanog po punomoćniku LJUBIČIĆ - VRDOLJAK &amp; PARTNERI, Odvjetničko društvo d.o.o.</item>
      <item>Grad Split, OIB 78755598868, Branimirova obala 17, 21000 Split</item>
      <item>ERSTE CARD CLUB društvo s ograničenom odgovornošću za financijsko posredovanje i usluge, OIB 85941596441, Praška 5, 10000 Zagreb zastupanog po punomoćniku OD LEKO I PARTNERI</item>
      <item>CROATIA BANKA, dioničko društvo, OIB 32247795989, Roberta Frangeša Mihanovića 9, 10000 Zagreb</item>
      <item>HEP - Opskrba d.o.o. za opskrbu potrošača električnom, toplinskom energijom i plinom, OIB 63073332379, Ulica grada Vukovara 37, 10000 Zagreb</item>
      <item>SLOBODNA DALMACIJA izdavačka i tiskarska djelatnost, dioničko društvo, OIB 35075764438, Ulica Hrvatske Mornarice 4, 21000 Split</item>
      <item>Splitska banka dioničko društvo, OIB 69326397242, Domovinskog rata 61, 21000 Split</item>
      <item>Hilding Anders društvo s ograničenom odgovornošću za proizvodnju i trgovinu, OIB 98594743140, Kralja Zvonimira 38, 40323 Prelog zastupanog po punomoćniku GOLUBIĆ I PARTNERI odvjetničko društvo jtd.</item>
      <item>VIPnet, društvo s ograničenom odgovornošću za usluge javnih telekomunikacija, OIB 29524210204, Vrtni put 1, 10000 Zagreb</item>
      <item>AMAZONA d.o.o. za proizvodnju, trgovinu i usluge, OIB 67606191179, A.Starčevića 98/e, 32260 Gunja</item>
    </derivirana_varijabla>
  </DomainObject.Predmet.StrankaListFormatedWithAdressOIB>
  <DomainObject.Predmet.StrankaListNazivFormated>
    <izvorni_sadrzaj>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Marijan Vrdoljak</item>
      <item>Grad Split</item>
      <item>ERSTE CARD CLUB društvo s ograničenom odgovornošću za financijsko posredovanje i usluge</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VIPnet, društvo s ograničenom odgovornošću za usluge javnih telekomunikacija</item>
      <item>AMAZONA d.o.o. za proizvodnju, trgovinu i usluge</item>
    </izvorni_sadrzaj>
    <derivirana_varijabla naziv="DomainObject.Predmet.StrankaListNazivFormated_1">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Marijan Vrdoljak</item>
      <item>Grad Split</item>
      <item>ERSTE CARD CLUB društvo s ograničenom odgovornošću za financijsko posredovanje i usluge</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VIPnet, društvo s ograničenom odgovornošću za usluge javnih telekomunikacija</item>
      <item>AMAZONA d.o.o. za proizvodnju, trgovinu i usluge</item>
    </derivirana_varijabla>
  </DomainObject.Predmet.StrankaListNazivFormated>
  <DomainObject.Predmet.StrankaListNazivFormatedOIB>
    <izvorni_sadrzaj>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item>
      <item>Marijan Vrdoljak, OIB 48887141877</item>
      <item>Grad Split, OIB 78755598868</item>
      <item>ERSTE CARD CLUB društvo s ograničenom odgovornošću za financijsko posredovanje i usluge, OIB 85941596441</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item>
      <item>VIPnet, društvo s ograničenom odgovornošću za usluge javnih telekomunikacija, OIB 29524210204</item>
      <item>AMAZONA d.o.o. za proizvodnju, trgovinu i usluge, OIB 67606191179</item>
    </izvorni_sadrzaj>
    <derivirana_varijabla naziv="DomainObject.Predmet.StrankaListNazivFormatedOIB_1">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item>
      <item>Marijan Vrdoljak, OIB 48887141877</item>
      <item>Grad Split, OIB 78755598868</item>
      <item>ERSTE CARD CLUB društvo s ograničenom odgovornošću za financijsko posredovanje i usluge, OIB 85941596441</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item>
      <item>VIPnet, društvo s ograničenom odgovornošću za usluge javnih telekomunikacija, OIB 29524210204</item>
      <item>AMAZONA d.o.o. za proizvodnju, trgovinu i usluge, OIB 67606191179</item>
    </derivirana_varijabla>
  </DomainObject.Predmet.StrankaListNazivFormatedOIB>
  <DomainObject.Predmet.ProtuStrankaListFormated>
    <izvorni_sadrzaj>
      <item>DOMA &amp; NUTJAK, d.o.o. za trgovinu i usluge u stečaju</item>
    </izvorni_sadrzaj>
    <derivirana_varijabla naziv="DomainObject.Predmet.ProtuStrankaListFormated_1">
      <item>DOMA &amp; NUTJAK, d.o.o. za trgovinu i usluge u stečaju</item>
    </derivirana_varijabla>
  </DomainObject.Predmet.ProtuStrankaListFormated>
  <DomainObject.Predmet.ProtuStrankaListFormatedOIB>
    <izvorni_sadrzaj>
      <item>DOMA &amp; NUTJAK, d.o.o. za trgovinu i usluge u stečaju, OIB 07371141231</item>
    </izvorni_sadrzaj>
    <derivirana_varijabla naziv="DomainObject.Predmet.ProtuStrankaListFormatedOIB_1">
      <item>DOMA &amp; NUTJAK, d.o.o. za trgovinu i usluge u stečaju, OIB 07371141231</item>
    </derivirana_varijabla>
  </DomainObject.Predmet.ProtuStrankaListFormatedOIB>
  <DomainObject.Predmet.ProtuStrankaListFormatedWithAdress>
    <izvorni_sadrzaj>
      <item>DOMA &amp; NUTJAK, d.o.o. za trgovinu i usluge u stečaju, Put Vrbovnika/bb, 21311 Stobreč</item>
    </izvorni_sadrzaj>
    <derivirana_varijabla naziv="DomainObject.Predmet.ProtuStrankaListFormatedWithAdress_1">
      <item>DOMA &amp; NUTJAK, d.o.o. za trgovinu i usluge u stečaju, Put Vrbovnika/bb, 21311 Stobreč</item>
    </derivirana_varijabla>
  </DomainObject.Predmet.ProtuStrankaListFormatedWithAdress>
  <DomainObject.Predmet.ProtuStrankaListFormatedWithAdressOIB>
    <izvorni_sadrzaj>
      <item>DOMA &amp; NUTJAK, d.o.o. za trgovinu i usluge u stečaju, OIB 07371141231, Put Vrbovnika/bb, 21311 Stobreč</item>
    </izvorni_sadrzaj>
    <derivirana_varijabla naziv="DomainObject.Predmet.ProtuStrankaListFormatedWithAdressOIB_1">
      <item>DOMA &amp; NUTJAK, d.o.o. za trgovinu i usluge u stečaju, OIB 07371141231, Put Vrbovnika/bb, 21311 Stobreč</item>
    </derivirana_varijabla>
  </DomainObject.Predmet.ProtuStrankaListFormatedWithAdressOIB>
  <DomainObject.Predmet.ProtuStrankaListNazivFormated>
    <izvorni_sadrzaj>
      <item>DOMA &amp; NUTJAK, d.o.o. za trgovinu i usluge u stečaju</item>
    </izvorni_sadrzaj>
    <derivirana_varijabla naziv="DomainObject.Predmet.ProtuStrankaListNazivFormated_1">
      <item>DOMA &amp; NUTJAK, d.o.o. za trgovinu i usluge u stečaju</item>
    </derivirana_varijabla>
  </DomainObject.Predmet.ProtuStrankaListNazivFormated>
  <DomainObject.Predmet.ProtuStrankaListNazivFormatedOIB>
    <izvorni_sadrzaj>
      <item>DOMA &amp; NUTJAK, d.o.o. za trgovinu i usluge u stečaju, OIB 07371141231</item>
    </izvorni_sadrzaj>
    <derivirana_varijabla naziv="DomainObject.Predmet.ProtuStrankaListNazivFormatedOIB_1">
      <item>DOMA &amp; NUTJAK, d.o.o. za trgovinu i usluge u stečaju, OIB 07371141231</item>
    </derivirana_varijabla>
  </DomainObject.Predmet.ProtuStrankaListNazivFormatedOIB>
  <DomainObject.Predmet.OstaliListFormated>
    <izvorni_sadrzaj>
      <item>Ante Marušić</item>
      <item>Županijsko državno odvjetništvo u Splitu punomoćnik sudionika u postupku Ministarstvo financija RH</item>
      <item>LJUBIČIĆ - VRDOLJAK &amp; PARTNERI, Odvjetničko društvo d.o.o. punomoćnik sudionika u postupku Marijan Vrdoljak</item>
      <item>OD LEKO I PARTNERI punomoćnik sudionika u postupku ERSTE CARD CLUB društvo s ograničenom odgovornošću za financijsko posredovanje i usluge</item>
      <item>GOLUBIĆ I PARTNERI odvjetničko društvo jtd. punomoćnik sudionika u postupku Hilding Anders društvo s ograničenom odgovornošću za proizvodnju i trgovinu</item>
    </izvorni_sadrzaj>
    <derivirana_varijabla naziv="DomainObject.Predmet.OstaliListFormated_1">
      <item>Ante Marušić</item>
      <item>Županijsko državno odvjetništvo u Splitu punomoćnik sudionika u postupku Ministarstvo financija RH</item>
      <item>LJUBIČIĆ - VRDOLJAK &amp; PARTNERI, Odvjetničko društvo d.o.o. punomoćnik sudionika u postupku Marijan Vrdoljak</item>
      <item>OD LEKO I PARTNERI punomoćnik sudionika u postupku ERSTE CARD CLUB društvo s ograničenom odgovornošću za financijsko posredovanje i usluge</item>
      <item>GOLUBIĆ I PARTNERI odvjetničko društvo jtd. punomoćnik sudionika u postupku Hilding Anders društvo s ograničenom odgovornošću za proizvodnju i trgovinu</item>
    </derivirana_varijabla>
  </DomainObject.Predmet.OstaliListFormated>
  <DomainObject.Predmet.OstaliListFormatedOIB>
    <izvorni_sadrzaj>
      <item>Ante Marušić, OIB 85411827783</item>
      <item>Županijsko državno odvjetništvo u Splitu punomoćnik sudionika u postupku Ministarstvo financija RH</item>
      <item>LJUBIČIĆ - VRDOLJAK &amp; PARTNERI, Odvjetničko društvo d.o.o., OIB 02942315522 punomoćnik sudionika u postupku Marijan Vrdoljak</item>
      <item>OD LEKO I PARTNERI punomoćnik sudionika u postupku ERSTE CARD CLUB društvo s ograničenom odgovornošću za financijsko posredovanje i usluge</item>
      <item>GOLUBIĆ I PARTNERI odvjetničko društvo jtd., OIB 33787960971 punomoćnik sudionika u postupku Hilding Anders društvo s ograničenom odgovornošću za proizvodnju i trgovinu</item>
    </izvorni_sadrzaj>
    <derivirana_varijabla naziv="DomainObject.Predmet.OstaliListFormatedOIB_1">
      <item>Ante Marušić, OIB 85411827783</item>
      <item>Županijsko državno odvjetništvo u Splitu punomoćnik sudionika u postupku Ministarstvo financija RH</item>
      <item>LJUBIČIĆ - VRDOLJAK &amp; PARTNERI, Odvjetničko društvo d.o.o., OIB 02942315522 punomoćnik sudionika u postupku Marijan Vrdoljak</item>
      <item>OD LEKO I PARTNERI punomoćnik sudionika u postupku ERSTE CARD CLUB društvo s ograničenom odgovornošću za financijsko posredovanje i usluge</item>
      <item>GOLUBIĆ I PARTNERI odvjetničko društvo jtd., OIB 33787960971 punomoćnik sudionika u postupku Hilding Anders društvo s ograničenom odgovornošću za proizvodnju i trgovinu</item>
    </derivirana_varijabla>
  </DomainObject.Predmet.OstaliListFormatedOIB>
  <DomainObject.Predmet.OstaliListFormatedWithAdress>
    <izvorni_sadrzaj>
      <item>Ante Marušić, Fra Bone Razmilovića 5, 21000 Split</item>
      <item>Županijsko državno odvjetništvo u Splitu, Gundulićeva 29a, 21000 Split punomoćnik sudionika u postupku Ministarstvo financija RH</item>
      <item>LJUBIČIĆ - VRDOLJAK &amp; PARTNERI, Odvjetničko društvo d.o.o.,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Amruševa 13, 10000 Zagreb punomoćnik sudionika u postupku Hilding Anders društvo s ograničenom odgovornošću za proizvodnju i trgovinu</item>
    </izvorni_sadrzaj>
    <derivirana_varijabla naziv="DomainObject.Predmet.OstaliListFormatedWithAdress_1">
      <item>Ante Marušić, Fra Bone Razmilovića 5, 21000 Split</item>
      <item>Županijsko državno odvjetništvo u Splitu, Gundulićeva 29a, 21000 Split punomoćnik sudionika u postupku Ministarstvo financija RH</item>
      <item>LJUBIČIĆ - VRDOLJAK &amp; PARTNERI, Odvjetničko društvo d.o.o.,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Amruševa 13, 10000 Zagreb punomoćnik sudionika u postupku Hilding Anders društvo s ograničenom odgovornošću za proizvodnju i trgovinu</item>
    </derivirana_varijabla>
  </DomainObject.Predmet.OstaliListFormatedWithAdress>
  <DomainObject.Predmet.OstaliListFormatedWithAdressOIB>
    <izvorni_sadrzaj>
      <item>Ante Marušić, OIB 85411827783, Fra Bone Razmilovića 5, 21000 Split</item>
      <item>Županijsko državno odvjetništvo u Splitu, Gundulićeva 29a, 21000 Split punomoćnik sudionika u postupku Ministarstvo financija RH</item>
      <item>LJUBIČIĆ - VRDOLJAK &amp; PARTNERI, Odvjetničko društvo d.o.o., OIB 02942315522,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OIB 33787960971, Amruševa 13, 10000 Zagreb punomoćnik sudionika u postupku Hilding Anders društvo s ograničenom odgovornošću za proizvodnju i trgovinu</item>
    </izvorni_sadrzaj>
    <derivirana_varijabla naziv="DomainObject.Predmet.OstaliListFormatedWithAdressOIB_1">
      <item>Ante Marušić, OIB 85411827783, Fra Bone Razmilovića 5, 21000 Split</item>
      <item>Županijsko državno odvjetništvo u Splitu, Gundulićeva 29a, 21000 Split punomoćnik sudionika u postupku Ministarstvo financija RH</item>
      <item>LJUBIČIĆ - VRDOLJAK &amp; PARTNERI, Odvjetničko društvo d.o.o., OIB 02942315522,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OIB 33787960971, Amruševa 13, 10000 Zagreb punomoćnik sudionika u postupku Hilding Anders društvo s ograničenom odgovornošću za proizvodnju i trgovinu</item>
    </derivirana_varijabla>
  </DomainObject.Predmet.OstaliListFormatedWithAdressOIB>
  <DomainObject.Predmet.OstaliListNazivFormated>
    <izvorni_sadrzaj>
      <item>Ante Marušić</item>
      <item>Županijsko državno odvjetništvo u Splitu</item>
      <item>LJUBIČIĆ - VRDOLJAK &amp; PARTNERI, Odvjetničko društvo d.o.o.</item>
      <item>OD LEKO I PARTNERI</item>
      <item>GOLUBIĆ I PARTNERI odvjetničko društvo jtd.</item>
    </izvorni_sadrzaj>
    <derivirana_varijabla naziv="DomainObject.Predmet.OstaliListNazivFormated_1">
      <item>Ante Marušić</item>
      <item>Županijsko državno odvjetništvo u Splitu</item>
      <item>LJUBIČIĆ - VRDOLJAK &amp; PARTNERI, Odvjetničko društvo d.o.o.</item>
      <item>OD LEKO I PARTNERI</item>
      <item>GOLUBIĆ I PARTNERI odvjetničko društvo jtd.</item>
    </derivirana_varijabla>
  </DomainObject.Predmet.OstaliListNazivFormated>
  <DomainObject.Predmet.OstaliListNazivFormatedOIB>
    <izvorni_sadrzaj>
      <item>Ante Marušić, OIB 85411827783</item>
      <item>Županijsko državno odvjetništvo u Splitu</item>
      <item>LJUBIČIĆ - VRDOLJAK &amp; PARTNERI, Odvjetničko društvo d.o.o., OIB 02942315522</item>
      <item>OD LEKO I PARTNERI</item>
      <item>GOLUBIĆ I PARTNERI odvjetničko društvo jtd., OIB 33787960971</item>
    </izvorni_sadrzaj>
    <derivirana_varijabla naziv="DomainObject.Predmet.OstaliListNazivFormatedOIB_1">
      <item>Ante Marušić, OIB 85411827783</item>
      <item>Županijsko državno odvjetništvo u Splitu</item>
      <item>LJUBIČIĆ - VRDOLJAK &amp; PARTNERI, Odvjetničko društvo d.o.o., OIB 02942315522</item>
      <item>OD LEKO I PARTNERI</item>
      <item>GOLUBIĆ I PARTNERI odvjetničko društvo jtd.,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DOMA &amp; NUTJAK, d.o.o. za trgovinu i usluge u stečaju</izvorni_sadrzaj>
    <derivirana_varijabla naziv="DomainObject.Predmet.ProtustrankaIDrugi_1">DOMA &amp; NUTJAK, d.o.o. za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DOMA &amp; NUTJAK, d.o.o. za trgovinu i usluge u stečaju, OIB 07371141231, Put Vrbovnika/bb, 21311 Stobreč</izvorni_sadrzaj>
    <derivirana_varijabla naziv="DomainObject.Predmet.ProtustrankaIDrugiAdressOIB_1">DOMA &amp; NUTJAK, d.o.o. za trgovinu i usluge u stečaju, OIB 07371141231,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 &amp; NUTJAK, d.o.o. za trgovinu i usluge u stečaju</item>
      <item>FINANCIJSKA AGENCIJA, RC SPLIT</item>
      <item>Ante Marušić</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Županijsko državno odvjetništvo u Splitu</item>
      <item>Marijan Vrdoljak</item>
      <item>LJUBIČIĆ - VRDOLJAK &amp; PARTNERI, Odvjetničko društvo d.o.o.</item>
      <item>Grad Split</item>
      <item>ERSTE CARD CLUB društvo s ograničenom odgovornošću za financijsko posredovanje i usluge</item>
      <item>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GOLUBIĆ I PARTNERI odvjetničko društvo jtd.</item>
      <item>VIPnet, društvo s ograničenom odgovornošću za usluge javnih telekomunikacija</item>
      <item>AMAZONA d.o.o. za proizvodnju, trgovinu i usluge</item>
    </izvorni_sadrzaj>
    <derivirana_varijabla naziv="DomainObject.Predmet.SudioniciListNaziv_1">
      <item>DOMA &amp; NUTJAK, d.o.o. za trgovinu i usluge u stečaju</item>
      <item>FINANCIJSKA AGENCIJA, RC SPLIT</item>
      <item>Ante Marušić</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Županijsko državno odvjetništvo u Splitu</item>
      <item>Marijan Vrdoljak</item>
      <item>LJUBIČIĆ - VRDOLJAK &amp; PARTNERI, Odvjetničko društvo d.o.o.</item>
      <item>Grad Split</item>
      <item>ERSTE CARD CLUB društvo s ograničenom odgovornošću za financijsko posredovanje i usluge</item>
      <item>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GOLUBIĆ I PARTNERI odvjetničko društvo jtd.</item>
      <item>VIPnet, društvo s ograničenom odgovornošću za usluge javnih telekomunikacija</item>
      <item>AMAZONA d.o.o. za proizvodnju, trgovinu i usluge</item>
    </derivirana_varijabla>
  </DomainObject.Predmet.SudioniciListNaziv>
  <DomainObject.Predmet.SudioniciListAdressOIB>
    <izvorni_sadrzaj>
      <item>DOMA &amp; NUTJAK, d.o.o. za trgovinu i usluge u stečaju, OIB 07371141231, Put Vrbovnika/bb,21311 Stobreč</item>
      <item>FINANCIJSKA AGENCIJA, RC SPLIT, OIB 85821130368, Mažuranićevo šetalište 24 b,21000 Split</item>
      <item>Ante Marušić, OIB 85411827783, Fra Bone Razmilovića 5,21000 Split</item>
      <item>ČISTOĆA društvo s ograničenom odgovornošću za obavljanje komunalnih djelatnosti održavanja čistoće i odlaganja komunaln, OIB 38812451417, Put Plokita 81,21000 Split</item>
      <item>Financijska agencija, OIB 85821130368, Ulica grada Vukovara 70,10000 Zagreb</item>
      <item>CAPRICORNO, društvo s ograničenom odgovornošću za trgovinu, OIB 09517317411, Hercegovačka 57/A,21000 Split</item>
      <item>Hrvatska radiotelevizija, OIB 68419124305, Prisavlje 3,10000 Zagreb</item>
      <item>Ministarstvo financija RH, OIB 18683136487, Katančićeva 5,10000 Zagreb</item>
      <item>Županijsko državno odvjetništvo u Splitu, Gundulićeva 29a,21000 Split</item>
      <item>Marijan Vrdoljak, OIB 48887141877, Blaža Jurjeva Trogiranina 6,21000 Split</item>
      <item>LJUBIČIĆ - VRDOLJAK &amp; PARTNERI, Odvjetničko društvo d.o.o., OIB 02942315522, Sukojišanska 4,21000 Split</item>
      <item>Grad Split, OIB 78755598868, Branimirova obala 17,21000 Split</item>
      <item>ERSTE CARD CLUB društvo s ograničenom odgovornošću za financijsko posredovanje i usluge, OIB 85941596441, Praška 5,10000 Zagreb</item>
      <item>OD LEKO I PARTNERI, Domagojeva 18,10000 Zagreb</item>
      <item>CROATIA BANKA, dioničko društvo, OIB 32247795989, Roberta Frangeša Mihanovića 9,10000 Zagreb</item>
      <item>HEP - Opskrba d.o.o. za opskrbu potrošača električnom, toplinskom energijom i plinom, OIB 63073332379, Ulica grada Vukovara 37,10000 Zagreb</item>
      <item>SLOBODNA DALMACIJA izdavačka i tiskarska djelatnost, dioničko društvo, OIB 35075764438, Ulica Hrvatske Mornarice 4,21000 Split</item>
      <item>Splitska banka dioničko društvo, OIB 69326397242, Domovinskog rata 61,21000 Split</item>
      <item>Hilding Anders društvo s ograničenom odgovornošću za proizvodnju i trgovinu, OIB 98594743140, Kralja Zvonimira 38,40323 Prelog</item>
      <item>GOLUBIĆ I PARTNERI odvjetničko društvo jtd., OIB 33787960971, Amruševa 13,10000 Zagreb</item>
      <item>VIPnet, društvo s ograničenom odgovornošću za usluge javnih telekomunikacija, OIB 29524210204, Vrtni put 1,10000 Zagreb</item>
      <item>AMAZONA d.o.o. za proizvodnju, trgovinu i usluge, OIB 67606191179, A.Starčevića 98/e,32260 Gunja</item>
    </izvorni_sadrzaj>
    <derivirana_varijabla naziv="DomainObject.Predmet.SudioniciListAdressOIB_1">
      <item>DOMA &amp; NUTJAK, d.o.o. za trgovinu i usluge u stečaju, OIB 07371141231, Put Vrbovnika/bb,21311 Stobreč</item>
      <item>FINANCIJSKA AGENCIJA, RC SPLIT, OIB 85821130368, Mažuranićevo šetalište 24 b,21000 Split</item>
      <item>Ante Marušić, OIB 85411827783, Fra Bone Razmilovića 5,21000 Split</item>
      <item>ČISTOĆA društvo s ograničenom odgovornošću za obavljanje komunalnih djelatnosti održavanja čistoće i odlaganja komunaln, OIB 38812451417, Put Plokita 81,21000 Split</item>
      <item>Financijska agencija, OIB 85821130368, Ulica grada Vukovara 70,10000 Zagreb</item>
      <item>CAPRICORNO, društvo s ograničenom odgovornošću za trgovinu, OIB 09517317411, Hercegovačka 57/A,21000 Split</item>
      <item>Hrvatska radiotelevizija, OIB 68419124305, Prisavlje 3,10000 Zagreb</item>
      <item>Ministarstvo financija RH, OIB 18683136487, Katančićeva 5,10000 Zagreb</item>
      <item>Županijsko državno odvjetništvo u Splitu, Gundulićeva 29a,21000 Split</item>
      <item>Marijan Vrdoljak, OIB 48887141877, Blaža Jurjeva Trogiranina 6,21000 Split</item>
      <item>LJUBIČIĆ - VRDOLJAK &amp; PARTNERI, Odvjetničko društvo d.o.o., OIB 02942315522, Sukojišanska 4,21000 Split</item>
      <item>Grad Split, OIB 78755598868, Branimirova obala 17,21000 Split</item>
      <item>ERSTE CARD CLUB društvo s ograničenom odgovornošću za financijsko posredovanje i usluge, OIB 85941596441, Praška 5,10000 Zagreb</item>
      <item>OD LEKO I PARTNERI, Domagojeva 18,10000 Zagreb</item>
      <item>CROATIA BANKA, dioničko društvo, OIB 32247795989, Roberta Frangeša Mihanovića 9,10000 Zagreb</item>
      <item>HEP - Opskrba d.o.o. za opskrbu potrošača električnom, toplinskom energijom i plinom, OIB 63073332379, Ulica grada Vukovara 37,10000 Zagreb</item>
      <item>SLOBODNA DALMACIJA izdavačka i tiskarska djelatnost, dioničko društvo, OIB 35075764438, Ulica Hrvatske Mornarice 4,21000 Split</item>
      <item>Splitska banka dioničko društvo, OIB 69326397242, Domovinskog rata 61,21000 Split</item>
      <item>Hilding Anders društvo s ograničenom odgovornošću za proizvodnju i trgovinu, OIB 98594743140, Kralja Zvonimira 38,40323 Prelog</item>
      <item>GOLUBIĆ I PARTNERI odvjetničko društvo jtd., OIB 33787960971, Amruševa 13,10000 Zagreb</item>
      <item>VIPnet, društvo s ograničenom odgovornošću za usluge javnih telekomunikacija, OIB 29524210204, Vrtni put 1,10000 Zagreb</item>
      <item>AMAZONA d.o.o. za proizvodnju, trgovinu i usluge, OIB 67606191179, A.Starčevića 98/e,32260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07371141231</item>
      <item>, OIB 85821130368</item>
      <item>, OIB 85411827783</item>
      <item>, OIB 38812451417</item>
      <item>, OIB 85821130368</item>
      <item>, OIB 09517317411</item>
      <item>, OIB 68419124305</item>
      <item>, OIB 18683136487</item>
      <item>, OIB null</item>
      <item>, OIB 48887141877</item>
      <item>, OIB 02942315522</item>
      <item>, OIB 78755598868</item>
      <item>, OIB 85941596441</item>
      <item>, OIB null</item>
      <item>, OIB 32247795989</item>
      <item>, OIB 63073332379</item>
      <item>, OIB 35075764438</item>
      <item>, OIB 69326397242</item>
      <item>, OIB 98594743140</item>
      <item>, OIB 33787960971</item>
      <item>, OIB 29524210204</item>
      <item>, OIB 67606191179</item>
    </izvorni_sadrzaj>
    <derivirana_varijabla naziv="DomainObject.Predmet.SudioniciListNazivOIB_1">
      <item>, OIB 07371141231</item>
      <item>, OIB 85821130368</item>
      <item>, OIB 85411827783</item>
      <item>, OIB 38812451417</item>
      <item>, OIB 85821130368</item>
      <item>, OIB 09517317411</item>
      <item>, OIB 68419124305</item>
      <item>, OIB 18683136487</item>
      <item>, OIB null</item>
      <item>, OIB 48887141877</item>
      <item>, OIB 02942315522</item>
      <item>, OIB 78755598868</item>
      <item>, OIB 85941596441</item>
      <item>, OIB null</item>
      <item>, OIB 32247795989</item>
      <item>, OIB 63073332379</item>
      <item>, OIB 35075764438</item>
      <item>, OIB 69326397242</item>
      <item>, OIB 98594743140</item>
      <item>, OIB 33787960971</item>
      <item>, OIB 29524210204</item>
      <item>, OIB 67606191179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AF684E-68CC-42F4-AC8C-1CB83A1829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789</properties:Words>
  <properties:Characters>4770</properties:Characters>
  <properties:Lines>324</properties:Lines>
  <properties:Paragraphs>153</properties:Paragraphs>
  <properties:TotalTime>551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2018-03-02T11:49:00Z</cp:lastPrinted>
  <dcterms:modified xmlns:xsi="http://www.w3.org/2001/XMLSchema-instance" xsi:type="dcterms:W3CDTF">2018-03-02T11:52:00Z</dcterms:modified>
  <cp:revision>83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3</vt:i4>
  </prop:property>
</prop:Properties>
</file>