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2506b9f" w14:paraId="2506b9f" w:rsidRDefault="008C7C39" w:rsidP="002B6A7E" w:rsidR="002B6A7E">
      <w:pPr>
        <w:jc w:val="right"/>
        <w15:collapsed w:val="false"/>
      </w:pPr>
      <w:r>
        <w:t>Poslovni br. 18 St-381/18-5</w:t>
      </w:r>
    </w:p>
    <w:p w:rsidRDefault="002B6A7E" w:rsidP="002B6A7E" w:rsidR="002B6A7E"/>
    <w:p w:rsidRDefault="002B6A7E" w:rsidP="002B6A7E" w:rsidR="002B6A7E">
      <w:pPr>
        <w:jc w:val="center"/>
      </w:pPr>
    </w:p>
    <w:p w:rsidRDefault="002B6A7E" w:rsidP="002B6A7E" w:rsidR="002B6A7E">
      <w:pPr>
        <w:jc w:val="center"/>
      </w:pPr>
    </w:p>
    <w:p w:rsidRDefault="002B6A7E" w:rsidP="002B6A7E" w:rsidR="002B6A7E">
      <w:pPr>
        <w:jc w:val="center"/>
      </w:pPr>
    </w:p>
    <w:p w:rsidRDefault="002B6A7E" w:rsidP="002B6A7E" w:rsidR="002B6A7E">
      <w:pPr>
        <w:jc w:val="center"/>
      </w:pPr>
      <w:r>
        <w:t>R E P U B L I K A  H R V A T S K A</w:t>
      </w:r>
    </w:p>
    <w:p w:rsidRDefault="002B6A7E" w:rsidP="002B6A7E" w:rsidR="002B6A7E"/>
    <w:p w:rsidRDefault="002B6A7E" w:rsidP="002B6A7E" w:rsidR="002B6A7E">
      <w:pPr>
        <w:jc w:val="center"/>
      </w:pPr>
      <w:r>
        <w:t>R J E Š E N J E</w:t>
      </w:r>
    </w:p>
    <w:p w:rsidRDefault="002B6A7E" w:rsidP="002B6A7E" w:rsidR="002B6A7E">
      <w:pPr>
        <w:rPr>
          <w:b/>
        </w:rPr>
      </w:pPr>
    </w:p>
    <w:p w:rsidRDefault="002B6A7E" w:rsidP="002B6A7E" w:rsidR="002B6A7E">
      <w:pPr>
        <w:jc w:val="both"/>
      </w:pPr>
      <w:r>
        <w:tab/>
      </w:r>
      <w:r w:rsidR="00062BD0">
        <w:t xml:space="preserve">Trgovački sud u Osijeku, po sudskom savjetniku Augustinu Jalšovec, u skraćenom stečajnom postupku povodom zahtjeva FINANCIJSKE AGENCIJE, OIB: 85821130368, RC ZAGREB, Podružnica Zagreb, Trg svibanjskih žrtava 1995. 1,  </w:t>
      </w:r>
      <w:r>
        <w:t xml:space="preserve">nad dužnikom  </w:t>
      </w:r>
      <w:r w:rsidR="008C7C39">
        <w:t>SUPERIOR PARIZ d.o.o. za trgovinu i usluge, Zagreb, Drage Ivaniševića 10/B, MBS: 080834517, OIB: 30158527126</w:t>
      </w:r>
      <w:r>
        <w:t>,</w:t>
      </w:r>
      <w:r>
        <w:rPr>
          <w:b/>
        </w:rPr>
        <w:t xml:space="preserve"> </w:t>
      </w:r>
      <w:r>
        <w:t xml:space="preserve"> dana 1. </w:t>
      </w:r>
      <w:r w:rsidR="008C7C39">
        <w:t xml:space="preserve">kolovoza </w:t>
      </w:r>
      <w:r>
        <w:t xml:space="preserve"> 2018.,       </w:t>
      </w:r>
    </w:p>
    <w:p w:rsidRDefault="002B6A7E" w:rsidP="008C7C39" w:rsidR="002B6A7E">
      <w:pPr>
        <w:jc w:val="center"/>
      </w:pPr>
    </w:p>
    <w:p w:rsidRDefault="002B6A7E" w:rsidP="002B6A7E" w:rsidR="002B6A7E">
      <w:pPr>
        <w:jc w:val="both"/>
        <w:rPr>
          <w:b/>
        </w:rPr>
      </w:pPr>
      <w:r>
        <w:t xml:space="preserve">    </w:t>
      </w:r>
    </w:p>
    <w:p w:rsidRDefault="002B6A7E" w:rsidP="002B6A7E" w:rsidR="002B6A7E">
      <w:pPr>
        <w:jc w:val="center"/>
        <w:rPr>
          <w:bCs/>
        </w:rPr>
      </w:pPr>
      <w:r>
        <w:rPr>
          <w:b/>
        </w:rPr>
        <w:t xml:space="preserve">    </w:t>
      </w:r>
      <w:r>
        <w:t>r i j e š i o   j e</w:t>
      </w:r>
    </w:p>
    <w:p w:rsidRDefault="002B6A7E" w:rsidP="002B6A7E" w:rsidR="002B6A7E">
      <w:pPr>
        <w:jc w:val="both"/>
      </w:pPr>
    </w:p>
    <w:p w:rsidRDefault="002B6A7E" w:rsidP="002B6A7E" w:rsidR="002B6A7E">
      <w:pPr>
        <w:tabs>
          <w:tab w:pos="3030" w:val="left"/>
        </w:tabs>
        <w:jc w:val="both"/>
      </w:pPr>
      <w:r>
        <w:tab/>
      </w:r>
    </w:p>
    <w:p w:rsidRDefault="002B6A7E" w:rsidP="002B6A7E" w:rsidR="002B6A7E">
      <w:pPr>
        <w:ind w:firstLine="720"/>
        <w:jc w:val="both"/>
        <w:rPr>
          <w:b/>
        </w:rPr>
      </w:pPr>
      <w:r>
        <w:t xml:space="preserve">OBUSTAVLJA SE  skraćeni stečajni postupak nad dužnikom </w:t>
      </w:r>
      <w:r>
        <w:rPr>
          <w:b/>
        </w:rPr>
        <w:t xml:space="preserve"> </w:t>
      </w:r>
      <w:r w:rsidR="008C7C39">
        <w:t>SUPERIOR PARIZ d.o.o. za trgovinu i usluge, Zagreb, Drage Ivaniševića 10/B, MBS: 080834517, OIB: 30158527126</w:t>
      </w:r>
      <w:r>
        <w:t>,  a prijedlog FINE RC Zagreb od 2</w:t>
      </w:r>
      <w:r w:rsidR="008C7C39">
        <w:t>3</w:t>
      </w:r>
      <w:r>
        <w:t xml:space="preserve">. </w:t>
      </w:r>
      <w:r w:rsidR="008C7C39">
        <w:t xml:space="preserve">studenog </w:t>
      </w:r>
      <w:r>
        <w:t xml:space="preserve">  2017.  za </w:t>
      </w:r>
      <w:r w:rsidR="00062BD0">
        <w:t>provedbu</w:t>
      </w:r>
      <w:r>
        <w:t xml:space="preserve"> skraćenog stečajnog postupka se odbacuje</w:t>
      </w:r>
      <w:r>
        <w:rPr>
          <w:b/>
        </w:rPr>
        <w:t>.</w:t>
      </w:r>
    </w:p>
    <w:p w:rsidRDefault="002B6A7E" w:rsidP="002B6A7E" w:rsidR="002B6A7E">
      <w:pPr>
        <w:ind w:left="851"/>
        <w:jc w:val="both"/>
        <w:rPr>
          <w:b/>
        </w:rPr>
      </w:pPr>
    </w:p>
    <w:p w:rsidRDefault="002B6A7E" w:rsidP="002B6A7E" w:rsidR="002B6A7E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2B6A7E" w:rsidP="002B6A7E" w:rsidR="002B6A7E">
      <w:pPr>
        <w:rPr>
          <w:b/>
          <w:bCs/>
        </w:rPr>
      </w:pPr>
    </w:p>
    <w:p w:rsidRDefault="002B6A7E" w:rsidP="002B6A7E" w:rsidR="002B6A7E">
      <w:pPr>
        <w:jc w:val="both"/>
        <w:rPr>
          <w:bCs/>
        </w:rPr>
      </w:pPr>
      <w:r>
        <w:rPr>
          <w:b/>
          <w:bCs/>
        </w:rPr>
        <w:tab/>
      </w:r>
      <w:r w:rsidR="008C7C39">
        <w:rPr>
          <w:bCs/>
        </w:rPr>
        <w:t>Prijedlogom od 23</w:t>
      </w:r>
      <w:r>
        <w:rPr>
          <w:bCs/>
        </w:rPr>
        <w:t xml:space="preserve">. </w:t>
      </w:r>
      <w:r w:rsidR="008C7C39">
        <w:rPr>
          <w:bCs/>
        </w:rPr>
        <w:t>studenog</w:t>
      </w:r>
      <w:r>
        <w:rPr>
          <w:bCs/>
        </w:rPr>
        <w:t xml:space="preserve"> 2017.  FINA RC Zagreb je predložila otvaranje skraćenog stečajnog postupka za dužnika </w:t>
      </w:r>
      <w:r w:rsidR="008C7C39">
        <w:t>SUPERIOR PARIZ d.o.o. za trgovinu i usluge, Zagreb, Drage Ivaniševića 10/B, MBS: 080834517, OIB: 30158527126</w:t>
      </w:r>
      <w:r>
        <w:t xml:space="preserve">,  </w:t>
      </w:r>
      <w:r>
        <w:rPr>
          <w:b/>
        </w:rPr>
        <w:t xml:space="preserve"> </w:t>
      </w:r>
      <w:r w:rsidR="008C7C39">
        <w:rPr>
          <w:bCs/>
        </w:rPr>
        <w:t>navodeći da dužnik na dan  22</w:t>
      </w:r>
      <w:r>
        <w:rPr>
          <w:bCs/>
        </w:rPr>
        <w:t xml:space="preserve">. </w:t>
      </w:r>
      <w:r w:rsidR="008C7C39">
        <w:rPr>
          <w:bCs/>
        </w:rPr>
        <w:t>studenog</w:t>
      </w:r>
      <w:r>
        <w:rPr>
          <w:bCs/>
        </w:rPr>
        <w:t xml:space="preserve">  2017.  u Očevidniku redoslijeda osnova za plaćanje ima evidentirane neizvršene osnove za plaćanje u neprekinutom razdoblju od 120 dana, u ukupnom iznosu od </w:t>
      </w:r>
      <w:r w:rsidR="008C7C39">
        <w:rPr>
          <w:bCs/>
        </w:rPr>
        <w:t>38.210,68</w:t>
      </w:r>
      <w:r>
        <w:rPr>
          <w:bCs/>
        </w:rPr>
        <w:t xml:space="preserve">  kn te da nema  zaposlenih.</w:t>
      </w:r>
    </w:p>
    <w:p w:rsidRDefault="002B6A7E" w:rsidP="002B6A7E" w:rsidR="002B6A7E">
      <w:pPr>
        <w:jc w:val="both"/>
        <w:rPr>
          <w:bCs/>
        </w:rPr>
      </w:pPr>
    </w:p>
    <w:p w:rsidRDefault="002B6A7E" w:rsidP="002B6A7E" w:rsidR="002B6A7E">
      <w:pPr>
        <w:ind w:firstLine="720"/>
        <w:jc w:val="both"/>
        <w:rPr>
          <w:bCs/>
        </w:rPr>
      </w:pPr>
      <w:r>
        <w:rPr>
          <w:bCs/>
        </w:rPr>
        <w:t xml:space="preserve">Uvidom u dokumentaciju koja se nalazi u spisu – potvrdu o blokadi računa i novčanih sredstava ovršenika,  izdanu od FINA RC Zagreb od </w:t>
      </w:r>
      <w:r w:rsidR="008C7C39">
        <w:rPr>
          <w:bCs/>
        </w:rPr>
        <w:t>2. srpnja  2018.  (list 8</w:t>
      </w:r>
      <w:r>
        <w:rPr>
          <w:bCs/>
        </w:rPr>
        <w:t xml:space="preserve"> spisa)  sud je utvrdio da dužnik nije blokiran odnosno da je stanje blokade računa dužnika 0,00 kn iz čega proizlazi da na strani dužnika više ne postoji stečajni razlog propisan čl. 5 Stečajnog zakona (NN 71/15) a kako bi se nad istim mogao provoditi skraćeni stečajni postupak.</w:t>
      </w:r>
    </w:p>
    <w:p w:rsidRDefault="002B6A7E" w:rsidP="002B6A7E" w:rsidR="002B6A7E">
      <w:pPr>
        <w:jc w:val="both"/>
        <w:rPr>
          <w:bCs/>
        </w:rPr>
      </w:pPr>
    </w:p>
    <w:p w:rsidRDefault="002B6A7E" w:rsidP="002B6A7E" w:rsidR="002B6A7E">
      <w:pPr>
        <w:jc w:val="both"/>
        <w:rPr>
          <w:bCs/>
        </w:rPr>
      </w:pPr>
    </w:p>
    <w:p w:rsidRDefault="002B6A7E" w:rsidP="002B6A7E" w:rsidR="002B6A7E">
      <w:pPr>
        <w:ind w:firstLine="720"/>
        <w:jc w:val="both"/>
      </w:pPr>
    </w:p>
    <w:p w:rsidRDefault="002B6A7E" w:rsidP="002B6A7E" w:rsidR="002B6A7E">
      <w:pPr>
        <w:ind w:firstLine="720"/>
        <w:jc w:val="both"/>
      </w:pPr>
    </w:p>
    <w:p w:rsidRDefault="002B6A7E" w:rsidP="002B6A7E" w:rsidR="002B6A7E">
      <w:pPr>
        <w:ind w:firstLine="720"/>
        <w:jc w:val="both"/>
      </w:pPr>
    </w:p>
    <w:p w:rsidRDefault="002B6A7E" w:rsidP="002B6A7E" w:rsidR="002B6A7E">
      <w:pPr>
        <w:ind w:firstLine="720"/>
        <w:jc w:val="both"/>
      </w:pPr>
    </w:p>
    <w:p w:rsidRDefault="002B6A7E" w:rsidP="002B6A7E" w:rsidR="002B6A7E">
      <w:pPr>
        <w:ind w:firstLine="720"/>
        <w:jc w:val="both"/>
      </w:pPr>
    </w:p>
    <w:p w:rsidRDefault="002B6A7E" w:rsidP="002B6A7E" w:rsidR="002B6A7E">
      <w:pPr>
        <w:ind w:firstLine="720"/>
        <w:jc w:val="both"/>
      </w:pPr>
    </w:p>
    <w:p w:rsidRDefault="002B6A7E" w:rsidP="002B6A7E" w:rsidR="002B6A7E">
      <w:pPr>
        <w:ind w:firstLine="720"/>
        <w:jc w:val="both"/>
      </w:pPr>
      <w:r>
        <w:tab/>
      </w:r>
      <w:r>
        <w:tab/>
      </w:r>
      <w:r>
        <w:tab/>
      </w:r>
      <w:r>
        <w:tab/>
      </w:r>
      <w:r w:rsidR="008C7C39">
        <w:tab/>
      </w:r>
      <w:r w:rsidR="008C7C39">
        <w:tab/>
      </w:r>
      <w:r w:rsidR="008C7C39">
        <w:tab/>
        <w:t xml:space="preserve">    Poslovni broj: 18 St-381/18-5</w:t>
      </w:r>
    </w:p>
    <w:p w:rsidRDefault="002B6A7E" w:rsidP="002B6A7E" w:rsidR="002B6A7E">
      <w:pPr>
        <w:ind w:firstLine="720"/>
        <w:jc w:val="both"/>
      </w:pPr>
    </w:p>
    <w:p w:rsidRDefault="002B6A7E" w:rsidP="002B6A7E" w:rsidR="002B6A7E">
      <w:pPr>
        <w:ind w:firstLine="720"/>
        <w:jc w:val="both"/>
      </w:pPr>
    </w:p>
    <w:p w:rsidRDefault="002B6A7E" w:rsidP="002B6A7E" w:rsidR="002B6A7E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2B6A7E" w:rsidP="002B6A7E" w:rsidR="002B6A7E">
      <w:pPr>
        <w:jc w:val="both"/>
      </w:pPr>
    </w:p>
    <w:p w:rsidRDefault="002B6A7E" w:rsidP="002B6A7E" w:rsidR="002B6A7E">
      <w:pPr>
        <w:jc w:val="both"/>
      </w:pPr>
    </w:p>
    <w:p w:rsidRDefault="002B6A7E" w:rsidP="002B6A7E" w:rsidR="002B6A7E">
      <w:pPr>
        <w:jc w:val="both"/>
      </w:pPr>
    </w:p>
    <w:p w:rsidRDefault="002B6A7E" w:rsidP="002B6A7E" w:rsidR="002B6A7E">
      <w:pPr>
        <w:jc w:val="both"/>
      </w:pPr>
    </w:p>
    <w:p w:rsidRDefault="002B6A7E" w:rsidP="002B6A7E" w:rsidR="002B6A7E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8C7C39">
        <w:rPr>
          <w:bCs/>
        </w:rPr>
        <w:t>1. kolovoza</w:t>
      </w:r>
      <w:r>
        <w:rPr>
          <w:bCs/>
        </w:rPr>
        <w:t xml:space="preserve">  2018.  </w:t>
      </w:r>
    </w:p>
    <w:p w:rsidRDefault="002B6A7E" w:rsidP="002B6A7E" w:rsidR="002B6A7E">
      <w:pPr>
        <w:jc w:val="both"/>
        <w:rPr>
          <w:b/>
          <w:bCs/>
        </w:rPr>
      </w:pPr>
    </w:p>
    <w:p w:rsidRDefault="002B6A7E" w:rsidP="002B6A7E" w:rsidR="002B6A7E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Zapisničar:      </w:t>
      </w:r>
    </w:p>
    <w:p w:rsidRDefault="002B6A7E" w:rsidP="002B6A7E" w:rsidR="002B6A7E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Gordana Harc</w:t>
      </w:r>
    </w:p>
    <w:p w:rsidRDefault="002B6A7E" w:rsidP="002B6A7E" w:rsidR="002B6A7E">
      <w:pPr>
        <w:pStyle w:val="Naslov2"/>
        <w:rPr>
          <w:b w:val="false"/>
          <w:lang w:val="hr-HR"/>
        </w:rPr>
      </w:pPr>
    </w:p>
    <w:p w:rsidRDefault="002B6A7E" w:rsidP="00062BD0" w:rsidR="00062BD0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</w:p>
    <w:p w:rsidRDefault="002B6A7E" w:rsidP="002B6A7E" w:rsidR="002B6A7E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      </w:t>
      </w:r>
    </w:p>
    <w:p w:rsidRDefault="002B6A7E" w:rsidP="002B6A7E" w:rsidR="002B6A7E">
      <w:pPr>
        <w:pStyle w:val="Naslov2"/>
        <w:ind w:left="5760"/>
        <w:rPr>
          <w:b w:val="false"/>
          <w:lang w:val="hr-HR"/>
        </w:rPr>
      </w:pPr>
      <w:r>
        <w:rPr>
          <w:b w:val="false"/>
          <w:lang w:val="hr-HR"/>
        </w:rPr>
        <w:t xml:space="preserve">      SUDSKI SAVJETNIK </w:t>
      </w:r>
    </w:p>
    <w:p w:rsidRDefault="002B6A7E" w:rsidP="002B6A7E" w:rsidR="002B6A7E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Augustin Jalšovec</w:t>
      </w:r>
    </w:p>
    <w:p w:rsidRDefault="002B6A7E" w:rsidP="002B6A7E" w:rsidR="002B6A7E">
      <w:pPr>
        <w:jc w:val="both"/>
        <w:rPr>
          <w:b/>
          <w:bCs/>
        </w:rPr>
      </w:pPr>
    </w:p>
    <w:p w:rsidRDefault="00062BD0" w:rsidP="00062BD0" w:rsidR="00062BD0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062BD0" w:rsidP="00062BD0" w:rsidR="00062BD0">
      <w:pPr>
        <w:jc w:val="both"/>
        <w:rPr>
          <w:b/>
          <w:bCs/>
        </w:rPr>
      </w:pPr>
      <w:r>
        <w:t xml:space="preserve">Protiv ovog rješenja može nezadovoljna stranka uložiti žalbu  Trgovačkom sudu  u Osijeku  u roku od 8 dana pismeno u 3 primjerka. </w:t>
      </w:r>
    </w:p>
    <w:p w:rsidRDefault="002B6A7E" w:rsidP="002B6A7E" w:rsidR="002B6A7E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2B6A7E" w:rsidP="002B6A7E" w:rsidR="002B6A7E">
      <w:pPr>
        <w:jc w:val="both"/>
        <w:rPr>
          <w:bCs/>
        </w:rPr>
      </w:pPr>
      <w:r>
        <w:rPr>
          <w:bCs/>
        </w:rPr>
        <w:t>DNA :</w:t>
      </w:r>
    </w:p>
    <w:p w:rsidRDefault="002B6A7E" w:rsidP="002B6A7E" w:rsidR="002B6A7E">
      <w:pPr>
        <w:pStyle w:val="Tijeloteksta"/>
        <w:numPr>
          <w:ilvl w:val="0"/>
          <w:numId w:val="7"/>
        </w:numPr>
        <w:jc w:val="left"/>
        <w:rPr>
          <w:lang w:val="hr-HR"/>
        </w:rPr>
      </w:pPr>
      <w:r>
        <w:rPr>
          <w:bCs/>
        </w:rPr>
        <w:t>FINA RC Zagreb</w:t>
      </w:r>
    </w:p>
    <w:p w:rsidRDefault="002B6A7E" w:rsidP="002B6A7E" w:rsidR="002B6A7E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dužnik </w:t>
      </w:r>
    </w:p>
    <w:p w:rsidRDefault="002B6A7E" w:rsidP="002B6A7E" w:rsidR="002B6A7E">
      <w:pPr>
        <w:pStyle w:val="Tijeloteksta"/>
        <w:numPr>
          <w:ilvl w:val="0"/>
          <w:numId w:val="7"/>
        </w:numPr>
        <w:jc w:val="left"/>
        <w:rPr>
          <w:lang w:val="hr-HR"/>
        </w:rPr>
      </w:pPr>
      <w:r>
        <w:rPr>
          <w:lang w:val="hr-HR"/>
        </w:rPr>
        <w:t xml:space="preserve">e-oglasna ploča uz Potvrdu FINE od </w:t>
      </w:r>
      <w:r w:rsidR="008C7C39">
        <w:rPr>
          <w:lang w:val="hr-HR"/>
        </w:rPr>
        <w:t>2.7.2018 (str.8</w:t>
      </w:r>
      <w:r>
        <w:rPr>
          <w:lang w:val="hr-HR"/>
        </w:rPr>
        <w:t xml:space="preserve"> spisa)</w:t>
      </w:r>
    </w:p>
    <w:p w:rsidRDefault="002B6A7E" w:rsidP="002B6A7E" w:rsidR="002B6A7E">
      <w:pPr>
        <w:numPr>
          <w:ilvl w:val="0"/>
          <w:numId w:val="7"/>
        </w:numPr>
        <w:jc w:val="both"/>
      </w:pPr>
      <w:r>
        <w:t>rj. obustavom</w:t>
      </w:r>
    </w:p>
    <w:p w:rsidRDefault="008C7C39" w:rsidP="002B6A7E" w:rsidR="002B6A7E">
      <w:pPr>
        <w:numPr>
          <w:ilvl w:val="0"/>
          <w:numId w:val="7"/>
        </w:numPr>
        <w:jc w:val="both"/>
      </w:pPr>
      <w:r>
        <w:t>kal. 03.09</w:t>
      </w:r>
      <w:r w:rsidR="002B6A7E">
        <w:t>.</w:t>
      </w:r>
    </w:p>
    <w:p w:rsidRDefault="005E39A3" w:rsidP="005E39A3" w:rsidR="005E39A3">
      <w:pPr>
        <w:jc w:val="both"/>
      </w:pPr>
    </w:p>
    <w:p w:rsidRDefault="00B06363" w:rsidP="00B06363" w:rsidR="00B06363"/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645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62BD0"/>
    <w:rsid w:val="000E3CD9"/>
    <w:rsid w:val="001172AF"/>
    <w:rsid w:val="00122B97"/>
    <w:rsid w:val="0013588C"/>
    <w:rsid w:val="00137561"/>
    <w:rsid w:val="00143005"/>
    <w:rsid w:val="00157DAA"/>
    <w:rsid w:val="001D7DC0"/>
    <w:rsid w:val="001E315F"/>
    <w:rsid w:val="001F3355"/>
    <w:rsid w:val="00274EC6"/>
    <w:rsid w:val="002B6A7E"/>
    <w:rsid w:val="00364EB7"/>
    <w:rsid w:val="003908EC"/>
    <w:rsid w:val="003E4468"/>
    <w:rsid w:val="004049C3"/>
    <w:rsid w:val="00463C3F"/>
    <w:rsid w:val="005260B0"/>
    <w:rsid w:val="005334A7"/>
    <w:rsid w:val="00557C27"/>
    <w:rsid w:val="0059612B"/>
    <w:rsid w:val="005A3617"/>
    <w:rsid w:val="005B5061"/>
    <w:rsid w:val="005E39A3"/>
    <w:rsid w:val="00616E68"/>
    <w:rsid w:val="00622D08"/>
    <w:rsid w:val="006320D2"/>
    <w:rsid w:val="006414F4"/>
    <w:rsid w:val="00681766"/>
    <w:rsid w:val="00696430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C7C39"/>
    <w:rsid w:val="008D1548"/>
    <w:rsid w:val="008D7FA0"/>
    <w:rsid w:val="0090773D"/>
    <w:rsid w:val="009158AC"/>
    <w:rsid w:val="00927558"/>
    <w:rsid w:val="00947F82"/>
    <w:rsid w:val="009C4D46"/>
    <w:rsid w:val="00A324F9"/>
    <w:rsid w:val="00A958D2"/>
    <w:rsid w:val="00AB536E"/>
    <w:rsid w:val="00AD67F8"/>
    <w:rsid w:val="00AE24B8"/>
    <w:rsid w:val="00B06363"/>
    <w:rsid w:val="00B6125C"/>
    <w:rsid w:val="00C13E72"/>
    <w:rsid w:val="00C3258D"/>
    <w:rsid w:val="00C4645C"/>
    <w:rsid w:val="00C82963"/>
    <w:rsid w:val="00CA7F62"/>
    <w:rsid w:val="00D61325"/>
    <w:rsid w:val="00D71279"/>
    <w:rsid w:val="00D87EF8"/>
    <w:rsid w:val="00DC72F9"/>
    <w:rsid w:val="00DF2CDA"/>
    <w:rsid w:val="00E42342"/>
    <w:rsid w:val="00E958F4"/>
    <w:rsid w:val="00EF1A85"/>
    <w:rsid w:val="00EF7454"/>
    <w:rsid w:val="00F254BB"/>
    <w:rsid w:val="00F264FF"/>
    <w:rsid w:val="00F5383A"/>
    <w:rsid w:val="00F57A94"/>
    <w:rsid w:val="00F841EA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5E39A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5E39A3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5E39A3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rsid w:val="005E39A3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5E39A3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5E39A3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464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4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64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4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4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5E39A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5E39A3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5E39A3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rsid w:val="005E39A3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5E39A3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5E39A3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464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4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64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64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64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5539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2018.</izvorni_sadrzaj>
    <derivirana_varijabla naziv="DomainObject.DatumDonosenjaOdluke_1">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St-381/2018</izvorni_sadrzaj>
    <derivirana_varijabla naziv="DomainObject.Predmet.OznakaBroj_1">St-381/2018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SUPERIOR PARIZ d.o.o.</izvorni_sadrzaj>
    <derivirana_varijabla naziv="DomainObject.Predmet.ProtustrankaFormated_1">  SUPERIOR PARIZ d.o.o.</derivirana_varijabla>
  </DomainObject.Predmet.ProtustrankaFormated>
  <DomainObject.Predmet.ProtustrankaFormatedOIB>
    <izvorni_sadrzaj>  SUPERIOR PARIZ d.o.o., OIB 30158527126</izvorni_sadrzaj>
    <derivirana_varijabla naziv="DomainObject.Predmet.ProtustrankaFormatedOIB_1">  SUPERIOR PARIZ d.o.o., OIB 30158527126</derivirana_varijabla>
  </DomainObject.Predmet.ProtustrankaFormatedOIB>
  <DomainObject.Predmet.ProtustrankaFormatedWithAdress>
    <izvorni_sadrzaj> SUPERIOR PARIZ d.o.o., Drage Ivaniševića 10/B, 10000 Zagreb</izvorni_sadrzaj>
    <derivirana_varijabla naziv="DomainObject.Predmet.ProtustrankaFormatedWithAdress_1"> SUPERIOR PARIZ d.o.o., Drage Ivaniševića 10/B, 10000 Zagreb</derivirana_varijabla>
  </DomainObject.Predmet.ProtustrankaFormatedWithAdress>
  <DomainObject.Predmet.ProtustrankaFormatedWithAdressOIB>
    <izvorni_sadrzaj> SUPERIOR PARIZ d.o.o., OIB 30158527126, Drage Ivaniševića 10/B, 10000 Zagreb</izvorni_sadrzaj>
    <derivirana_varijabla naziv="DomainObject.Predmet.ProtustrankaFormatedWithAdressOIB_1"> SUPERIOR PARIZ d.o.o., OIB 30158527126, Drage Ivaniševića 10/B, 10000 Zagreb</derivirana_varijabla>
  </DomainObject.Predmet.ProtustrankaFormatedWithAdressOIB>
  <DomainObject.Predmet.ProtustrankaWithAdress>
    <izvorni_sadrzaj>SUPERIOR PARIZ d.o.o. Drage Ivaniševića 10/B, 10000 Zagreb</izvorni_sadrzaj>
    <derivirana_varijabla naziv="DomainObject.Predmet.ProtustrankaWithAdress_1">SUPERIOR PARIZ d.o.o. Drage Ivaniševića 10/B, 10000 Zagreb</derivirana_varijabla>
  </DomainObject.Predmet.ProtustrankaWithAdress>
  <DomainObject.Predmet.ProtustrankaWithAdressOIB>
    <izvorni_sadrzaj>SUPERIOR PARIZ d.o.o., OIB 30158527126, Drage Ivaniševića 10/B, 10000 Zagreb</izvorni_sadrzaj>
    <derivirana_varijabla naziv="DomainObject.Predmet.ProtustrankaWithAdressOIB_1">SUPERIOR PARIZ d.o.o., OIB 30158527126, Drage Ivaniševića 10/B, 10000 Zagreb</derivirana_varijabla>
  </DomainObject.Predmet.ProtustrankaWithAdressOIB>
  <DomainObject.Predmet.ProtustrankaNazivFormated>
    <izvorni_sadrzaj>SUPERIOR PARIZ d.o.o.</izvorni_sadrzaj>
    <derivirana_varijabla naziv="DomainObject.Predmet.ProtustrankaNazivFormated_1">SUPERIOR PARIZ d.o.o.</derivirana_varijabla>
  </DomainObject.Predmet.ProtustrankaNazivFormated>
  <DomainObject.Predmet.ProtustrankaNazivFormatedOIB>
    <izvorni_sadrzaj>SUPERIOR PARIZ d.o.o., OIB 30158527126</izvorni_sadrzaj>
    <derivirana_varijabla naziv="DomainObject.Predmet.ProtustrankaNazivFormatedOIB_1">SUPERIOR PARIZ d.o.o., OIB 30158527126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SUPERIOR PARIZ d.o.o.</item>
    </izvorni_sadrzaj>
    <derivirana_varijabla naziv="DomainObject.Predmet.ProtuStrankaListFormated_1">
      <item>SUPERIOR PARIZ d.o.o.</item>
    </derivirana_varijabla>
  </DomainObject.Predmet.ProtuStrankaListFormated>
  <DomainObject.Predmet.ProtuStrankaListFormatedOIB>
    <izvorni_sadrzaj>
      <item>SUPERIOR PARIZ d.o.o., OIB 30158527126</item>
    </izvorni_sadrzaj>
    <derivirana_varijabla naziv="DomainObject.Predmet.ProtuStrankaListFormatedOIB_1">
      <item>SUPERIOR PARIZ d.o.o., OIB 30158527126</item>
    </derivirana_varijabla>
  </DomainObject.Predmet.ProtuStrankaListFormatedOIB>
  <DomainObject.Predmet.ProtuStrankaListFormatedWithAdress>
    <izvorni_sadrzaj>
      <item>SUPERIOR PARIZ d.o.o., Drage Ivaniševića 10/B, 10000 Zagreb</item>
    </izvorni_sadrzaj>
    <derivirana_varijabla naziv="DomainObject.Predmet.ProtuStrankaListFormatedWithAdress_1">
      <item>SUPERIOR PARIZ d.o.o., Drage Ivaniševića 10/B, 10000 Zagreb</item>
    </derivirana_varijabla>
  </DomainObject.Predmet.ProtuStrankaListFormatedWithAdress>
  <DomainObject.Predmet.ProtuStrankaListFormatedWithAdressOIB>
    <izvorni_sadrzaj>
      <item>SUPERIOR PARIZ d.o.o., OIB 30158527126, Drage Ivaniševića 10/B, 10000 Zagreb</item>
    </izvorni_sadrzaj>
    <derivirana_varijabla naziv="DomainObject.Predmet.ProtuStrankaListFormatedWithAdressOIB_1">
      <item>SUPERIOR PARIZ d.o.o., OIB 30158527126, Drage Ivaniševića 10/B, 10000 Zagreb</item>
    </derivirana_varijabla>
  </DomainObject.Predmet.ProtuStrankaListFormatedWithAdressOIB>
  <DomainObject.Predmet.ProtuStrankaListNazivFormated>
    <izvorni_sadrzaj>
      <item>SUPERIOR PARIZ d.o.o.</item>
    </izvorni_sadrzaj>
    <derivirana_varijabla naziv="DomainObject.Predmet.ProtuStrankaListNazivFormated_1">
      <item>SUPERIOR PARIZ d.o.o.</item>
    </derivirana_varijabla>
  </DomainObject.Predmet.ProtuStrankaListNazivFormated>
  <DomainObject.Predmet.ProtuStrankaListNazivFormatedOIB>
    <izvorni_sadrzaj>
      <item>SUPERIOR PARIZ d.o.o., OIB 30158527126</item>
    </izvorni_sadrzaj>
    <derivirana_varijabla naziv="DomainObject.Predmet.ProtuStrankaListNazivFormatedOIB_1">
      <item>SUPERIOR PARIZ d.o.o., OIB 30158527126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2018.</izvorni_sadrzaj>
    <derivirana_varijabla naziv="DomainObject.Datum_1">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SUPERIOR PARIZ d.o.o.</izvorni_sadrzaj>
    <derivirana_varijabla naziv="DomainObject.Predmet.ProtustrankaIDrugi_1">SUPERIOR PARIZ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SUPERIOR PARIZ d.o.o., OIB 30158527126, Drage Ivaniševića 10/B, 10000 Zagreb</izvorni_sadrzaj>
    <derivirana_varijabla naziv="DomainObject.Predmet.ProtustrankaIDrugiAdressOIB_1">SUPERIOR PARIZ d.o.o., OIB 30158527126, Drage Ivaniševića 10/B,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SUPERIOR PARIZ d.o.o.</item>
      <item>FINA Regionalni centar Zagreb</item>
    </izvorni_sadrzaj>
    <derivirana_varijabla naziv="DomainObject.Predmet.SudioniciListNaziv_1">
      <item>SUPERIOR PARIZ d.o.o.</item>
      <item>FINA Regionalni centar Zagreb</item>
    </derivirana_varijabla>
  </DomainObject.Predmet.SudioniciListNaziv>
  <DomainObject.Predmet.SudioniciListAdressOIB>
    <izvorni_sadrzaj>
      <item>SUPERIOR PARIZ d.o.o., OIB 30158527126, Drage Ivaniševića 10/B,10000 Zagreb</item>
      <item>FINA Regionalni centar Zagreb, OIB 85821130368, Trg svibanjskih žrtava 1995. br. 1,10000 Zagreb</item>
    </izvorni_sadrzaj>
    <derivirana_varijabla naziv="DomainObject.Predmet.SudioniciListAdressOIB_1">
      <item>SUPERIOR PARIZ d.o.o., OIB 30158527126, Drage Ivaniševića 10/B,10000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30158527126</item>
      <item>, OIB 85821130368</item>
    </izvorni_sadrzaj>
    <derivirana_varijabla naziv="DomainObject.Predmet.SudioniciListNazivOIB_1">
      <item>, OIB 30158527126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1927</properties:Characters>
  <properties:Lines>82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2018-08-01T11:45:00Z</dcterms:created>
  <dc:creator>Snježana Andrijanić</dc:creator>
  <cp:lastModifiedBy>Gordana Harc</cp:lastModifiedBy>
  <cp:lastPrinted>2018-08-01T11:44:00Z</cp:lastPrinted>
  <dcterms:modified xmlns:xsi="http://www.w3.org/2001/XMLSchema-instance" xsi:type="dcterms:W3CDTF">2018-08-01T11:50:00Z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(18 St- 381-18  obustava i odbačaj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