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3d21" w14:paraId="4bb3d21"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>
        <w:tc>
          <w:tcPr>
            <w:tcW w:type="dxa" w:w="4073"/>
          </w:tcPr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35614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pojedincu Jadranki Mađeruh, povodom </w:t>
      </w:r>
      <w:r>
        <w:rPr>
          <w:rFonts w:hAnsi="Times New Roman" w:ascii="Times New Roman"/>
          <w:sz w:val="24"/>
          <w:szCs w:val="24"/>
        </w:rPr>
        <w:t xml:space="preserve">prijedloga predlagatelja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BF3CF3">
        <w:rPr>
          <w:rFonts w:eastAsia="Times New Roman" w:hAnsi="Times New Roman" w:ascii="Times New Roman"/>
          <w:sz w:val="24"/>
          <w:szCs w:val="24"/>
          <w:lang w:eastAsia="hr-HR"/>
        </w:rPr>
        <w:t>Dom za starije i teško bolesne odrasle osobe DOM SVETICE, Soblinec, Žerjavinečka ulica 13, OIB: 33326253310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3CF3">
        <w:rPr>
          <w:rFonts w:eastAsia="Times New Roman" w:hAnsi="Times New Roman" w:ascii="Times New Roman"/>
          <w:sz w:val="24"/>
          <w:szCs w:val="24"/>
          <w:lang w:eastAsia="hr-HR"/>
        </w:rPr>
        <w:t>22. prosinca</w:t>
      </w:r>
      <w:r w:rsidR="00A6597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BF3CF3">
        <w:rPr>
          <w:rFonts w:eastAsia="Times New Roman" w:hAnsi="Times New Roman" w:ascii="Times New Roman"/>
          <w:sz w:val="24"/>
          <w:szCs w:val="24"/>
          <w:lang w:eastAsia="hr-HR"/>
        </w:rPr>
        <w:t xml:space="preserve">Dom za starije i teško bolesne odrasle osobe DOM SVETICE, Soblinec, Žerjavinečka ulica 13, OIB: 33326253310, </w:t>
      </w:r>
      <w:r>
        <w:rPr>
          <w:rFonts w:hAnsi="Times New Roman" w:ascii="Times New Roman"/>
          <w:sz w:val="24"/>
          <w:szCs w:val="24"/>
        </w:rPr>
        <w:t xml:space="preserve"> </w:t>
      </w:r>
      <w:r w:rsidR="00BF3CF3">
        <w:rPr>
          <w:rFonts w:hAnsi="Times New Roman" w:ascii="Times New Roman"/>
          <w:sz w:val="24"/>
          <w:szCs w:val="24"/>
        </w:rPr>
        <w:t>Goranu Marijanu, Zagreb, Meraška 33, OIB:</w:t>
      </w:r>
      <w:r w:rsidR="00BF3CF3" w:rsidRPr="00BF3CF3">
        <w:rPr>
          <w:rFonts w:cs="Arial" w:hAnsi="Arial" w:ascii="Arial"/>
          <w:color w:val="003366"/>
          <w:sz w:val="18"/>
          <w:szCs w:val="18"/>
        </w:rPr>
        <w:t xml:space="preserve"> </w:t>
      </w:r>
      <w:r w:rsidR="00BF3CF3" w:rsidRPr="00BF3CF3">
        <w:rPr>
          <w:rFonts w:hAnsi="Times New Roman" w:ascii="Times New Roman"/>
          <w:sz w:val="24"/>
          <w:szCs w:val="24"/>
        </w:rPr>
        <w:t>85695288480</w:t>
      </w:r>
      <w:r w:rsidR="00BF3CF3">
        <w:rPr>
          <w:rFonts w:cs="Arial" w:hAnsi="Arial" w:ascii="Arial"/>
          <w:color w:val="003366"/>
          <w:sz w:val="18"/>
          <w:szCs w:val="18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F3CF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3301</w:t>
      </w:r>
      <w:r w:rsidR="0089429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CB005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F3CF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3301</w:t>
      </w:r>
      <w:r w:rsidR="00CB005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17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BF3CF3">
        <w:rPr>
          <w:rFonts w:eastAsia="Times New Roman" w:hAnsi="Times New Roman" w:ascii="Times New Roman"/>
          <w:sz w:val="24"/>
          <w:szCs w:val="24"/>
          <w:lang w:eastAsia="hr-HR"/>
        </w:rPr>
        <w:t>Dom za starije i teško bolesne odrasle osobe DOM SVETICE, Soblinec, Žerjavinečka ulica 13, OIB: 33326253310.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F3CF3">
        <w:rPr>
          <w:rFonts w:eastAsia="Times New Roman" w:hAnsi="Times New Roman" w:ascii="Times New Roman"/>
          <w:sz w:val="24"/>
          <w:szCs w:val="24"/>
          <w:lang w:eastAsia="hr-HR"/>
        </w:rPr>
        <w:t>22.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544C6C" w:rsidR="00E60C49" w:rsidRP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122885" w:rsidR="00122885"/>
    <w:sectPr w:rsidR="0012288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827" w:rsidP="00E60C49" w:rsidR="009F1827">
      <w:pPr>
        <w:spacing w:lineRule="auto" w:line="240" w:after="0"/>
      </w:pPr>
      <w:r>
        <w:separator/>
      </w:r>
    </w:p>
  </w:endnote>
  <w:endnote w:id="0" w:type="continuationSeparator">
    <w:p w:rsidRDefault="009F1827" w:rsidP="00E60C49" w:rsidR="009F18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827" w:rsidP="00E60C49" w:rsidR="009F1827">
      <w:pPr>
        <w:spacing w:lineRule="auto" w:line="240" w:after="0"/>
      </w:pPr>
      <w:r>
        <w:separator/>
      </w:r>
    </w:p>
  </w:footnote>
  <w:footnote w:id="0" w:type="continuationSeparator">
    <w:p w:rsidRDefault="009F1827" w:rsidP="00E60C49" w:rsidR="009F18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745588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C6C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BF3CF3">
      <w:t>3301</w:t>
    </w:r>
    <w:r w:rsidR="00ED1A7C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F2C6B"/>
    <w:rsid w:val="00122885"/>
    <w:rsid w:val="00224167"/>
    <w:rsid w:val="002A7063"/>
    <w:rsid w:val="002B70D4"/>
    <w:rsid w:val="002C59C6"/>
    <w:rsid w:val="0031716D"/>
    <w:rsid w:val="00356146"/>
    <w:rsid w:val="00544C6C"/>
    <w:rsid w:val="00894293"/>
    <w:rsid w:val="009F1827"/>
    <w:rsid w:val="00A65975"/>
    <w:rsid w:val="00BF3CF3"/>
    <w:rsid w:val="00CB005D"/>
    <w:rsid w:val="00D51BAE"/>
    <w:rsid w:val="00E60C49"/>
    <w:rsid w:val="00ED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C6C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4C6C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4C6C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4C6C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C6C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4C6C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4C6C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4C6C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 uplatu iznosa od 1.000,00 kn</izvorni_sadrzaj>
    <derivirana_varijabla naziv="DomainObject.Primjedba_1">Nalog za uplatu iznosa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3301</izvorni_sadrzaj>
    <derivirana_varijabla naziv="DomainObject.Predmet.Broj_1">3301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St-3301/2017</izvorni_sadrzaj>
    <derivirana_varijabla naziv="DomainObject.Predmet.OznakaBroj_1">St-3301/2017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teško bolesne odrasle osobe DOM SVETICE</izvorni_sadrzaj>
    <derivirana_varijabla naziv="DomainObject.Predmet.ProtustrankaFormated_1">  Dom za starije i teško bolesne odrasle osobe DOM SVETICE</derivirana_varijabla>
  </DomainObject.Predmet.ProtustrankaFormated>
  <DomainObject.Predmet.ProtustrankaFormatedOIB>
    <izvorni_sadrzaj>  Dom za starije i teško bolesne odrasle osobe DOM SVETICE, OIB 33326253310</izvorni_sadrzaj>
    <derivirana_varijabla naziv="DomainObject.Predmet.ProtustrankaFormatedOIB_1">  Dom za starije i teško bolesne odrasle osobe DOM SVETICE, OIB 33326253310</derivirana_varijabla>
  </DomainObject.Predmet.ProtustrankaFormatedOIB>
  <DomainObject.Predmet.ProtustrankaFormatedWithAdress>
    <izvorni_sadrzaj> Dom za starije i teško bolesne odrasle osobe DOM SVETICE, Žerjavinečka ulica 13, 10360 Soblinec</izvorni_sadrzaj>
    <derivirana_varijabla naziv="DomainObject.Predmet.ProtustrankaFormatedWithAdress_1"> Dom za starije i teško bolesne odrasle osobe DOM SVETICE, Žerjavinečka ulica 13, 10360 Soblinec</derivirana_varijabla>
  </DomainObject.Predmet.ProtustrankaFormatedWithAdress>
  <DomainObject.Predmet.ProtustrankaFormatedWithAdressOIB>
    <izvorni_sadrzaj> Dom za starije i teško bolesne odrasle osobe DOM SVETICE, OIB 33326253310, Žerjavinečka ulica 13, 10360 Soblinec</izvorni_sadrzaj>
    <derivirana_varijabla naziv="DomainObject.Predmet.ProtustrankaFormatedWithAdressOIB_1"> Dom za starije i teško bolesne odrasle osobe DOM SVETICE, OIB 33326253310, Žerjavinečka ulica 13, 10360 Soblinec</derivirana_varijabla>
  </DomainObject.Predmet.ProtustrankaFormatedWithAdressOIB>
  <DomainObject.Predmet.ProtustrankaWithAdress>
    <izvorni_sadrzaj>Dom za starije i teško bolesne odrasle osobe DOM SVETICE Žerjavinečka ulica 13, 10360 Soblinec</izvorni_sadrzaj>
    <derivirana_varijabla naziv="DomainObject.Predmet.ProtustrankaWithAdress_1">Dom za starije i teško bolesne odrasle osobe DOM SVETICE Žerjavinečka ulica 13, 10360 Soblinec</derivirana_varijabla>
  </DomainObject.Predmet.ProtustrankaWithAdress>
  <DomainObject.Predmet.ProtustrankaWithAdressOIB>
    <izvorni_sadrzaj>Dom za starije i teško bolesne odrasle osobe DOM SVETICE, OIB 33326253310, Žerjavinečka ulica 13, 10360 Soblinec</izvorni_sadrzaj>
    <derivirana_varijabla naziv="DomainObject.Predmet.ProtustrankaWithAdressOIB_1">Dom za starije i teško bolesne odrasle osobe DOM SVETICE, OIB 33326253310, Žerjavinečka ulica 13, 10360 Soblinec</derivirana_varijabla>
  </DomainObject.Predmet.ProtustrankaWithAdressOIB>
  <DomainObject.Predmet.ProtustrankaNazivFormated>
    <izvorni_sadrzaj>Dom za starije i teško bolesne odrasle osobe DOM SVETICE</izvorni_sadrzaj>
    <derivirana_varijabla naziv="DomainObject.Predmet.ProtustrankaNazivFormated_1">Dom za starije i teško bolesne odrasle osobe DOM SVETICE</derivirana_varijabla>
  </DomainObject.Predmet.ProtustrankaNazivFormated>
  <DomainObject.Predmet.ProtustrankaNazivFormatedOIB>
    <izvorni_sadrzaj>Dom za starije i teško bolesne odrasle osobe DOM SVETICE, OIB 33326253310</izvorni_sadrzaj>
    <derivirana_varijabla naziv="DomainObject.Predmet.ProtustrankaNazivFormatedOIB_1">Dom za starije i teško bolesne odrasle osobe DOM SVETICE, OIB 33326253310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teško bolesne odrasle osobe DOM SVETICE</item>
    </izvorni_sadrzaj>
    <derivirana_varijabla naziv="DomainObject.Predmet.ProtuStrankaListFormated_1">
      <item>Dom za starije i teško bolesne odrasle osobe DOM SVETICE</item>
    </derivirana_varijabla>
  </DomainObject.Predmet.ProtuStrankaListFormated>
  <DomainObject.Predmet.ProtuStrankaListFormatedOIB>
    <izvorni_sadrzaj>
      <item>Dom za starije i teško bolesne odrasle osobe DOM SVETICE, OIB 33326253310</item>
    </izvorni_sadrzaj>
    <derivirana_varijabla naziv="DomainObject.Predmet.ProtuStrankaListFormatedOIB_1">
      <item>Dom za starije i teško bolesne odrasle osobe DOM SVETICE, OIB 33326253310</item>
    </derivirana_varijabla>
  </DomainObject.Predmet.ProtuStrankaListFormatedOIB>
  <DomainObject.Predmet.ProtuStrankaListFormatedWithAdress>
    <izvorni_sadrzaj>
      <item>Dom za starije i teško bolesne odrasle osobe DOM SVETICE, Žerjavinečka ulica 13, 10360 Soblinec</item>
    </izvorni_sadrzaj>
    <derivirana_varijabla naziv="DomainObject.Predmet.ProtuStrankaListFormatedWithAdress_1">
      <item>Dom za starije i teško bolesne odrasle osobe DOM SVETICE, Žerjavinečka ulica 13, 10360 Soblinec</item>
    </derivirana_varijabla>
  </DomainObject.Predmet.ProtuStrankaListFormatedWithAdress>
  <DomainObject.Predmet.ProtuStrankaListFormatedWithAdressOIB>
    <izvorni_sadrzaj>
      <item>Dom za starije i teško bolesne odrasle osobe DOM SVETICE, OIB 33326253310, Žerjavinečka ulica 13, 10360 Soblinec</item>
    </izvorni_sadrzaj>
    <derivirana_varijabla naziv="DomainObject.Predmet.ProtuStrankaListFormatedWithAdressOIB_1">
      <item>Dom za starije i teško bolesne odrasle osobe DOM SVETICE, OIB 33326253310, Žerjavinečka ulica 13, 10360 Soblinec</item>
    </derivirana_varijabla>
  </DomainObject.Predmet.ProtuStrankaListFormatedWithAdressOIB>
  <DomainObject.Predmet.ProtuStrankaListNazivFormated>
    <izvorni_sadrzaj>
      <item>Dom za starije i teško bolesne odrasle osobe DOM SVETICE</item>
    </izvorni_sadrzaj>
    <derivirana_varijabla naziv="DomainObject.Predmet.ProtuStrankaListNazivFormated_1">
      <item>Dom za starije i teško bolesne odrasle osobe DOM SVETICE</item>
    </derivirana_varijabla>
  </DomainObject.Predmet.ProtuStrankaListNazivFormated>
  <DomainObject.Predmet.ProtuStrankaListNazivFormatedOIB>
    <izvorni_sadrzaj>
      <item>Dom za starije i teško bolesne odrasle osobe DOM SVETICE, OIB 33326253310</item>
    </izvorni_sadrzaj>
    <derivirana_varijabla naziv="DomainObject.Predmet.ProtuStrankaListNazivFormatedOIB_1">
      <item>Dom za starije i teško bolesne odrasle osobe DOM SVETICE, OIB 33326253310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teško bolesne odrasle osobe DOM SVETICE</izvorni_sadrzaj>
    <derivirana_varijabla naziv="DomainObject.Predmet.ProtustrankaIDrugi_1">Dom za starije i teško bolesne odrasle osobe DOM SVETICE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teško bolesne odrasle osobe DOM SVETICE, OIB 33326253310, Žerjavinečka ulica 13, 10360 Soblinec</izvorni_sadrzaj>
    <derivirana_varijabla naziv="DomainObject.Predmet.ProtustrankaIDrugiAdressOIB_1">Dom za starije i teško bolesne odrasle osobe DOM SVETICE, OIB 33326253310, Žerjavinečka ulica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teško bolesne odrasle osobe DOM SVETICE</item>
    </izvorni_sadrzaj>
    <derivirana_varijabla naziv="DomainObject.Predmet.SudioniciListNaziv_1">
      <item>FINA Regionalni centar Zagreb</item>
      <item>Dom za starije i teško bolesne odrasle osobe DOM SVETICE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teško bolesne odrasle osobe DOM SVETICE, OIB 33326253310, Žerjavinečka ulica 13,10360 Soblinec</item>
    </izvorni_sadrzaj>
    <derivirana_varijabla naziv="DomainObject.Predmet.SudioniciListAdressOIB_1">
      <item>FINA Regionalni centar Zagreb, OIB 85821130368, Trg svibanjskih žrtava 1995. br. 1,10000 Zagreb</item>
      <item>Dom za starije i teško bolesne odrasle osobe DOM SVETICE, OIB 33326253310, Žerjavinečka ulica 13,10360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33326253310</item>
    </izvorni_sadrzaj>
    <derivirana_varijabla naziv="DomainObject.Predmet.SudioniciListNazivOIB_1">
      <item>, OIB 85821130368</item>
      <item>, OIB 33326253310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2579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2017-12-22T08:19:00Z</dcterms:created>
  <dc:creator>Draženka Prpić</dc:creator>
  <cp:lastModifiedBy>Draženka Prpić</cp:lastModifiedBy>
  <cp:lastPrinted>2017-12-22T08:21:00Z</cp:lastPrinted>
  <dcterms:modified xmlns:xsi="http://www.w3.org/2001/XMLSchema-instance" xsi:type="dcterms:W3CDTF">2017-12-22T08:21:00Z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