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3100" w14:paraId="a4d3100" w:rsidRDefault="008F1C22" w:rsidP="005A7DCE" w:rsidR="005A7DCE">
      <w:pPr>
        <w:pStyle w:val="Zaglavlje"/>
        <w:jc w:val="right"/>
        <w15:collapsed w:val="false"/>
      </w:pPr>
      <w:bookmarkStart w:name="_GoBack" w:id="0"/>
      <w:bookmarkEnd w:id="0"/>
      <w:r>
        <w:t>Poslovni broj: 2 St-2/16-12</w:t>
      </w:r>
    </w:p>
    <w:p w:rsidRDefault="005A7DCE" w:rsidP="005A7DCE" w:rsidR="005A7DCE">
      <w:pPr>
        <w:pStyle w:val="Zaglavlje"/>
        <w:jc w:val="right"/>
      </w:pPr>
    </w:p>
    <w:p w:rsidRDefault="005A7DCE" w:rsidP="005A7DCE" w:rsidR="005A7D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A7DCE" w:rsidP="005A7DCE" w:rsidR="005A7D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A7DCE" w:rsidP="005A7DCE" w:rsidR="005A7DC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A7DCE" w:rsidP="005A7DCE" w:rsidR="005A7DC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A7DCE" w:rsidP="005A7DCE" w:rsidR="005A7DCE">
      <w:pPr>
        <w:pStyle w:val="Zaglavlje"/>
        <w:jc w:val="right"/>
      </w:pPr>
    </w:p>
    <w:p w:rsidRDefault="005A7DCE" w:rsidP="005A7DCE" w:rsidR="005A7DCE">
      <w:pPr>
        <w:pStyle w:val="Zaglavlje"/>
        <w:jc w:val="center"/>
      </w:pPr>
      <w:r>
        <w:t>R E P U B L I K A    H R V A T S K A</w:t>
      </w:r>
    </w:p>
    <w:p w:rsidRDefault="005A7DCE" w:rsidP="005A7DCE" w:rsidR="005A7DCE">
      <w:pPr>
        <w:pStyle w:val="Zaglavlje"/>
        <w:jc w:val="center"/>
      </w:pPr>
    </w:p>
    <w:p w:rsidRDefault="005A7DCE" w:rsidP="005A7DCE" w:rsidR="005A7DCE">
      <w:pPr>
        <w:pStyle w:val="Zaglavlje"/>
        <w:jc w:val="center"/>
      </w:pPr>
      <w:r>
        <w:t>R J E Š E N J E</w:t>
      </w:r>
    </w:p>
    <w:p w:rsidRDefault="005A7DCE" w:rsidP="005A7DCE" w:rsidR="005A7DCE">
      <w:pPr>
        <w:pStyle w:val="Zaglavlje"/>
        <w:jc w:val="right"/>
      </w:pPr>
    </w:p>
    <w:p w:rsidRDefault="005A7DCE" w:rsidP="005A7DCE" w:rsidR="005A7DCE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 w:rsidR="008F1C22">
        <w:t xml:space="preserve"> MARUŠIĆ j.d.o.o., OIB: 95223654226 sa sjedištem u Matije Gupca 6, 40000 </w:t>
      </w:r>
      <w:proofErr w:type="spellStart"/>
      <w:r w:rsidR="008F1C22">
        <w:t>Kuršanec</w:t>
      </w:r>
      <w:proofErr w:type="spellEnd"/>
      <w:r>
        <w:t>, dana 15. studenoga 2016. godine</w:t>
      </w:r>
    </w:p>
    <w:p w:rsidRDefault="005A7DCE" w:rsidP="005A7DCE" w:rsidR="005A7DCE">
      <w:pPr>
        <w:spacing w:lineRule="auto" w:line="240" w:after="0"/>
      </w:pPr>
    </w:p>
    <w:p w:rsidRDefault="005A7DCE" w:rsidP="005A7DCE" w:rsidR="005A7DCE">
      <w:pPr>
        <w:spacing w:lineRule="auto" w:line="240" w:after="0"/>
        <w:jc w:val="center"/>
      </w:pPr>
      <w:r>
        <w:t>r i j e š i o  j e</w:t>
      </w: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A7DCE" w:rsidP="005A7DCE" w:rsidR="005A7DCE">
      <w:pPr>
        <w:spacing w:lineRule="auto" w:line="240" w:after="0"/>
        <w:jc w:val="both"/>
        <w:rPr>
          <w:color w:val="FF0000"/>
        </w:rPr>
      </w:pPr>
    </w:p>
    <w:p w:rsidRDefault="008F1C22" w:rsidP="005A7DCE" w:rsidR="005A7DC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14. prosinca 2016. u 9,5</w:t>
      </w:r>
      <w:r w:rsidR="005A7DCE">
        <w:rPr>
          <w:b/>
          <w:u w:val="single"/>
        </w:rPr>
        <w:t>0 sati</w:t>
      </w:r>
    </w:p>
    <w:p w:rsidRDefault="005A7DCE" w:rsidP="005A7DCE" w:rsidR="005A7DCE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5A7DCE" w:rsidP="005A7DCE" w:rsidR="005A7DCE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5A7DCE" w:rsidP="005A7DCE" w:rsidR="005A7DCE">
      <w:pPr>
        <w:spacing w:lineRule="auto" w:line="240" w:after="0"/>
        <w:jc w:val="both"/>
      </w:pPr>
      <w:r>
        <w:t>kod Trgovačkog suda u Varaždinu, Braće Radić 2, soba broj 224/II kat, a na koje se objavom ovog rješenja na e-oglasnoj ploči suda poziva Financijska agencija, Regionalni centar Zagreb, Podružnica Varaždin, Augusta Cesarca 2.</w:t>
      </w: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center"/>
      </w:pPr>
      <w:r>
        <w:t>U Varaždinu, 15. studenoga 2016. godine</w:t>
      </w: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5A7DCE" w:rsidP="005A7DCE" w:rsidR="005A7DC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</w:t>
      </w:r>
      <w:proofErr w:type="spellStart"/>
      <w:r>
        <w:t>Poljanec</w:t>
      </w:r>
      <w:proofErr w:type="spellEnd"/>
      <w:r>
        <w:t xml:space="preserve"> Bubaš, v.r.</w:t>
      </w: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both"/>
      </w:pPr>
      <w:r>
        <w:t>UPUTA O PRAVNOM LIJEKU :</w:t>
      </w:r>
    </w:p>
    <w:p w:rsidRDefault="005A7DCE" w:rsidP="005A7DCE" w:rsidR="005A7DCE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5A7DCE" w:rsidP="005A7DCE" w:rsidR="005A7DCE">
      <w:pPr>
        <w:spacing w:lineRule="auto" w:line="240" w:after="0"/>
        <w:jc w:val="both"/>
      </w:pPr>
    </w:p>
    <w:p w:rsidRDefault="005A7DCE" w:rsidP="005A7DCE" w:rsidR="005A7DCE">
      <w:pPr>
        <w:spacing w:lineRule="auto" w:line="240" w:after="0"/>
        <w:jc w:val="center"/>
      </w:pPr>
    </w:p>
    <w:p w:rsidRDefault="005A7DCE" w:rsidP="005A7DCE" w:rsidR="005A7DCE"/>
    <w:p w:rsidRDefault="005A7DCE" w:rsidP="005A7DCE" w:rsidR="005A7DCE"/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7DCE"/>
    <w:rsid w:val="00066EE5"/>
    <w:rsid w:val="005A7DCE"/>
    <w:rsid w:val="00643B72"/>
    <w:rsid w:val="007B484E"/>
    <w:rsid w:val="008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7DCE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A7DC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A7DC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7D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7D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7DCE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A7DC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A7DC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7D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7D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B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B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B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B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01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MARUŠIĆ jednostavno društvo s ograničenom odgovornošću za građevinsko-završne radove zastupanog po punomoćniku Marko Marušić</izvorni_sadrzaj>
    <derivirana_varijabla naziv="DomainObject.Predmet.ProtustrankaFormated_1">  MARUŠIĆ jednostavno društvo s ograničenom odgovornošću za građevinsko-završne radove zastupanog po punomoćniku Marko Marušić</derivirana_varijabla>
  </DomainObject.Predmet.ProtustrankaFormated>
  <DomainObject.Predmet.ProtustrankaFormatedOIB>
    <izvorni_sadrzaj>  MARUŠIĆ jednostavno društvo s ograničenom odgovornošću za građevinsko-završne radove, OIB 95223654226 zastupanog po punomoćniku Marko Marušić</izvorni_sadrzaj>
    <derivirana_varijabla naziv="DomainObject.Predmet.ProtustrankaFormatedOIB_1">  MARUŠIĆ jednostavno društvo s ograničenom odgovornošću za građevinsko-završne radove, OIB 95223654226 zastupanog po punomoćniku Marko Marušić</derivirana_varijabla>
  </DomainObject.Predmet.ProtustrankaFormatedOIB>
  <DomainObject.Predmet.ProtustrankaFormatedWithAdress>
    <izvorni_sadrzaj> MARUŠIĆ jednostavno društvo s ograničenom odgovornošću za građevinsko-završne radove, Matije Gupca 6, 40000 Kuršanec zastupanog po punomoćniku Marko Marušić</izvorni_sadrzaj>
    <derivirana_varijabla naziv="DomainObject.Predmet.ProtustrankaFormatedWithAdress_1"> MARUŠIĆ jednostavno društvo s ograničenom odgovornošću za građevinsko-završne radove, Matije Gupca 6, 40000 Kuršanec zastupanog po punomoćniku Marko Marušić</derivirana_varijabla>
  </DomainObject.Predmet.ProtustrankaFormatedWithAdress>
  <DomainObject.Predmet.ProtustrankaFormatedWithAdressOIB>
    <izvorni_sadrzaj> MARUŠIĆ jednostavno društvo s ograničenom odgovornošću za građevinsko-završne radove, OIB 95223654226, Matije Gupca 6, 40000 Kuršanec zastupanog po punomoćniku Marko Marušić</izvorni_sadrzaj>
    <derivirana_varijabla naziv="DomainObject.Predmet.ProtustrankaFormatedWithAdressOIB_1"> MARUŠIĆ jednostavno društvo s ograničenom odgovornošću za građevinsko-završne radove, OIB 95223654226, Matije Gupca 6, 40000 Kuršanec zastupanog po punomoćniku Marko Marušić</derivirana_varijabla>
  </DomainObject.Predmet.ProtustrankaFormatedWithAdressOIB>
  <DomainObject.Predmet.ProtustrankaWithAdress>
    <izvorni_sadrzaj>MARUŠIĆ jednostavno društvo s ograničenom odgovornošću za građevinsko-završne radove Matije Gupca 6, 40000 Kuršanec</izvorni_sadrzaj>
    <derivirana_varijabla naziv="DomainObject.Predmet.ProtustrankaWithAdress_1">MARUŠIĆ jednostavno društvo s ograničenom odgovornošću za građevinsko-završne radove Matije Gupca 6, 40000 Kuršanec</derivirana_varijabla>
  </DomainObject.Predmet.ProtustrankaWithAdress>
  <DomainObject.Predmet.ProtustrankaWithAdressOIB>
    <izvorni_sadrzaj>MARUŠIĆ jednostavno društvo s ograničenom odgovornošću za građevinsko-završne radove, OIB 95223654226, Matije Gupca 6, 40000 Kuršanec</izvorni_sadrzaj>
    <derivirana_varijabla naziv="DomainObject.Predmet.ProtustrankaWithAdressOIB_1">MARUŠIĆ jednostavno društvo s ograničenom odgovornošću za građevinsko-završne radove, OIB 95223654226, Matije Gupca 6, 40000 Kuršanec</derivirana_varijabla>
  </DomainObject.Predmet.ProtustrankaWithAdressOIB>
  <DomainObject.Predmet.ProtustrankaNazivFormated>
    <izvorni_sadrzaj>MARUŠIĆ jednostavno društvo s ograničenom odgovornošću za građevinsko-završne radove</izvorni_sadrzaj>
    <derivirana_varijabla naziv="DomainObject.Predmet.ProtustrankaNazivFormated_1">MARUŠIĆ jednostavno društvo s ograničenom odgovornošću za građevinsko-završne radove</derivirana_varijabla>
  </DomainObject.Predmet.ProtustrankaNazivFormated>
  <DomainObject.Predmet.ProtustrankaNazivFormatedOIB>
    <izvorni_sadrzaj>MARUŠIĆ jednostavno društvo s ograničenom odgovornošću za građevinsko-završne radove, OIB 95223654226</izvorni_sadrzaj>
    <derivirana_varijabla naziv="DomainObject.Predmet.ProtustrankaNazivFormatedOIB_1">MARUŠIĆ jednostavno društvo s ograničenom odgovornošću za građevinsko-završne radove, OIB 95223654226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10074.62</izvorni_sadrzaj>
    <derivirana_varijabla naziv="DomainObject.Predmet.TrenutnaVrijednost_1">10074.62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MARUŠIĆ jednostavno društvo s ograničenom odgovornošću za građevinsko-završne radove zastupanog po punomoćniku Marko Marušić</item>
    </izvorni_sadrzaj>
    <derivirana_varijabla naziv="DomainObject.Predmet.ProtuStrankaListFormated_1">
      <item>MARUŠIĆ jednostavno društvo s ograničenom odgovornošću za građevinsko-završne radove zastupanog po punomoćniku Marko Marušić</item>
    </derivirana_varijabla>
  </DomainObject.Predmet.ProtuStrankaListFormated>
  <DomainObject.Predmet.ProtuStrankaListFormatedOIB>
    <izvorni_sadrzaj>
      <item>MARUŠIĆ jednostavno društvo s ograničenom odgovornošću za građevinsko-završne radove, OIB 95223654226 zastupanog po punomoćniku Marko Marušić</item>
    </izvorni_sadrzaj>
    <derivirana_varijabla naziv="DomainObject.Predmet.ProtuStrankaListFormatedOIB_1">
      <item>MARUŠIĆ jednostavno društvo s ograničenom odgovornošću za građevinsko-završne radove, OIB 95223654226 zastupanog po punomoćniku Marko Marušić</item>
    </derivirana_varijabla>
  </DomainObject.Predmet.ProtuStrankaListFormatedOIB>
  <DomainObject.Predmet.ProtuStrankaListFormatedWithAdress>
    <izvorni_sadrzaj>
      <item>MARUŠIĆ jednostavno društvo s ograničenom odgovornošću za građevinsko-završne radove, Matije Gupca 6, 40000 Kuršanec zastupanog po punomoćniku Marko Marušić</item>
    </izvorni_sadrzaj>
    <derivirana_varijabla naziv="DomainObject.Predmet.ProtuStrankaListFormatedWithAdress_1">
      <item>MARUŠIĆ jednostavno društvo s ograničenom odgovornošću za građevinsko-završne radove, Matije Gupca 6, 40000 Kuršanec zastupanog po punomoćniku Marko Marušić</item>
    </derivirana_varijabla>
  </DomainObject.Predmet.ProtuStrankaListFormatedWithAdress>
  <DomainObject.Predmet.ProtuStrankaListFormatedWithAdressOIB>
    <izvorni_sadrzaj>
      <item>MARUŠIĆ jednostavno društvo s ograničenom odgovornošću za građevinsko-završne radove, OIB 95223654226, Matije Gupca 6, 40000 Kuršanec zastupanog po punomoćniku Marko Marušić</item>
    </izvorni_sadrzaj>
    <derivirana_varijabla naziv="DomainObject.Predmet.ProtuStrankaListFormatedWithAdressOIB_1">
      <item>MARUŠIĆ jednostavno društvo s ograničenom odgovornošću za građevinsko-završne radove, OIB 95223654226, Matije Gupca 6, 40000 Kuršanec zastupanog po punomoćniku Marko Marušić</item>
    </derivirana_varijabla>
  </DomainObject.Predmet.ProtuStrankaListFormatedWithAdressOIB>
  <DomainObject.Predmet.ProtuStrankaListNazivFormated>
    <izvorni_sadrzaj>
      <item>MARUŠIĆ jednostavno društvo s ograničenom odgovornošću za građevinsko-završne radove</item>
    </izvorni_sadrzaj>
    <derivirana_varijabla naziv="DomainObject.Predmet.ProtuStrankaListNazivFormated_1">
      <item>MARUŠIĆ jednostavno društvo s ograničenom odgovornošću za građevinsko-završne radove</item>
    </derivirana_varijabla>
  </DomainObject.Predmet.ProtuStrankaListNazivFormated>
  <DomainObject.Predmet.ProtuStrankaListNazivFormatedOIB>
    <izvorni_sadrzaj>
      <item>MARUŠIĆ jednostavno društvo s ograničenom odgovornošću za građevinsko-završne radove, OIB 95223654226</item>
    </izvorni_sadrzaj>
    <derivirana_varijabla naziv="DomainObject.Predmet.ProtuStrankaListNazivFormatedOIB_1">
      <item>MARUŠIĆ jednostavno društvo s ograničenom odgovornošću za građevinsko-završne radove, OIB 95223654226</item>
    </derivirana_varijabla>
  </DomainObject.Predmet.ProtuStrankaListNazivFormatedOIB>
  <DomainObject.Predmet.OstaliListFormated>
    <izvorni_sadrzaj>
      <item>Sudski registar</item>
      <item>Marko Marušić punomoćnik sudionika u postupku MARUŠIĆ jednostavno društvo s ograničenom odgovornošću za građevinsko-završne radove</item>
    </izvorni_sadrzaj>
    <derivirana_varijabla naziv="DomainObject.Predmet.OstaliListFormated_1">
      <item>Sudski registar</item>
      <item>Marko Marušić punomoćnik sudionika u postupku MARUŠIĆ jednostavno društvo s ograničenom odgovornošću za građevinsko-završne radove</item>
    </derivirana_varijabla>
  </DomainObject.Predmet.OstaliListFormated>
  <DomainObject.Predmet.OstaliListFormatedOIB>
    <izvorni_sadrzaj>
      <item>Sudski registar</item>
      <item>Marko Marušić, OIB 41886026489 punomoćnik sudionika u postupku MARUŠIĆ jednostavno društvo s ograničenom odgovornošću za građevinsko-završne radove</item>
    </izvorni_sadrzaj>
    <derivirana_varijabla naziv="DomainObject.Predmet.OstaliListFormatedOIB_1">
      <item>Sudski registar</item>
      <item>Marko Marušić, OIB 41886026489 punomoćnik sudionika u postupku MARUŠIĆ jednostavno društvo s ograničenom odgovornošću za građevinsko-završne radove</item>
    </derivirana_varijabla>
  </DomainObject.Predmet.OstaliListFormatedOIB>
  <DomainObject.Predmet.OstaliListFormatedWithAdress>
    <izvorni_sadrzaj>
      <item>Sudski registar</item>
      <item>Marko Marušić, Matije Gupca 6, 40000 Kuršanec punomoćnik sudionika u postupku MARUŠIĆ jednostavno društvo s ograničenom odgovornošću za građevinsko-završne radove</item>
    </izvorni_sadrzaj>
    <derivirana_varijabla naziv="DomainObject.Predmet.OstaliListFormatedWithAdress_1">
      <item>Sudski registar</item>
      <item>Marko Marušić, Matije Gupca 6, 40000 Kuršanec punomoćnik sudionika u postupku MARUŠIĆ jednostavno društvo s ograničenom odgovornošću za građevinsko-završne radove</item>
    </derivirana_varijabla>
  </DomainObject.Predmet.OstaliListFormatedWithAdress>
  <DomainObject.Predmet.OstaliListFormatedWithAdressOIB>
    <izvorni_sadrzaj>
      <item>Sudski registar</item>
      <item>Marko Marušić, OIB 41886026489, Matije Gupca 6, 40000 Kuršanec punomoćnik sudionika u postupku MARUŠIĆ jednostavno društvo s ograničenom odgovornošću za građevinsko-završne radove</item>
    </izvorni_sadrzaj>
    <derivirana_varijabla naziv="DomainObject.Predmet.OstaliListFormatedWithAdressOIB_1">
      <item>Sudski registar</item>
      <item>Marko Marušić, OIB 41886026489, Matije Gupca 6, 40000 Kuršanec punomoćnik sudionika u postupku MARUŠIĆ jednostavno društvo s ograničenom odgovornošću za građevinsko-završne radove</item>
    </derivirana_varijabla>
  </DomainObject.Predmet.OstaliListFormatedWithAdressOIB>
  <DomainObject.Predmet.OstaliListNazivFormated>
    <izvorni_sadrzaj>
      <item>Sudski registar</item>
      <item>Marko Marušić</item>
    </izvorni_sadrzaj>
    <derivirana_varijabla naziv="DomainObject.Predmet.OstaliListNazivFormated_1">
      <item>Sudski registar</item>
      <item>Marko Marušić</item>
    </derivirana_varijabla>
  </DomainObject.Predmet.OstaliListNazivFormated>
  <DomainObject.Predmet.OstaliListNazivFormatedOIB>
    <izvorni_sadrzaj>
      <item>Sudski registar</item>
      <item>Marko Marušić, OIB 41886026489</item>
    </izvorni_sadrzaj>
    <derivirana_varijabla naziv="DomainObject.Predmet.OstaliListNazivFormatedOIB_1">
      <item>Sudski registar</item>
      <item>Marko Marušić, OIB 41886026489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MARUŠIĆ jednostavno društvo s ograničenom odgovornošću za građevinsko-završne radove</izvorni_sadrzaj>
    <derivirana_varijabla naziv="DomainObject.Predmet.ProtustrankaIDrugi_1">MARUŠIĆ jednostavno društvo s ograničenom odgovornošću za građevinsko-završne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MARUŠIĆ jednostavno društvo s ograničenom odgovornošću za građevinsko-završne radove, OIB 95223654226, Matije Gupca 6, 40000 Kuršanec</izvorni_sadrzaj>
    <derivirana_varijabla naziv="DomainObject.Predmet.ProtustrankaIDrugiAdressOIB_1">MARUŠIĆ jednostavno društvo s ograničenom odgovornošću za građevinsko-završne radove, OIB 95223654226, Matije Gupca 6,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MARUŠIĆ jednostavno društvo s ograničenom odgovornošću za građevinsko-završne radove</item>
      <item>Sudski registar</item>
      <item>Marko Marušić</item>
    </izvorni_sadrzaj>
    <derivirana_varijabla naziv="DomainObject.Predmet.SudioniciListNaziv_1">
      <item>Financijska agencija</item>
      <item>MARUŠIĆ jednostavno društvo s ograničenom odgovornošću za građevinsko-završne radove</item>
      <item>Sudski registar</item>
      <item>Marko Marušić</item>
    </derivirana_varijabla>
  </DomainObject.Predmet.SudioniciListNaziv>
  <DomainObject.Predmet.SudioniciListAdressOIB>
    <izvorni_sadrzaj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izvorni_sadrzaj>
    <derivirana_varijabla naziv="DomainObject.Predmet.SudioniciListAdressOIB_1">
      <item>Financijska agencija, OIB 85821130368, Ulica grada Vukovara 70,10000 Zagreb</item>
      <item>MARUŠIĆ jednostavno društvo s ograničenom odgovornošću za građevinsko-završne radove, OIB 95223654226, Matije Gupca 6,40000 Kuršanec</item>
      <item>Sudski registar</item>
      <item>Marko Marušić, OIB 41886026489, Matije Gupca 6,40000 Kuršanec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95223654226</item>
      <item>, OIB null</item>
      <item>, OIB 41886026489</item>
    </izvorni_sadrzaj>
    <derivirana_varijabla naziv="DomainObject.Predmet.SudioniciListNazivOIB_1">
      <item>, OIB 85821130368</item>
      <item>, OIB 95223654226</item>
      <item>, OIB null</item>
      <item>, OIB 41886026489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1022</properties:Characters>
  <properties:Lines>44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2016-11-15T09:32:00Z</dcterms:created>
  <dc:creator>Katarina Breški</dc:creator>
  <cp:lastModifiedBy>Katarina Breški</cp:lastModifiedBy>
  <dcterms:modified xmlns:xsi="http://www.w3.org/2001/XMLSchema-instance" xsi:type="dcterms:W3CDTF">2016-11-15T09:35:00Z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