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0f5c" w14:paraId="66f0f5c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 xml:space="preserve">PLICHTA, 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Vodicama, Stablinac Ix 10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37110601318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Vladimiru Plichta iz Češke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 19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>5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Vladimir Plichta iz Češke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>Vladimir Plichta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Češke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453011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Vladimir Plichta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 xml:space="preserve"> na adresu društva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523" w:rsidP="00742F5A" w:rsidR="000F252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Republika Hrvatska po ŽDO-u Šibenik, Petra Grubišića 3 </w:t>
      </w:r>
    </w:p>
    <w:p w:rsidRDefault="00B8172B" w:rsidR="00B8172B"/>
    <w:sectPr w:rsidSect="00742F5A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213C04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St-5</w:t>
        </w:r>
        <w:r w:rsidR="00E23ADF">
          <w:rPr>
            <w:rFonts w:hAnsi="Times New Roman" w:ascii="Times New Roman"/>
            <w:sz w:val="24"/>
            <w:szCs w:val="24"/>
          </w:rPr>
          <w:t>27</w:t>
        </w:r>
        <w:r w:rsidR="00060C84">
          <w:rPr>
            <w:rFonts w:hAnsi="Times New Roman" w:ascii="Times New Roman"/>
            <w:sz w:val="24"/>
            <w:szCs w:val="24"/>
          </w:rPr>
          <w:t>/2017-2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60C84"/>
    <w:rsid w:val="000F2523"/>
    <w:rsid w:val="00213C04"/>
    <w:rsid w:val="00453011"/>
    <w:rsid w:val="00574929"/>
    <w:rsid w:val="00742F5A"/>
    <w:rsid w:val="00B8172B"/>
    <w:rsid w:val="00E2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13C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3C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3C0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3C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3C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13C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3C0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3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3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St-527/2017-2</izvorni_sadrzaj>
    <derivirana_varijabla naziv="DomainObject.Oznaka_1">St-527/2017-2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PLICHTA, društvo s ograničenom odgovornošću za turizam, ugostiteljstvo i poslove turističke agencije</izvorni_sadrzaj>
    <derivirana_varijabla naziv="DomainObject.Predmet.ProtustrankaFormated_1">  PLICHTA, društvo s ograničenom odgovornošću za turizam, ugostiteljstvo i poslove turističke agencije</derivirana_varijabla>
  </DomainObject.Predmet.ProtustrankaFormated>
  <DomainObject.Predmet.ProtustrankaFormatedOIB>
    <izvorni_sadrzaj>  PLICHTA, društvo s ograničenom odgovornošću za turizam, ugostiteljstvo i poslove turističke agencije, OIB 37110601318</izvorni_sadrzaj>
    <derivirana_varijabla naziv="DomainObject.Predmet.ProtustrankaFormatedOIB_1">  PLICHTA, društvo s ograničenom odgovornošću za turizam, ugostiteljstvo i poslove turističke agencije, OIB 37110601318</derivirana_varijabla>
  </DomainObject.Predmet.ProtustrankaFormatedOIB>
  <DomainObject.Predmet.ProtustrankaFormatedWithAdress>
    <izvorni_sadrzaj> PLICHTA, društvo s ograničenom odgovornošću za turizam, ugostiteljstvo i poslove turističke agencije, Stablinac Ix 10, 22211 Vodice</izvorni_sadrzaj>
    <derivirana_varijabla naziv="DomainObject.Predmet.ProtustrankaFormatedWithAdress_1"> PLICHTA, društvo s ograničenom odgovornošću za turizam, ugostiteljstvo i poslove turističke agencije, Stablinac Ix 10, 22211 Vodice</derivirana_varijabla>
  </DomainObject.Predmet.ProtustrankaFormatedWithAdress>
  <DomainObject.Predmet.ProtustrankaFormatedWithAdressOIB>
    <izvorni_sadrzaj> PLICHTA, društvo s ograničenom odgovornošću za turizam, ugostiteljstvo i poslove turističke agencije, OIB 37110601318, Stablinac Ix 10, 22211 Vodice</izvorni_sadrzaj>
    <derivirana_varijabla naziv="DomainObject.Predmet.ProtustrankaFormatedWithAdressOIB_1"> PLICHTA, društvo s ograničenom odgovornošću za turizam, ugostiteljstvo i poslove turističke agencije, OIB 37110601318, Stablinac Ix 10, 22211 Vodice</derivirana_varijabla>
  </DomainObject.Predmet.ProtustrankaFormatedWithAdressOIB>
  <DomainObject.Predmet.ProtustrankaWithAdress>
    <izvorni_sadrzaj>PLICHTA, društvo s ograničenom odgovornošću za turizam, ugostiteljstvo i poslove turističke agencije Stablinac Ix 10, 22211 Vodice</izvorni_sadrzaj>
    <derivirana_varijabla naziv="DomainObject.Predmet.ProtustrankaWithAdress_1">PLICHTA, društvo s ograničenom odgovornošću za turizam, ugostiteljstvo i poslove turističke agencije Stablinac Ix 10, 22211 Vodice</derivirana_varijabla>
  </DomainObject.Predmet.ProtustrankaWithAdress>
  <DomainObject.Predmet.ProtustrankaWithAdressOIB>
    <izvorni_sadrzaj>PLICHTA, društvo s ograničenom odgovornošću za turizam, ugostiteljstvo i poslove turističke agencije, OIB 37110601318, Stablinac Ix 10, 22211 Vodice</izvorni_sadrzaj>
    <derivirana_varijabla naziv="DomainObject.Predmet.ProtustrankaWithAdressOIB_1">PLICHTA, društvo s ograničenom odgovornošću za turizam, ugostiteljstvo i poslove turističke agencije, OIB 37110601318, Stablinac Ix 10, 22211 Vodice</derivirana_varijabla>
  </DomainObject.Predmet.ProtustrankaWithAdressOIB>
  <DomainObject.Predmet.ProtustrankaNazivFormated>
    <izvorni_sadrzaj>PLICHTA, društvo s ograničenom odgovornošću za turizam, ugostiteljstvo i poslove turističke agencije</izvorni_sadrzaj>
    <derivirana_varijabla naziv="DomainObject.Predmet.ProtustrankaNazivFormated_1">PLICHTA, društvo s ograničenom odgovornošću za turizam, ugostiteljstvo i poslove turističke agencije</derivirana_varijabla>
  </DomainObject.Predmet.ProtustrankaNazivFormated>
  <DomainObject.Predmet.ProtustrankaNazivFormatedOIB>
    <izvorni_sadrzaj>PLICHTA, društvo s ograničenom odgovornošću za turizam, ugostiteljstvo i poslove turističke agencije, OIB 37110601318</izvorni_sadrzaj>
    <derivirana_varijabla naziv="DomainObject.Predmet.ProtustrankaNazivFormatedOIB_1">PLICHTA, društvo s ograničenom odgovornošću za turizam, ugostiteljstvo i poslove turističke agencije, OIB 37110601318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PLICHTA, društvo s ograničenom odgovornošću za turizam, ugostiteljstvo i poslove turističke agencije</item>
    </izvorni_sadrzaj>
    <derivirana_varijabla naziv="DomainObject.Predmet.ProtuStrankaListFormated_1">
      <item>PLICHTA, društvo s ograničenom odgovornošću za turizam, ugostiteljstvo i poslove turističke agencije</item>
    </derivirana_varijabla>
  </DomainObject.Predmet.ProtuStrankaListFormated>
  <DomainObject.Predmet.ProtuStrankaListFormatedOIB>
    <izvorni_sadrzaj>
      <item>PLICHTA, društvo s ograničenom odgovornošću za turizam, ugostiteljstvo i poslove turističke agencije, OIB 37110601318</item>
    </izvorni_sadrzaj>
    <derivirana_varijabla naziv="DomainObject.Predmet.ProtuStrankaListFormatedOIB_1">
      <item>PLICHTA, društvo s ograničenom odgovornošću za turizam, ugostiteljstvo i poslove turističke agencije, OIB 37110601318</item>
    </derivirana_varijabla>
  </DomainObject.Predmet.ProtuStrankaListFormatedOIB>
  <DomainObject.Predmet.ProtuStrankaListFormatedWithAdress>
    <izvorni_sadrzaj>
      <item>PLICHTA, društvo s ograničenom odgovornošću za turizam, ugostiteljstvo i poslove turističke agencije, Stablinac Ix 10, 22211 Vodice</item>
    </izvorni_sadrzaj>
    <derivirana_varijabla naziv="DomainObject.Predmet.ProtuStrankaListFormatedWithAdress_1">
      <item>PLICHTA, društvo s ograničenom odgovornošću za turizam, ugostiteljstvo i poslove turističke agencije, Stablinac Ix 10, 22211 Vodice</item>
    </derivirana_varijabla>
  </DomainObject.Predmet.ProtuStrankaListFormatedWithAdress>
  <DomainObject.Predmet.ProtuStrankaListFormatedWithAdressOIB>
    <izvorni_sadrzaj>
      <item>PLICHTA, društvo s ograničenom odgovornošću za turizam, ugostiteljstvo i poslove turističke agencije, OIB 37110601318, Stablinac Ix 10, 22211 Vodice</item>
    </izvorni_sadrzaj>
    <derivirana_varijabla naziv="DomainObject.Predmet.ProtuStrankaListFormatedWithAdressOIB_1">
      <item>PLICHTA, društvo s ograničenom odgovornošću za turizam, ugostiteljstvo i poslove turističke agencije, OIB 37110601318, Stablinac Ix 10, 22211 Vodice</item>
    </derivirana_varijabla>
  </DomainObject.Predmet.ProtuStrankaListFormatedWithAdressOIB>
  <DomainObject.Predmet.ProtuStrankaListNazivFormated>
    <izvorni_sadrzaj>
      <item>PLICHTA, društvo s ograničenom odgovornošću za turizam, ugostiteljstvo i poslove turističke agencije</item>
    </izvorni_sadrzaj>
    <derivirana_varijabla naziv="DomainObject.Predmet.ProtuStrankaListNazivFormated_1">
      <item>PLICHTA, društvo s ograničenom odgovornošću za turizam, ugostiteljstvo i poslove turističke agencije</item>
    </derivirana_varijabla>
  </DomainObject.Predmet.ProtuStrankaListNazivFormated>
  <DomainObject.Predmet.ProtuStrankaListNazivFormatedOIB>
    <izvorni_sadrzaj>
      <item>PLICHTA, društvo s ograničenom odgovornošću za turizam, ugostiteljstvo i poslove turističke agencije, OIB 37110601318</item>
    </izvorni_sadrzaj>
    <derivirana_varijabla naziv="DomainObject.Predmet.ProtuStrankaListNazivFormatedOIB_1">
      <item>PLICHTA, društvo s ograničenom odgovornošću za turizam, ugostiteljstvo i poslove turističke agencije, OIB 37110601318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St-527/2017-2</izvorni_sadrzaj>
    <derivirana_varijabla naziv="DomainObject.PoslovniBrojDokumenta_1">St-527/2017-2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PLICHTA, društvo s ograničenom odgovornošću za turizam, ugostiteljstvo i poslove turističke agencije</izvorni_sadrzaj>
    <derivirana_varijabla naziv="DomainObject.Predmet.ProtustrankaIDrugi_1">PLICHTA, društvo s ograničenom odgovornošću za turizam, ugostiteljstvo i poslove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PLICHTA, društvo s ograničenom odgovornošću za turizam, ugostiteljstvo i poslove turističke agencije, OIB 37110601318, Stablinac Ix 10, 22211 Vodice</izvorni_sadrzaj>
    <derivirana_varijabla naziv="DomainObject.Predmet.ProtustrankaIDrugiAdressOIB_1">PLICHTA, društvo s ograničenom odgovornošću za turizam, ugostiteljstvo i poslove turističke agencije, OIB 37110601318, Stablinac Ix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PLICHTA, društvo s ograničenom odgovornošću za turizam, ugostiteljstvo i poslove turističke agencije</item>
      <item>FINA - Podružnica Šibenik</item>
    </izvorni_sadrzaj>
    <derivirana_varijabla naziv="DomainObject.Predmet.SudioniciListNaziv_1">
      <item>PLICHTA, društvo s ograničenom odgovornošću za turizam, ugostiteljstvo i poslove turističke agencije</item>
      <item>FINA - Podružnica Šibenik</item>
    </derivirana_varijabla>
  </DomainObject.Predmet.SudioniciListNaziv>
  <DomainObject.Predmet.SudioniciListAdressOIB>
    <izvorni_sadrzaj>
      <item>PLICHTA, društvo s ograničenom odgovornošću za turizam, ugostiteljstvo i poslove turističke agencije, OIB 37110601318, Stablinac Ix 10,22211 Vodice</item>
      <item>FINA - Podružnica Šibenik, OIB 85821130368, Perivoj L. Marune 1,22000 Šibenik</item>
    </izvorni_sadrzaj>
    <derivirana_varijabla naziv="DomainObject.Predmet.SudioniciListAdressOIB_1">
      <item>PLICHTA, društvo s ograničenom odgovornošću za turizam, ugostiteljstvo i poslove turističke agencije, OIB 37110601318, Stablinac Ix 10,22211 Vodice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37110601318</item>
      <item>, OIB 85821130368</item>
    </izvorni_sadrzaj>
    <derivirana_varijabla naziv="DomainObject.Predmet.SudioniciListNazivOIB_1">
      <item>, OIB 37110601318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1831</properties:Characters>
  <properties:Lines>56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Nena Mužanović</cp:lastModifiedBy>
  <cp:lastPrinted>2018-01-19T11:42:00Z</cp:lastPrinted>
  <dcterms:modified xmlns:xsi="http://www.w3.org/2001/XMLSchema-instance" xsi:type="dcterms:W3CDTF">2018-01-19T11:44:00Z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