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4e88" w14:paraId="85c4e88" w:rsidRDefault="00E57AE2" w:rsidP="00AE5B31" w:rsidR="00E57AE2">
      <w:pPr>
        <w:jc w:val="right"/>
        <w15:collapsed w:val="false"/>
      </w:pPr>
      <w:bookmarkStart w:name="_GoBack" w:id="0"/>
      <w:bookmarkEnd w:id="0"/>
    </w:p>
    <w:tbl>
      <w:tblPr>
        <w:tblpPr w:tblpY="1" w:vertAnchor="text" w:rightFromText="180" w:leftFromText="180"/>
        <w:tblOverlap w:val="never"/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57AE2" w:rsidR="00E57AE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hideMark/>
          </w:tcPr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7AE2" w:rsidP="00E57AE2" w:rsidR="00E57AE2">
            <w:pPr>
              <w:jc w:val="center"/>
            </w:pPr>
            <w:r>
              <w:t>Republika Hrvatska</w:t>
            </w:r>
          </w:p>
          <w:p w:rsidRDefault="00E57AE2" w:rsidP="00E57AE2" w:rsidR="00E57AE2">
            <w:pPr>
              <w:jc w:val="center"/>
            </w:pPr>
            <w:r>
              <w:t xml:space="preserve">Trgovački sud u Osijeku </w:t>
            </w:r>
          </w:p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t xml:space="preserve">Osijek, Zagrebačka 2         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</w:tbl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5160E1">
      <w:pPr>
        <w:tabs>
          <w:tab w:pos="2483" w:val="center"/>
        </w:tabs>
        <w:jc w:val="both"/>
        <w:rPr>
          <w:lang w:eastAsia="en-US"/>
        </w:rPr>
      </w:pPr>
      <w:r>
        <w:rPr>
          <w:lang w:eastAsia="en-US"/>
        </w:rPr>
        <w:tab/>
        <w:t xml:space="preserve">                                 Poslovni broj: 4 St-</w:t>
      </w:r>
      <w:r w:rsidR="001E7665">
        <w:rPr>
          <w:lang w:eastAsia="en-US"/>
        </w:rPr>
        <w:t>680</w:t>
      </w:r>
      <w:r w:rsidR="00105A43">
        <w:rPr>
          <w:lang w:eastAsia="en-US"/>
        </w:rPr>
        <w:t>/18-1</w:t>
      </w:r>
      <w:r w:rsidR="001E7665">
        <w:rPr>
          <w:lang w:eastAsia="en-US"/>
        </w:rPr>
        <w:t>6</w:t>
      </w:r>
    </w:p>
    <w:p w:rsidRDefault="00E57AE2" w:rsidP="00E57AE2" w:rsidR="00E57AE2">
      <w:pPr>
        <w:tabs>
          <w:tab w:pos="2483" w:val="center"/>
        </w:tabs>
        <w:jc w:val="both"/>
      </w:pPr>
      <w:r>
        <w:rPr>
          <w:lang w:eastAsia="en-US"/>
        </w:rPr>
        <w:br w:clear="all" w:type="textWrapping"/>
      </w:r>
    </w:p>
    <w:p w:rsidRDefault="00E57AE2" w:rsidP="00E57AE2" w:rsidR="00E57AE2">
      <w:pPr>
        <w:jc w:val="center"/>
      </w:pPr>
      <w:r>
        <w:t>R E P U B L I K A   H R V AT S K A</w:t>
      </w:r>
    </w:p>
    <w:p w:rsidRDefault="00E57AE2" w:rsidP="00E57AE2" w:rsidR="00E57AE2">
      <w:pPr>
        <w:jc w:val="center"/>
      </w:pPr>
    </w:p>
    <w:p w:rsidRDefault="00E57AE2" w:rsidP="00E57AE2" w:rsidR="00E57AE2">
      <w:pPr>
        <w:jc w:val="center"/>
      </w:pPr>
      <w:r>
        <w:t>R J E Š E NJ E</w:t>
      </w:r>
    </w:p>
    <w:p w:rsidRDefault="00E57AE2" w:rsidP="00E57AE2" w:rsidR="00E57AE2">
      <w:pPr>
        <w:jc w:val="both"/>
      </w:pPr>
    </w:p>
    <w:p w:rsidRDefault="005160E1" w:rsidP="005160E1" w:rsidR="005160E1">
      <w:pPr>
        <w:ind w:firstLine="708"/>
        <w:jc w:val="both"/>
      </w:pPr>
    </w:p>
    <w:p w:rsidRDefault="005160E1" w:rsidP="005160E1" w:rsidR="005160E1">
      <w:pPr>
        <w:ind w:firstLine="708"/>
        <w:jc w:val="both"/>
      </w:pPr>
      <w:r>
        <w:t xml:space="preserve">Trgovački sud u Osijeku, po sucu Dubravki Kuveždić, u stečajnom postupku povodom prijedloga FINE RC ZAGREB za otvaranje stečajnog postupka </w:t>
      </w:r>
      <w:r>
        <w:rPr>
          <w:color w:val="000000"/>
        </w:rPr>
        <w:t xml:space="preserve">nad dužnikom </w:t>
      </w:r>
      <w:r w:rsidR="001E7665">
        <w:rPr>
          <w:color w:val="000000"/>
        </w:rPr>
        <w:t>DRVOVIT j.d.o.o. Kupeć Dol, Kupeć Dol 10, OIB 27711755760, MBS 080970197</w:t>
      </w:r>
      <w:r>
        <w:rPr>
          <w:color w:val="000000"/>
        </w:rPr>
        <w:t xml:space="preserve">, dana </w:t>
      </w:r>
      <w:r w:rsidR="001E7665">
        <w:rPr>
          <w:color w:val="000000"/>
        </w:rPr>
        <w:t xml:space="preserve">11. siječnja 2019.,                    </w:t>
      </w:r>
      <w:r>
        <w:rPr>
          <w:color w:val="000000"/>
        </w:rPr>
        <w:t xml:space="preserve">                                                       </w:t>
      </w:r>
    </w:p>
    <w:p w:rsidRDefault="005160E1" w:rsidP="005160E1" w:rsidR="005160E1">
      <w:pPr>
        <w:jc w:val="center"/>
      </w:pPr>
    </w:p>
    <w:p w:rsidRDefault="005160E1" w:rsidP="005160E1" w:rsidR="005160E1">
      <w:pPr>
        <w:jc w:val="center"/>
      </w:pPr>
    </w:p>
    <w:p w:rsidRDefault="005160E1" w:rsidP="005160E1" w:rsidR="005160E1">
      <w:pPr>
        <w:jc w:val="center"/>
      </w:pPr>
      <w:r>
        <w:t>r i j e š i o   j e</w:t>
      </w:r>
    </w:p>
    <w:p w:rsidRDefault="005160E1" w:rsidP="005160E1" w:rsidR="005160E1">
      <w:pPr>
        <w:pStyle w:val="Tijeloteksta"/>
      </w:pPr>
      <w:r>
        <w:tab/>
      </w:r>
    </w:p>
    <w:p w:rsidRDefault="005160E1" w:rsidP="005160E1" w:rsidR="005160E1">
      <w:pPr>
        <w:pStyle w:val="Tijeloteksta"/>
      </w:pPr>
    </w:p>
    <w:p w:rsidRDefault="005160E1" w:rsidP="005160E1" w:rsidR="005160E1">
      <w:pPr>
        <w:pStyle w:val="Tijeloteksta"/>
        <w:numPr>
          <w:ilvl w:val="0"/>
          <w:numId w:val="15"/>
        </w:numPr>
      </w:pPr>
      <w:r>
        <w:rPr>
          <w:bCs/>
        </w:rPr>
        <w:t xml:space="preserve">Privremenoj stečajnoj upraviteljici </w:t>
      </w:r>
      <w:r w:rsidR="001E7665">
        <w:rPr>
          <w:bCs/>
        </w:rPr>
        <w:t>Kati Rašić iz Vinkovaca, S. S. Kranjčevića 31, OIB 84450283675</w:t>
      </w:r>
      <w:r w:rsidR="00105A43">
        <w:rPr>
          <w:bCs/>
        </w:rPr>
        <w:t xml:space="preserve"> </w:t>
      </w:r>
      <w:r>
        <w:t>određuje se nagrada u ukupnom trošku u iznosu od 4.000,00 kn za obnašanje dužnosti privremene stečajne upraviteljice</w:t>
      </w:r>
    </w:p>
    <w:p w:rsidRDefault="005160E1" w:rsidP="005160E1" w:rsidR="005160E1">
      <w:pPr>
        <w:pStyle w:val="Tijeloteksta"/>
        <w:numPr>
          <w:ilvl w:val="0"/>
          <w:numId w:val="15"/>
        </w:numPr>
      </w:pPr>
      <w:r>
        <w:t xml:space="preserve">Nalaže se računovodstvu ovog suda da po pravomoćnosti ovog rješenja isplati  iznos iz točke 1. ovog rješenja  privremenoj stečajnoj upraviteljici </w:t>
      </w:r>
      <w:r w:rsidR="009B4919">
        <w:rPr>
          <w:bCs/>
        </w:rPr>
        <w:t>Kati Rašić iz Vinkovaca</w:t>
      </w:r>
      <w:r>
        <w:t xml:space="preserve"> putem</w:t>
      </w:r>
      <w:r w:rsidR="009B4919">
        <w:t xml:space="preserve"> žiro-</w:t>
      </w:r>
      <w:r>
        <w:t>računa IBAN HR</w:t>
      </w:r>
      <w:r w:rsidR="009B4919">
        <w:t>98 2340 0093 1031 01409 kod Privredne banke d.d.,</w:t>
      </w:r>
      <w:r>
        <w:t xml:space="preserve"> a poreze i doprinose na odgovarajuće žiro račune, sa kontovnika 8500- Fond za pokriće troškova stečajnog postupka. </w:t>
      </w:r>
    </w:p>
    <w:p w:rsidRDefault="005160E1" w:rsidP="005160E1" w:rsidR="005160E1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5160E1" w:rsidP="005160E1" w:rsidR="005160E1">
      <w:pPr>
        <w:pStyle w:val="Tijeloteksta"/>
        <w:tabs>
          <w:tab w:pos="5060" w:val="left"/>
        </w:tabs>
        <w:rPr>
          <w:bCs/>
        </w:rPr>
      </w:pPr>
      <w:r>
        <w:rPr>
          <w:bCs/>
        </w:rPr>
        <w:tab/>
      </w:r>
    </w:p>
    <w:p w:rsidRDefault="005160E1" w:rsidP="005160E1" w:rsidR="005160E1">
      <w:pPr>
        <w:pStyle w:val="Tijeloteksta"/>
        <w:ind w:left="1065"/>
        <w:jc w:val="center"/>
        <w:rPr>
          <w:bCs/>
        </w:rPr>
      </w:pPr>
    </w:p>
    <w:p w:rsidRDefault="005160E1" w:rsidP="005160E1" w:rsidR="005160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5160E1" w:rsidP="005160E1" w:rsidR="005160E1">
      <w:pPr>
        <w:pStyle w:val="Tijeloteksta"/>
        <w:jc w:val="center"/>
        <w:rPr>
          <w:bCs/>
        </w:rPr>
      </w:pPr>
    </w:p>
    <w:p w:rsidRDefault="005160E1" w:rsidP="005160E1" w:rsidR="005160E1">
      <w:pPr>
        <w:pStyle w:val="Tijeloteksta"/>
        <w:jc w:val="center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9B4919">
        <w:rPr>
          <w:bCs/>
        </w:rPr>
        <w:t>680/18</w:t>
      </w:r>
      <w:r w:rsidR="00067F2D">
        <w:rPr>
          <w:bCs/>
        </w:rPr>
        <w:t xml:space="preserve"> od </w:t>
      </w:r>
      <w:r w:rsidR="00D013A0">
        <w:rPr>
          <w:bCs/>
        </w:rPr>
        <w:t xml:space="preserve"> 27. rujna </w:t>
      </w:r>
      <w:r w:rsidR="00067F2D">
        <w:rPr>
          <w:bCs/>
        </w:rPr>
        <w:t>2</w:t>
      </w:r>
      <w:r>
        <w:rPr>
          <w:bCs/>
        </w:rPr>
        <w:t xml:space="preserve">018. pokrenut je prethodni postupak nad dužnikom </w:t>
      </w:r>
      <w:r w:rsidR="00D013A0">
        <w:rPr>
          <w:color w:val="000000"/>
        </w:rPr>
        <w:t>DRVOVIT j.d.o.o. Kupeć Dol, Kupeć Dol 10, OIB 27711755760</w:t>
      </w:r>
      <w:r>
        <w:rPr>
          <w:bCs/>
        </w:rPr>
        <w:t xml:space="preserve">. Istim rješenjem imenovana je privremena stečajna upraviteljica </w:t>
      </w:r>
      <w:r w:rsidR="00D013A0">
        <w:rPr>
          <w:bCs/>
        </w:rPr>
        <w:t>Kata Rašić iz Vinkovaca</w:t>
      </w:r>
      <w:r w:rsidR="00DF2ECC">
        <w:rPr>
          <w:bCs/>
        </w:rPr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5160E1" w:rsidP="005160E1" w:rsidR="005160E1">
      <w:pPr>
        <w:pStyle w:val="Tijeloteksta"/>
        <w:ind w:firstLine="708"/>
        <w:jc w:val="center"/>
        <w:rPr>
          <w:bCs/>
        </w:rPr>
      </w:pPr>
    </w:p>
    <w:p w:rsidRDefault="005160E1" w:rsidP="005160E1" w:rsidR="00D013A0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je dostavila sudu izviješće o financijskom stanju dužnika od </w:t>
      </w:r>
      <w:r w:rsidR="00D013A0">
        <w:rPr>
          <w:bCs/>
        </w:rPr>
        <w:t xml:space="preserve">29. listopada </w:t>
      </w:r>
      <w:r w:rsidR="00DF2ECC">
        <w:rPr>
          <w:bCs/>
        </w:rPr>
        <w:t>2018.</w:t>
      </w:r>
    </w:p>
    <w:p w:rsidRDefault="00D013A0" w:rsidP="005160E1" w:rsidR="00D013A0">
      <w:pPr>
        <w:pStyle w:val="Tijeloteksta"/>
        <w:ind w:firstLine="708"/>
        <w:rPr>
          <w:bCs/>
        </w:rPr>
      </w:pPr>
    </w:p>
    <w:p w:rsidRDefault="00D013A0" w:rsidP="005160E1" w:rsidR="00D013A0">
      <w:pPr>
        <w:pStyle w:val="Tijeloteksta"/>
        <w:ind w:firstLine="708"/>
        <w:rPr>
          <w:bCs/>
        </w:rPr>
      </w:pPr>
    </w:p>
    <w:p w:rsidRDefault="00D013A0" w:rsidP="005160E1" w:rsidR="00D013A0">
      <w:pPr>
        <w:pStyle w:val="Tijeloteksta"/>
        <w:ind w:firstLine="708"/>
        <w:rPr>
          <w:bCs/>
        </w:rPr>
      </w:pPr>
    </w:p>
    <w:p w:rsidRDefault="00D013A0" w:rsidP="00D013A0" w:rsidR="00D013A0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Poslovni broj: 4 St-680/18-16</w:t>
      </w:r>
    </w:p>
    <w:p w:rsidRDefault="00D013A0" w:rsidP="005160E1" w:rsidR="00D013A0">
      <w:pPr>
        <w:pStyle w:val="Tijeloteksta"/>
        <w:ind w:firstLine="708"/>
        <w:rPr>
          <w:bCs/>
        </w:rPr>
      </w:pPr>
    </w:p>
    <w:p w:rsidRDefault="00D013A0" w:rsidP="005160E1" w:rsidR="00D013A0">
      <w:pPr>
        <w:pStyle w:val="Tijeloteksta"/>
        <w:ind w:firstLine="708"/>
        <w:rPr>
          <w:bCs/>
        </w:rPr>
      </w:pPr>
    </w:p>
    <w:p w:rsidRDefault="00DF2ECC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 Podneskom od </w:t>
      </w:r>
      <w:r w:rsidR="00D013A0">
        <w:rPr>
          <w:bCs/>
        </w:rPr>
        <w:t xml:space="preserve">7. prosinca </w:t>
      </w:r>
      <w:r>
        <w:rPr>
          <w:bCs/>
        </w:rPr>
        <w:t xml:space="preserve">2018. privremena stečajna upraviteljica je zatražila nagradu </w:t>
      </w:r>
      <w:r w:rsidR="00D013A0">
        <w:rPr>
          <w:bCs/>
        </w:rPr>
        <w:t xml:space="preserve">za obnašanje dužnosti privremene stečajne upraviteljice.  </w:t>
      </w:r>
      <w:r>
        <w:rPr>
          <w:bCs/>
        </w:rPr>
        <w:t xml:space="preserve">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>
        <w:t xml:space="preserve"> o kriterijima i načinu obračuna i plaćanja nagrade stečajnim upraviteljima (Narodne novine 105/15, dalje Uredbe)</w:t>
      </w:r>
      <w:r>
        <w:rPr>
          <w:bCs/>
        </w:rPr>
        <w:t xml:space="preserve"> privremeni stečajni upravitelj ima pravo na nagradu za poslove obavljene u prethodnom postupku u iznosu od 3.000,00 kn do 20.000,00 kn, a prema članku 15. Uredbe svi iznosi iz ove Uredbe su u bruto iznosu.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sud vodeći računa o složenosti postupaka koje je obavio privremeni stečajni upravitelj.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ind w:firstLine="708"/>
        <w:jc w:val="both"/>
      </w:pPr>
      <w:r>
        <w:t>Vodeći računa o složenosti poslova privremen</w:t>
      </w:r>
      <w:r w:rsidR="00C8340E">
        <w:t>e</w:t>
      </w:r>
      <w:r>
        <w:t xml:space="preserve"> stečajne upraviteljice iz izviješća od </w:t>
      </w:r>
      <w:r w:rsidR="00C8340E">
        <w:t xml:space="preserve">29. listopada </w:t>
      </w:r>
      <w:r>
        <w:t xml:space="preserve">2018. sud smatra primjerenom nagradu u iznosu od 4.000,00 kn, te je u skladu s  odredbom članka 94. Stečajnog zakona (Narodne novine 71/15 i 104/17, dalje SZ-a) i članka 4. i 15. Uredbe riješio kao u izreci. 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točki 2. izreke rješenja, temeljem članka 94. Stečajnog zakona. </w:t>
      </w:r>
    </w:p>
    <w:p w:rsidRDefault="0044175C" w:rsidP="00E57AE2" w:rsidR="0044175C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spacing w:lineRule="auto" w:line="480"/>
        <w:jc w:val="center"/>
      </w:pPr>
      <w:r>
        <w:t xml:space="preserve">Osijek, </w:t>
      </w:r>
      <w:r w:rsidR="001E7665">
        <w:t>11. siječnja 2019</w:t>
      </w:r>
      <w:r>
        <w:t xml:space="preserve">.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57AE2" w:rsidR="00E57AE2">
        <w:tc>
          <w:tcPr>
            <w:tcW w:type="dxa" w:w="3369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  <w:p w:rsidRDefault="0096430C" w:rsidR="0096430C">
            <w:pPr>
              <w:spacing w:lineRule="auto" w:line="4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type="dxa" w:w="2409"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</w:tc>
        <w:tc>
          <w:tcPr>
            <w:tcW w:type="dxa" w:w="3510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 xml:space="preserve">Sudac:              </w:t>
            </w:r>
          </w:p>
          <w:p w:rsidRDefault="00E57AE2" w:rsidP="0096430C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>Dubravka Kuveždić</w:t>
            </w:r>
            <w:r w:rsidR="007F6C67">
              <w:t xml:space="preserve">, v.r. </w:t>
            </w:r>
            <w:r>
              <w:t xml:space="preserve">  </w:t>
            </w:r>
          </w:p>
        </w:tc>
      </w:tr>
    </w:tbl>
    <w:p w:rsidRDefault="0044175C" w:rsidP="00E57AE2" w:rsidR="0044175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57AE2" w:rsidP="00E57AE2" w:rsidR="00E57AE2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96430C" w:rsidP="00041F23" w:rsidR="0096430C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6430C" w:rsidP="0096430C" w:rsidR="0096430C" w:rsidRPr="0096430C">
      <w:pPr>
        <w:rPr>
          <w:lang w:eastAsia="en-US"/>
        </w:rPr>
      </w:pPr>
    </w:p>
    <w:p w:rsidRDefault="007F6C67" w:rsidP="007F6C67" w:rsidR="0096430C">
      <w:pPr>
        <w:ind w:firstLine="708" w:left="5664"/>
        <w:rPr>
          <w:lang w:eastAsia="en-US"/>
        </w:rPr>
      </w:pPr>
      <w:r>
        <w:rPr>
          <w:lang w:eastAsia="en-US"/>
        </w:rPr>
        <w:t>Za točnost otpravka</w:t>
      </w:r>
    </w:p>
    <w:p w:rsidRDefault="007F6C67" w:rsidP="007F6C67" w:rsidR="007F6C67">
      <w:pPr>
        <w:ind w:firstLine="708" w:left="5664"/>
        <w:rPr>
          <w:lang w:eastAsia="en-US"/>
        </w:rPr>
      </w:pPr>
      <w:r>
        <w:rPr>
          <w:lang w:eastAsia="en-US"/>
        </w:rPr>
        <w:t>ovlašteni službenik:</w:t>
      </w:r>
      <w:r>
        <w:rPr>
          <w:lang w:eastAsia="en-US"/>
        </w:rPr>
        <w:br/>
        <w:t xml:space="preserve">               Darija Miličević </w:t>
      </w:r>
    </w:p>
    <w:sectPr w:rsidSect="00626C0B" w:rsidR="007F6C67">
      <w:headerReference w:type="default" r:id="rId11"/>
      <w:footerReference w:type="default" r:id="rId12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6E0" w:rsidP="00864F4A" w:rsidR="009136E0">
      <w:r>
        <w:separator/>
      </w:r>
    </w:p>
  </w:endnote>
  <w:endnote w:id="0" w:type="continuationSeparator">
    <w:p w:rsidRDefault="009136E0" w:rsidP="00864F4A" w:rsidR="0091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919568"/>
      <w:docPartObj>
        <w:docPartGallery w:val="Page Numbers (Bottom of Page)"/>
        <w:docPartUnique/>
      </w:docPartObj>
    </w:sdtPr>
    <w:sdtEndPr/>
    <w:sdtContent>
      <w:p w:rsidRDefault="005160E1" w:rsidR="005160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1F4">
          <w:rPr>
            <w:noProof/>
          </w:rPr>
          <w:t>1</w:t>
        </w:r>
        <w:r>
          <w:fldChar w:fldCharType="end"/>
        </w:r>
      </w:p>
    </w:sdtContent>
  </w:sdt>
  <w:p w:rsidRDefault="005160E1" w:rsidR="005160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6E0" w:rsidP="00864F4A" w:rsidR="009136E0">
      <w:r>
        <w:separator/>
      </w:r>
    </w:p>
  </w:footnote>
  <w:footnote w:id="0" w:type="continuationSeparator">
    <w:p w:rsidRDefault="009136E0" w:rsidP="00864F4A" w:rsidR="0091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0D2A2AF2"/>
    <w:multiLevelType w:val="hybridMultilevel"/>
    <w:tmpl w:val="1E2604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376E1B"/>
    <w:multiLevelType w:val="hybridMultilevel"/>
    <w:tmpl w:val="DFEAA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9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3"/>
  </w:num>
  <w:num w:numId="5">
    <w:abstractNumId w:val="14"/>
  </w:num>
  <w:num w:numId="6">
    <w:abstractNumId w:val="16"/>
  </w:num>
  <w:num w:numId="7">
    <w:abstractNumId w:val="8"/>
  </w:num>
  <w:num w:numId="8">
    <w:abstractNumId w:val="15"/>
  </w:num>
  <w:num w:numId="9">
    <w:abstractNumId w:val="11"/>
  </w:num>
  <w:num w:numId="10">
    <w:abstractNumId w:val="0"/>
  </w:num>
  <w:num w:numId="11">
    <w:abstractNumId w:val="18"/>
  </w:num>
  <w:num w:numId="12">
    <w:abstractNumId w:val="9"/>
  </w:num>
  <w:num w:numId="13">
    <w:abstractNumId w:val="3"/>
  </w:num>
  <w:num w:numId="14">
    <w:abstractNumId w:val="7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0"/>
  </w:num>
  <w:num w:numId="19">
    <w:abstractNumId w:val="4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1F23"/>
    <w:rsid w:val="00046B8E"/>
    <w:rsid w:val="0006259D"/>
    <w:rsid w:val="00067F2D"/>
    <w:rsid w:val="00097D4D"/>
    <w:rsid w:val="000D19D0"/>
    <w:rsid w:val="000D6D83"/>
    <w:rsid w:val="000E3FFC"/>
    <w:rsid w:val="000E56D3"/>
    <w:rsid w:val="000E5EFB"/>
    <w:rsid w:val="000E657B"/>
    <w:rsid w:val="00101658"/>
    <w:rsid w:val="00105A43"/>
    <w:rsid w:val="00106345"/>
    <w:rsid w:val="00176876"/>
    <w:rsid w:val="001C3FCE"/>
    <w:rsid w:val="001E7665"/>
    <w:rsid w:val="002062C0"/>
    <w:rsid w:val="0022783F"/>
    <w:rsid w:val="002927CB"/>
    <w:rsid w:val="002969B7"/>
    <w:rsid w:val="002A2ABB"/>
    <w:rsid w:val="002A4DA0"/>
    <w:rsid w:val="002A6416"/>
    <w:rsid w:val="002B3739"/>
    <w:rsid w:val="002F05BC"/>
    <w:rsid w:val="002F5770"/>
    <w:rsid w:val="002F664B"/>
    <w:rsid w:val="0030734A"/>
    <w:rsid w:val="00337861"/>
    <w:rsid w:val="00343B1C"/>
    <w:rsid w:val="00352DAF"/>
    <w:rsid w:val="00374214"/>
    <w:rsid w:val="00374B01"/>
    <w:rsid w:val="003853F2"/>
    <w:rsid w:val="003947E6"/>
    <w:rsid w:val="003C24E6"/>
    <w:rsid w:val="0044175C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160E1"/>
    <w:rsid w:val="00532E76"/>
    <w:rsid w:val="00546EBD"/>
    <w:rsid w:val="005613AA"/>
    <w:rsid w:val="005A420D"/>
    <w:rsid w:val="005D145B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F4B7A"/>
    <w:rsid w:val="00701DE4"/>
    <w:rsid w:val="00702F70"/>
    <w:rsid w:val="00717715"/>
    <w:rsid w:val="0072565F"/>
    <w:rsid w:val="0074057D"/>
    <w:rsid w:val="00760A28"/>
    <w:rsid w:val="00771403"/>
    <w:rsid w:val="00795B53"/>
    <w:rsid w:val="007F2994"/>
    <w:rsid w:val="007F6C67"/>
    <w:rsid w:val="00806899"/>
    <w:rsid w:val="00814A7C"/>
    <w:rsid w:val="00823E71"/>
    <w:rsid w:val="00864F4A"/>
    <w:rsid w:val="00880BBF"/>
    <w:rsid w:val="008904EA"/>
    <w:rsid w:val="008D657C"/>
    <w:rsid w:val="008D7E28"/>
    <w:rsid w:val="009136E0"/>
    <w:rsid w:val="009136EE"/>
    <w:rsid w:val="00914DBC"/>
    <w:rsid w:val="00933062"/>
    <w:rsid w:val="00940306"/>
    <w:rsid w:val="009508DE"/>
    <w:rsid w:val="00953B56"/>
    <w:rsid w:val="00955B1C"/>
    <w:rsid w:val="0096430C"/>
    <w:rsid w:val="00972093"/>
    <w:rsid w:val="00974208"/>
    <w:rsid w:val="009A270E"/>
    <w:rsid w:val="009A36A6"/>
    <w:rsid w:val="009B4919"/>
    <w:rsid w:val="009D556C"/>
    <w:rsid w:val="009F0D21"/>
    <w:rsid w:val="00A414A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0482"/>
    <w:rsid w:val="00BB2204"/>
    <w:rsid w:val="00BE3C70"/>
    <w:rsid w:val="00BE6406"/>
    <w:rsid w:val="00BF3639"/>
    <w:rsid w:val="00C03483"/>
    <w:rsid w:val="00C332C6"/>
    <w:rsid w:val="00C368D1"/>
    <w:rsid w:val="00C50542"/>
    <w:rsid w:val="00C62EC5"/>
    <w:rsid w:val="00C8182B"/>
    <w:rsid w:val="00C8340E"/>
    <w:rsid w:val="00CC57C4"/>
    <w:rsid w:val="00CE665D"/>
    <w:rsid w:val="00D013A0"/>
    <w:rsid w:val="00D10ECE"/>
    <w:rsid w:val="00D5216E"/>
    <w:rsid w:val="00D554DA"/>
    <w:rsid w:val="00D60EB0"/>
    <w:rsid w:val="00D71D5D"/>
    <w:rsid w:val="00DA556D"/>
    <w:rsid w:val="00DC2C62"/>
    <w:rsid w:val="00DC56DD"/>
    <w:rsid w:val="00DF2ECC"/>
    <w:rsid w:val="00DF6832"/>
    <w:rsid w:val="00E24D15"/>
    <w:rsid w:val="00E31905"/>
    <w:rsid w:val="00E33005"/>
    <w:rsid w:val="00E46F24"/>
    <w:rsid w:val="00E57AE2"/>
    <w:rsid w:val="00E7308D"/>
    <w:rsid w:val="00E81C29"/>
    <w:rsid w:val="00E9072B"/>
    <w:rsid w:val="00E90B07"/>
    <w:rsid w:val="00E9212A"/>
    <w:rsid w:val="00EE31F4"/>
    <w:rsid w:val="00EF20AC"/>
    <w:rsid w:val="00EF49B6"/>
    <w:rsid w:val="00F4072E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57AE2"/>
    <w:rPr>
      <w:rFonts w:eastAsia="Calibri" w:hAnsi="Calibri" w:ascii="Calibri"/>
      <w:sz w:val="22"/>
      <w:szCs w:val="22"/>
      <w:lang w:eastAsia="en-US"/>
    </w:rPr>
  </w:style>
  <w:style w:customStyle="true" w:styleId="VSVerzija" w:type="paragraph">
    <w:name w:val="VS_Verzija"/>
    <w:basedOn w:val="Normal"/>
    <w:rsid w:val="00E57AE2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57AE2"/>
    <w:rPr>
      <w:rFonts w:ascii="Calibri" w:eastAsia="Calibri" w:hAnsi="Calibri"/>
      <w:sz w:val="22"/>
      <w:szCs w:val="22"/>
      <w:lang w:eastAsia="en-US"/>
    </w:rPr>
  </w:style>
  <w:style w:customStyle="1" w:styleId="VSVerzija" w:type="paragraph">
    <w:name w:val="VS_Verzija"/>
    <w:basedOn w:val="Normal"/>
    <w:rsid w:val="00E57AE2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56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2018.</izvorni_sadrzaj>
    <derivirana_varijabla naziv="DomainObject.Predmet.DatumRjesavanja_1">10.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St-680/2018</izvorni_sadrzaj>
    <derivirana_varijabla naziv="DomainObject.Predmet.OznakaBroj_1">St-680/2018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DRVOVIT jednostavno društvo s ograničenom odgovornošću za usluge zastupanog po punomoćniku Marko Vrban</izvorni_sadrzaj>
    <derivirana_varijabla naziv="DomainObject.Predmet.ProtustrankaFormated_1">  DRVOVIT jednostavno društvo s ograničenom odgovornošću za usluge zastupanog po punomoćniku Marko Vrban</derivirana_varijabla>
  </DomainObject.Predmet.ProtustrankaFormated>
  <DomainObject.Predmet.ProtustrankaFormatedOIB>
    <izvorni_sadrzaj>  DRVOVIT jednostavno društvo s ograničenom odgovornošću za usluge, OIB 27711755760 zastupanog po punomoćniku Marko Vrban</izvorni_sadrzaj>
    <derivirana_varijabla naziv="DomainObject.Predmet.ProtustrankaFormatedOIB_1">  DRVOVIT jednostavno društvo s ograničenom odgovornošću za usluge, OIB 27711755760 zastupanog po punomoćniku Marko Vrban</derivirana_varijabla>
  </DomainObject.Predmet.ProtustrankaFormatedOIB>
  <DomainObject.Predmet.ProtustrankaFormatedWithAdress>
    <izvorni_sadrzaj> DRVOVIT jednostavno društvo s ograničenom odgovornošću za usluge, Kupeč Dol 10 , 10450 Kupeć Dol zastupanog po punomoćniku Marko Vrban</izvorni_sadrzaj>
    <derivirana_varijabla naziv="DomainObject.Predmet.ProtustrankaFormatedWithAdress_1"> DRVOVIT jednostavno društvo s ograničenom odgovornošću za usluge, Kupeč Dol 10 , 10450 Kupeć Dol zastupanog po punomoćniku Marko Vrban</derivirana_varijabla>
  </DomainObject.Predmet.ProtustrankaFormatedWithAdress>
  <DomainObject.Predmet.ProtustrankaFormatedWithAdressOIB>
    <izvorni_sadrzaj> DRVOVIT jednostavno društvo s ograničenom odgovornošću za usluge, OIB 27711755760, Kupeč Dol 10 , 10450 Kupeć Dol zastupanog po punomoćniku Marko Vrban</izvorni_sadrzaj>
    <derivirana_varijabla naziv="DomainObject.Predmet.ProtustrankaFormatedWithAdressOIB_1"> DRVOVIT jednostavno društvo s ograničenom odgovornošću za usluge, OIB 27711755760, Kupeč Dol 10 , 10450 Kupeć Dol zastupanog po punomoćniku Marko Vrban</derivirana_varijabla>
  </DomainObject.Predmet.ProtustrankaFormatedWithAdressOIB>
  <DomainObject.Predmet.ProtustrankaWithAdress>
    <izvorni_sadrzaj>DRVOVIT jednostavno društvo s ograničenom odgovornošću za usluge Kupeč Dol 10 , 10450 Kupeć Dol</izvorni_sadrzaj>
    <derivirana_varijabla naziv="DomainObject.Predmet.ProtustrankaWithAdress_1">DRVOVIT jednostavno društvo s ograničenom odgovornošću za usluge Kupeč Dol 10 , 10450 Kupeć Dol</derivirana_varijabla>
  </DomainObject.Predmet.ProtustrankaWithAdress>
  <DomainObject.Predmet.ProtustrankaWithAdressOIB>
    <izvorni_sadrzaj>DRVOVIT jednostavno društvo s ograničenom odgovornošću za usluge, OIB 27711755760, Kupeč Dol 10 , 10450 Kupeć Dol</izvorni_sadrzaj>
    <derivirana_varijabla naziv="DomainObject.Predmet.ProtustrankaWithAdressOIB_1">DRVOVIT jednostavno društvo s ograničenom odgovornošću za usluge, OIB 27711755760, Kupeč Dol 10 , 10450 Kupeć Dol</derivirana_varijabla>
  </DomainObject.Predmet.ProtustrankaWithAdressOIB>
  <DomainObject.Predmet.ProtustrankaNazivFormated>
    <izvorni_sadrzaj>DRVOVIT jednostavno društvo s ograničenom odgovornošću za usluge</izvorni_sadrzaj>
    <derivirana_varijabla naziv="DomainObject.Predmet.ProtustrankaNazivFormated_1">DRVOVIT jednostavno društvo s ograničenom odgovornošću za usluge</derivirana_varijabla>
  </DomainObject.Predmet.ProtustrankaNazivFormated>
  <DomainObject.Predmet.ProtustrankaNazivFormatedOIB>
    <izvorni_sadrzaj>DRVOVIT jednostavno društvo s ograničenom odgovornošću za usluge, OIB 27711755760</izvorni_sadrzaj>
    <derivirana_varijabla naziv="DomainObject.Predmet.ProtustrankaNazivFormatedOIB_1">DRVOVIT jednostavno društvo s ograničenom odgovornošću za usluge, OIB 27711755760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DRVOVIT jednostavno društvo s ograničenom odgovornošću za usluge zastupanog po punomoćniku Marko Vrban</item>
    </izvorni_sadrzaj>
    <derivirana_varijabla naziv="DomainObject.Predmet.ProtuStrankaListFormated_1">
      <item>DRVOVIT jednostavno društvo s ograničenom odgovornošću za usluge zastupanog po punomoćniku Marko Vrban</item>
    </derivirana_varijabla>
  </DomainObject.Predmet.ProtuStrankaListFormated>
  <DomainObject.Predmet.ProtuStrankaListFormatedOIB>
    <izvorni_sadrzaj>
      <item>DRVOVIT jednostavno društvo s ograničenom odgovornošću za usluge, OIB 27711755760 zastupanog po punomoćniku Marko Vrban</item>
    </izvorni_sadrzaj>
    <derivirana_varijabla naziv="DomainObject.Predmet.ProtuStrankaListFormatedOIB_1">
      <item>DRVOVIT jednostavno društvo s ograničenom odgovornošću za usluge, OIB 27711755760 zastupanog po punomoćniku Marko Vrban</item>
    </derivirana_varijabla>
  </DomainObject.Predmet.ProtuStrankaListFormatedOIB>
  <DomainObject.Predmet.ProtuStrankaListFormatedWithAdress>
    <izvorni_sadrzaj>
      <item>DRVOVIT jednostavno društvo s ograničenom odgovornošću za usluge, Kupeč Dol 10 , 10450 Kupeć Dol zastupanog po punomoćniku Marko Vrban</item>
    </izvorni_sadrzaj>
    <derivirana_varijabla naziv="DomainObject.Predmet.ProtuStrankaListFormatedWithAdress_1">
      <item>DRVOVIT jednostavno društvo s ograničenom odgovornošću za usluge, Kupeč Dol 10 , 10450 Kupeć Dol zastupanog po punomoćniku Marko Vrban</item>
    </derivirana_varijabla>
  </DomainObject.Predmet.ProtuStrankaListFormatedWithAdress>
  <DomainObject.Predmet.ProtuStrankaListFormatedWithAdressOIB>
    <izvorni_sadrzaj>
      <item>DRVOVIT jednostavno društvo s ograničenom odgovornošću za usluge, OIB 27711755760, Kupeč Dol 10 , 10450 Kupeć Dol zastupanog po punomoćniku Marko Vrban</item>
    </izvorni_sadrzaj>
    <derivirana_varijabla naziv="DomainObject.Predmet.ProtuStrankaListFormatedWithAdressOIB_1">
      <item>DRVOVIT jednostavno društvo s ograničenom odgovornošću za usluge, OIB 27711755760, Kupeč Dol 10 , 10450 Kupeć Dol zastupanog po punomoćniku Marko Vrban</item>
    </derivirana_varijabla>
  </DomainObject.Predmet.ProtuStrankaListFormatedWithAdressOIB>
  <DomainObject.Predmet.ProtuStrankaListNazivFormated>
    <izvorni_sadrzaj>
      <item>DRVOVIT jednostavno društvo s ograničenom odgovornošću za usluge</item>
    </izvorni_sadrzaj>
    <derivirana_varijabla naziv="DomainObject.Predmet.ProtuStrankaListNazivFormated_1">
      <item>DRVOVIT jednostavno društvo s ograničenom odgovornošću za usluge</item>
    </derivirana_varijabla>
  </DomainObject.Predmet.ProtuStrankaListNazivFormated>
  <DomainObject.Predmet.ProtuStrankaListNazivFormatedOIB>
    <izvorni_sadrzaj>
      <item>DRVOVIT jednostavno društvo s ograničenom odgovornošću za usluge, OIB 27711755760</item>
    </izvorni_sadrzaj>
    <derivirana_varijabla naziv="DomainObject.Predmet.ProtuStrankaListNazivFormatedOIB_1">
      <item>DRVOVIT jednostavno društvo s ograničenom odgovornošću za usluge, OIB 27711755760</item>
    </derivirana_varijabla>
  </DomainObject.Predmet.ProtuStrankaListNazivFormatedOIB>
  <DomainObject.Predmet.OstaliListFormated>
    <izvorni_sadrzaj>
      <item>Marko Vrban punomoćnik sudionika u postupku DRVOVIT jednostavno društvo s ograničenom odgovornošću za usluge</item>
    </izvorni_sadrzaj>
    <derivirana_varijabla naziv="DomainObject.Predmet.OstaliListFormated_1">
      <item>Marko Vrban punomoćnik sudionika u postupku DRVOVIT jednostavno društvo s ograničenom odgovornošću za usluge</item>
    </derivirana_varijabla>
  </DomainObject.Predmet.OstaliListFormated>
  <DomainObject.Predmet.OstaliListFormatedOIB>
    <izvorni_sadrzaj>
      <item>Marko Vrban, OIB 36406817469 punomoćnik sudionika u postupku DRVOVIT jednostavno društvo s ograničenom odgovornošću za usluge</item>
    </izvorni_sadrzaj>
    <derivirana_varijabla naziv="DomainObject.Predmet.OstaliListFormatedOIB_1">
      <item>Marko Vrban, OIB 36406817469 punomoćnik sudionika u postupku DRVOVIT jednostavno društvo s ograničenom odgovornošću za usluge</item>
    </derivirana_varijabla>
  </DomainObject.Predmet.OstaliListFormatedOIB>
  <DomainObject.Predmet.OstaliListFormatedWithAdress>
    <izvorni_sadrzaj>
      <item>Marko Vrban, Kupeč Dol 10, 10450 Kupeć Dol punomoćnik sudionika u postupku DRVOVIT jednostavno društvo s ograničenom odgovornošću za usluge</item>
    </izvorni_sadrzaj>
    <derivirana_varijabla naziv="DomainObject.Predmet.OstaliListFormatedWithAdress_1">
      <item>Marko Vrban, Kupeč Dol 10, 10450 Kupeć Dol punomoćnik sudionika u postupku DRVOVIT jednostavno društvo s ograničenom odgovornošću za usluge</item>
    </derivirana_varijabla>
  </DomainObject.Predmet.OstaliListFormatedWithAdress>
  <DomainObject.Predmet.OstaliListFormatedWithAdressOIB>
    <izvorni_sadrzaj>
      <item>Marko Vrban, OIB 36406817469, Kupeč Dol 10, 10450 Kupeć Dol punomoćnik sudionika u postupku DRVOVIT jednostavno društvo s ograničenom odgovornošću za usluge</item>
    </izvorni_sadrzaj>
    <derivirana_varijabla naziv="DomainObject.Predmet.OstaliListFormatedWithAdressOIB_1">
      <item>Marko Vrban, OIB 36406817469, Kupeč Dol 10, 10450 Kupeć Dol punomoćnik sudionika u postupku DRVOVIT jednostavno društvo s ograničenom odgovornošću za usluge</item>
    </derivirana_varijabla>
  </DomainObject.Predmet.OstaliListFormatedWithAdressOIB>
  <DomainObject.Predmet.OstaliListNazivFormated>
    <izvorni_sadrzaj>
      <item>Marko Vrban</item>
    </izvorni_sadrzaj>
    <derivirana_varijabla naziv="DomainObject.Predmet.OstaliListNazivFormated_1">
      <item>Marko Vrban</item>
    </derivirana_varijabla>
  </DomainObject.Predmet.OstaliListNazivFormated>
  <DomainObject.Predmet.OstaliListNazivFormatedOIB>
    <izvorni_sadrzaj>
      <item>Marko Vrban, OIB 36406817469</item>
    </izvorni_sadrzaj>
    <derivirana_varijabla naziv="DomainObject.Predmet.OstaliListNazivFormatedOIB_1">
      <item>Marko Vrban, OIB 36406817469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DRVOVIT jednostavno društvo s ograničenom odgovornošću za usluge</izvorni_sadrzaj>
    <derivirana_varijabla naziv="DomainObject.Predmet.ProtustrankaIDrugi_1">DRVOVIT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DRVOVIT jednostavno društvo s ograničenom odgovornošću za usluge, OIB 27711755760, Kupeč Dol 10 , 10450 Kupeć Dol</izvorni_sadrzaj>
    <derivirana_varijabla naziv="DomainObject.Predmet.ProtustrankaIDrugiAdressOIB_1">DRVOVIT jednostavno društvo s ograničenom odgovornošću za usluge, OIB 27711755760, Kupeč Dol 10 , 10450 Kupeć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2018.</izvorni_sadrzaj>
    <derivirana_varijabla naziv="DomainObject.Predmet.OdlukaRjesenje.DatumDonosenjaOdluke_1">10. prosinca 2018.</derivirana_varijabla>
  </DomainObject.Predmet.OdlukaRjesenje.DatumDonosenjaOdluke>
  <DomainObject.Predmet.OdlukaRjesenje.DatumPravomocnosti>
    <izvorni_sadrzaj>28. prosinca 2018.</izvorni_sadrzaj>
    <derivirana_varijabla naziv="DomainObject.Predmet.OdlukaRjesenje.DatumPravomocnosti_1">28. prosinca 2018.</derivirana_varijabla>
  </DomainObject.Predmet.OdlukaRjesenje.DatumPravomocnosti>
  <DomainObject.Predmet.OdlukaRjesenje.Oznaka>
    <izvorni_sadrzaj>St-680/2018-12</izvorni_sadrzaj>
    <derivirana_varijabla naziv="DomainObject.Predmet.OdlukaRjesenje.Oznaka_1">St-680/2018-12</derivirana_varijabla>
  </DomainObject.Predmet.OdlukaRjesenje.Oznaka>
  <DomainObject.Predmet.SudioniciListNaziv>
    <izvorni_sadrzaj>
      <item>DRVOVIT jednostavno društvo s ograničenom odgovornošću za usluge</item>
      <item>FINA Regionalni centar Zagreb</item>
      <item>Marko Vrban</item>
    </izvorni_sadrzaj>
    <derivirana_varijabla naziv="DomainObject.Predmet.SudioniciListNaziv_1">
      <item>DRVOVIT jednostavno društvo s ograničenom odgovornošću za usluge</item>
      <item>FINA Regionalni centar Zagreb</item>
      <item>Marko Vrban</item>
    </derivirana_varijabla>
  </DomainObject.Predmet.SudioniciListNaziv>
  <DomainObject.Predmet.SudioniciListAdressOIB>
    <izvorni_sadrzaj>
      <item>DRVOVIT jednostavno društvo s ograničenom odgovornošću za usluge, OIB 27711755760, Kupeč Dol 10 ,10450 Kupeć Dol</item>
      <item>FINA Regionalni centar Zagreb, OIB 85821130368, Trg svibanjskih žrtava 1995. br. 1,10000 Zagreb</item>
      <item>Marko Vrban, OIB 36406817469, Kupeč Dol 10,10450 Kupeć Dol</item>
    </izvorni_sadrzaj>
    <derivirana_varijabla naziv="DomainObject.Predmet.SudioniciListAdressOIB_1">
      <item>DRVOVIT jednostavno društvo s ograničenom odgovornošću za usluge, OIB 27711755760, Kupeč Dol 10 ,10450 Kupeć Dol</item>
      <item>FINA Regionalni centar Zagreb, OIB 85821130368, Trg svibanjskih žrtava 1995. br. 1,10000 Zagreb</item>
      <item>Marko Vrban, OIB 36406817469, Kupeč Dol 10,10450 Kupeć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27711755760</item>
      <item>, OIB 85821130368</item>
      <item>, OIB 36406817469</item>
    </izvorni_sadrzaj>
    <derivirana_varijabla naziv="DomainObject.Predmet.SudioniciListNazivOIB_1">
      <item>, OIB 27711755760</item>
      <item>, OIB 85821130368</item>
      <item>, OIB 36406817469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666AA-ACEA-4112-BF6B-8C6F971F5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2659</properties:Characters>
  <properties:Lines>95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2019-01-11T13:15:00Z</dcterms:created>
  <dc:creator>Korisnik</dc:creator>
  <cp:lastModifiedBy>Darija Miličević</cp:lastModifiedBy>
  <cp:lastPrinted>2019-01-11T13:14:00Z</cp:lastPrinted>
  <dcterms:modified xmlns:xsi="http://www.w3.org/2001/XMLSchema-instance" xsi:type="dcterms:W3CDTF">2019-01-11T13:16:00Z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(K. Rašić.docx)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