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8ab7" w14:paraId="a328ab7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7678E2" w:rsidP="00D76FF6" w:rsidR="00D76FF6" w:rsidRPr="00146155">
      <w:pPr>
        <w:rPr>
          <w:b/>
        </w:rPr>
      </w:pPr>
      <w:r>
        <w:rPr>
          <w:b/>
        </w:rPr>
        <w:t>Split, Sukoišanska 6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761353">
        <w:rPr>
          <w:b/>
        </w:rPr>
        <w:t>461</w:t>
      </w:r>
      <w:r w:rsidR="003753E2" w:rsidRPr="00146155">
        <w:rPr>
          <w:b/>
        </w:rPr>
        <w:t>/201</w:t>
      </w:r>
      <w:r w:rsidR="00761353">
        <w:rPr>
          <w:b/>
        </w:rPr>
        <w:t>8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761353" w:rsidRPr="00761353">
        <w:rPr>
          <w:szCs w:val="24"/>
        </w:rPr>
        <w:t>INFO ADRIA d.o.o.</w:t>
      </w:r>
      <w:r w:rsidR="00761353">
        <w:rPr>
          <w:szCs w:val="24"/>
        </w:rPr>
        <w:t xml:space="preserve"> u stečaju</w:t>
      </w:r>
      <w:r w:rsidR="00761353" w:rsidRPr="00761353">
        <w:rPr>
          <w:szCs w:val="24"/>
        </w:rPr>
        <w:t>,  Vela Luka, Ulica 47 broj 73, OIB:00794849090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761353">
        <w:rPr>
          <w:szCs w:val="24"/>
        </w:rPr>
        <w:t>12</w:t>
      </w:r>
      <w:r w:rsidRPr="00146155">
        <w:rPr>
          <w:szCs w:val="24"/>
        </w:rPr>
        <w:t xml:space="preserve">. </w:t>
      </w:r>
      <w:r w:rsidR="007678E2">
        <w:rPr>
          <w:szCs w:val="24"/>
        </w:rPr>
        <w:t>studenoga</w:t>
      </w:r>
      <w:r w:rsidRPr="00146155">
        <w:rPr>
          <w:szCs w:val="24"/>
        </w:rPr>
        <w:t xml:space="preserve"> 201</w:t>
      </w:r>
      <w:r w:rsidR="007678E2">
        <w:rPr>
          <w:szCs w:val="24"/>
        </w:rPr>
        <w:t>8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761353" w:rsidRPr="00761353">
        <w:rPr>
          <w:bCs/>
        </w:rPr>
        <w:t>Milan Ljubičić, Kolan, Šimuni 142, OIB: 87161295116</w:t>
      </w:r>
      <w:r w:rsidR="00761353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761353" w:rsidRPr="00761353">
        <w:rPr>
          <w:bCs/>
        </w:rPr>
        <w:t>INFO ADRIA d.o.o.</w:t>
      </w:r>
      <w:r w:rsidR="00761353">
        <w:rPr>
          <w:bCs/>
        </w:rPr>
        <w:t xml:space="preserve"> u stečaju</w:t>
      </w:r>
      <w:r w:rsidR="00761353" w:rsidRPr="00761353">
        <w:rPr>
          <w:bCs/>
        </w:rPr>
        <w:t>,  Vela Luka, Ulica 47 broj 73, OIB:00794849090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761353" w:rsidRPr="00761353">
        <w:t>INFO ADRIA d.o.o.</w:t>
      </w:r>
      <w:r w:rsidR="00761353">
        <w:t xml:space="preserve"> u stečaju</w:t>
      </w:r>
      <w:r w:rsidR="00761353" w:rsidRPr="00761353">
        <w:t>,  Vela Luka, Ulica 47 broj 73, OIB:00794849090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761353" w:rsidRPr="00761353">
        <w:rPr>
          <w:bCs/>
        </w:rPr>
        <w:t>Tihana Majić, Osijek, Kardinala A. Stepinca 4, OIB: 43035003321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761353">
        <w:t>461</w:t>
      </w:r>
      <w:r w:rsidRPr="00146155">
        <w:t>/</w:t>
      </w:r>
      <w:r w:rsidR="00761353">
        <w:t>2018</w:t>
      </w:r>
      <w:r w:rsidR="000204DE" w:rsidRPr="00146155">
        <w:t xml:space="preserve"> </w:t>
      </w:r>
      <w:r w:rsidRPr="00146155">
        <w:t xml:space="preserve">od </w:t>
      </w:r>
      <w:r w:rsidR="00761353">
        <w:t>01</w:t>
      </w:r>
      <w:r w:rsidR="000204DE" w:rsidRPr="00146155">
        <w:t xml:space="preserve">. </w:t>
      </w:r>
      <w:r w:rsidR="007678E2">
        <w:t>listopad</w:t>
      </w:r>
      <w:r w:rsidR="0087544C">
        <w:t>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7678E2">
        <w:t>8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761353">
        <w:t>otvoren je stečajni postupak nad</w:t>
      </w:r>
      <w:r w:rsidR="00970671" w:rsidRPr="00970671">
        <w:t xml:space="preserve"> </w:t>
      </w:r>
      <w:r w:rsidR="00761353" w:rsidRPr="00761353">
        <w:t>INFO ADRIA d.o.o.,  Vela Luka, Ulica 47 broj 73, OIB:00794849090</w:t>
      </w:r>
      <w:r w:rsidR="006E6A2F" w:rsidRPr="00146155">
        <w:t xml:space="preserve">, te je istim rješenjem imenovan stečajni upravitelj </w:t>
      </w:r>
      <w:r w:rsidR="00761353" w:rsidRPr="00761353">
        <w:t xml:space="preserve">Milan Ljubičić, Kolan, Šimuni 142, OIB: 87161295116 </w:t>
      </w:r>
      <w:r w:rsidR="006E6A2F" w:rsidRPr="00146155">
        <w:t xml:space="preserve"> i to automatskom metodom slučajnog odabira kroz elektronski sustav e-spis temeljem čl. 84 i 85 Stečajnog zakona (NN 71/15,</w:t>
      </w:r>
      <w:r w:rsidR="007678E2">
        <w:t xml:space="preserve"> 104/17</w:t>
      </w:r>
      <w:r w:rsidR="006E6A2F" w:rsidRPr="00146155">
        <w:t xml:space="preserve">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>avitelj</w:t>
      </w:r>
      <w:r w:rsidR="009E1346" w:rsidRPr="009E1346">
        <w:t xml:space="preserve"> </w:t>
      </w:r>
      <w:r w:rsidR="00D96A90" w:rsidRPr="00146155">
        <w:t xml:space="preserve">je </w:t>
      </w:r>
      <w:r w:rsidR="006E6A2F" w:rsidRPr="00146155">
        <w:t>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A255EC">
        <w:t>zdravstvenih razloga</w:t>
      </w:r>
      <w:r w:rsidR="007678E2">
        <w:t xml:space="preserve"> i priložio medicinsku dokumentaciju (l.s. </w:t>
      </w:r>
      <w:r w:rsidR="00761353">
        <w:t>66-67</w:t>
      </w:r>
      <w:r w:rsidR="007678E2">
        <w:t>).</w:t>
      </w:r>
      <w:r w:rsidR="00702070">
        <w:t xml:space="preserve">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</w:t>
      </w:r>
      <w:r w:rsidRPr="00146155">
        <w:lastRenderedPageBreak/>
        <w:t xml:space="preserve">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>automatske metode slučajnog odabira kroz elektronski sustav e-spis za stečajnog upravitelja uz iznimku izabrao</w:t>
      </w:r>
      <w:r w:rsidR="007678E2">
        <w:t xml:space="preserve"> </w:t>
      </w:r>
      <w:r w:rsidR="00761353" w:rsidRPr="00761353">
        <w:t>Tihan</w:t>
      </w:r>
      <w:r w:rsidR="00761353">
        <w:t>u</w:t>
      </w:r>
      <w:r w:rsidR="00761353" w:rsidRPr="00761353">
        <w:t xml:space="preserve"> Majić, Osijek, Kardinala A. Stepinca 4, OIB: 43035003321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CA0DD1" w:rsidP="00B966B0" w:rsidR="00B966B0" w:rsidRPr="00146155">
      <w:pPr>
        <w:pStyle w:val="Naslov2"/>
        <w:rPr>
          <w:szCs w:val="24"/>
        </w:rPr>
      </w:pPr>
      <w:r>
        <w:rPr>
          <w:szCs w:val="24"/>
        </w:rPr>
        <w:t>U Split</w:t>
      </w:r>
      <w:r w:rsidR="00B966B0" w:rsidRPr="00146155">
        <w:rPr>
          <w:szCs w:val="24"/>
        </w:rPr>
        <w:t xml:space="preserve">u, </w:t>
      </w:r>
      <w:r w:rsidR="00761353">
        <w:rPr>
          <w:szCs w:val="24"/>
        </w:rPr>
        <w:t>12</w:t>
      </w:r>
      <w:r w:rsidR="005110FA" w:rsidRPr="00146155">
        <w:rPr>
          <w:szCs w:val="24"/>
        </w:rPr>
        <w:t xml:space="preserve">. </w:t>
      </w:r>
      <w:r>
        <w:rPr>
          <w:szCs w:val="24"/>
        </w:rPr>
        <w:t>studenog</w:t>
      </w:r>
      <w:r w:rsidR="00B966B0"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>
        <w:rPr>
          <w:szCs w:val="24"/>
        </w:rPr>
        <w:t>8</w:t>
      </w:r>
      <w:r w:rsidR="00B966B0"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CA0DD1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761353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761353" w:rsidRPr="00761353">
        <w:t>Tihana Majić, O</w:t>
      </w:r>
      <w:r w:rsidR="00761353">
        <w:t>sijek, Kardinala A. Stepinca 4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761353">
        <w:t>Milan Ljubičić</w:t>
      </w:r>
      <w:r w:rsidR="00146155">
        <w:t>,</w:t>
      </w:r>
      <w:r w:rsidR="00CA0DD1">
        <w:t xml:space="preserve"> putem e oglasna ploča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0267D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761353">
      <w:rPr>
        <w:b/>
        <w:sz w:val="22"/>
        <w:szCs w:val="22"/>
      </w:rPr>
      <w:t>461</w:t>
    </w:r>
    <w:r w:rsidRPr="00146155">
      <w:rPr>
        <w:b/>
        <w:sz w:val="22"/>
        <w:szCs w:val="22"/>
      </w:rPr>
      <w:t>/201</w:t>
    </w:r>
    <w:r w:rsidR="00761353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E33D9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C12C8"/>
    <w:rsid w:val="002D0ED9"/>
    <w:rsid w:val="002D1CB0"/>
    <w:rsid w:val="00314F02"/>
    <w:rsid w:val="003175A9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67D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61353"/>
    <w:rsid w:val="007678E2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4A1B"/>
    <w:rsid w:val="009154DF"/>
    <w:rsid w:val="00935DA7"/>
    <w:rsid w:val="00936D4A"/>
    <w:rsid w:val="00960197"/>
    <w:rsid w:val="00970671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5241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A0DD1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164/2015</izvorni_sadrzaj>
    <derivirana_varijabla naziv="DomainObject.Predmet.Opis_1">OBUSTAVA St 164/2015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St-461/2018</izvorni_sadrzaj>
    <derivirana_varijabla naziv="DomainObject.Predmet.OznakaBroj_1">St-461/2018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ADRIA d.o.o. putnička agencija</izvorni_sadrzaj>
    <derivirana_varijabla naziv="DomainObject.Predmet.ProtustrankaFormated_1">  INFO ADRIA d.o.o. putnička agencija</derivirana_varijabla>
  </DomainObject.Predmet.ProtustrankaFormated>
  <DomainObject.Predmet.ProtustrankaFormatedOIB>
    <izvorni_sadrzaj>  INFO ADRIA d.o.o. putnička agencija, OIB 00794849090</izvorni_sadrzaj>
    <derivirana_varijabla naziv="DomainObject.Predmet.ProtustrankaFormatedOIB_1">  INFO ADRIA d.o.o. putnička agencija, OIB 00794849090</derivirana_varijabla>
  </DomainObject.Predmet.ProtustrankaFormatedOIB>
  <DomainObject.Predmet.ProtustrankaFormatedWithAdress>
    <izvorni_sadrzaj> INFO ADRIA d.o.o. putnička agencija, Ulica 47, br. 73, 20270 Vela Luka</izvorni_sadrzaj>
    <derivirana_varijabla naziv="DomainObject.Predmet.ProtustrankaFormatedWithAdress_1"> INFO ADRIA d.o.o. putnička agencija, Ulica 47, br. 73, 20270 Vela Luka</derivirana_varijabla>
  </DomainObject.Predmet.ProtustrankaFormatedWithAdress>
  <DomainObject.Predmet.ProtustrankaFormatedWithAdressOIB>
    <izvorni_sadrzaj> INFO ADRIA d.o.o. putnička agencija, OIB 00794849090, Ulica 47, br. 73, 20270 Vela Luka</izvorni_sadrzaj>
    <derivirana_varijabla naziv="DomainObject.Predmet.ProtustrankaFormatedWithAdressOIB_1"> INFO ADRIA d.o.o. putnička agencija, OIB 00794849090, Ulica 47, br. 73, 20270 Vela Luka</derivirana_varijabla>
  </DomainObject.Predmet.ProtustrankaFormatedWithAdressOIB>
  <DomainObject.Predmet.ProtustrankaWithAdress>
    <izvorni_sadrzaj>INFO ADRIA d.o.o. putnička agencija Ulica 47, br. 73, 20270 Vela Luka</izvorni_sadrzaj>
    <derivirana_varijabla naziv="DomainObject.Predmet.ProtustrankaWithAdress_1">INFO ADRIA d.o.o. putnička agencija Ulica 47, br. 73, 20270 Vela Luka</derivirana_varijabla>
  </DomainObject.Predmet.ProtustrankaWithAdress>
  <DomainObject.Predmet.ProtustrankaWithAdressOIB>
    <izvorni_sadrzaj>INFO ADRIA d.o.o. putnička agencija, OIB 00794849090, Ulica 47, br. 73, 20270 Vela Luka</izvorni_sadrzaj>
    <derivirana_varijabla naziv="DomainObject.Predmet.ProtustrankaWithAdressOIB_1">INFO ADRIA d.o.o. putnička agencija, OIB 00794849090, Ulica 47, br. 73, 20270 Vela Luka</derivirana_varijabla>
  </DomainObject.Predmet.ProtustrankaWithAdressOIB>
  <DomainObject.Predmet.ProtustrankaNazivFormated>
    <izvorni_sadrzaj>INFO ADRIA d.o.o. putnička agencija</izvorni_sadrzaj>
    <derivirana_varijabla naziv="DomainObject.Predmet.ProtustrankaNazivFormated_1">INFO ADRIA d.o.o. putnička agencija</derivirana_varijabla>
  </DomainObject.Predmet.ProtustrankaNazivFormated>
  <DomainObject.Predmet.ProtustrankaNazivFormatedOIB>
    <izvorni_sadrzaj>INFO ADRIA d.o.o. putnička agencija, OIB 00794849090</izvorni_sadrzaj>
    <derivirana_varijabla naziv="DomainObject.Predmet.ProtustrankaNazivFormatedOIB_1">INFO ADRIA d.o.o. putnička agencija, OIB 00794849090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Split,Podružnica Dubrovnik</izvorni_sadrzaj>
    <derivirana_varijabla naziv="DomainObject.Predmet.StrankaFormated_1">  Financijska agencija, RC Split,Podružnica Dubrovnik</derivirana_varijabla>
  </DomainObject.Predmet.StrankaFormated>
  <DomainObject.Predmet.StrankaFormatedOIB>
    <izvorni_sadrzaj>  Financijska agencija, RC Split,Podružnica Dubrovnik, OIB 85821130368</izvorni_sadrzaj>
    <derivirana_varijabla naziv="DomainObject.Predmet.StrankaFormatedOIB_1">  Financijska agencija, RC Split,Podružnica Dubrovnik, OIB 85821130368</derivirana_varijabla>
  </DomainObject.Predmet.StrankaFormatedOIB>
  <DomainObject.Predmet.StrankaFormatedWithAdress>
    <izvorni_sadrzaj> Financijska agencija, RC Split,Podružnica Dubrovnik, Vukovarska 2, 20000 Dubrovnik</izvorni_sadrzaj>
    <derivirana_varijabla naziv="DomainObject.Predmet.StrankaFormatedWithAdress_1"> Financijska agencija, RC Split,Podružnica Dubrovnik, Vukovarska 2, 20000 Dubrovnik</derivirana_varijabla>
  </DomainObject.Predmet.StrankaFormatedWithAdress>
  <DomainObject.Predmet.StrankaFormatedWithAdressOIB>
    <izvorni_sadrzaj> Financijska agencija, RC Split,Podružnica Dubrovnik, OIB 85821130368, Vukovarska 2, 20000 Dubrovnik</izvorni_sadrzaj>
    <derivirana_varijabla naziv="DomainObject.Predmet.StrankaFormatedWithAdressOIB_1"> Financijska agencija, RC Split,Podružnica Dubrovnik, OIB 85821130368, Vukovarska 2, 20000 Dubrovnik</derivirana_varijabla>
  </DomainObject.Predmet.StrankaFormatedWithAdressOIB>
  <DomainObject.Predmet.StrankaWithAdress>
    <izvorni_sadrzaj>Financijska agencija, RC Split,Podružnica Dubrovnik Vukovarska 2,20000 Dubrovnik</izvorni_sadrzaj>
    <derivirana_varijabla naziv="DomainObject.Predmet.StrankaWithAdress_1">Financijska agencija, RC Split,Podružnica Dubrovnik Vukovarska 2,20000 Dubrovnik</derivirana_varijabla>
  </DomainObject.Predmet.StrankaWithAdress>
  <DomainObject.Predmet.StrankaWithAdressOIB>
    <izvorni_sadrzaj>Financijska agencija, RC Split,Podružnica Dubrovnik, OIB 85821130368, Vukovarska 2,20000 Dubrovnik</izvorni_sadrzaj>
    <derivirana_varijabla naziv="DomainObject.Predmet.StrankaWithAdressOIB_1">Financijska agencija, RC Split,Podružnica Dubrovnik, OIB 85821130368, Vukovarska 2,20000 Dubrovnik</derivirana_varijabla>
  </DomainObject.Predmet.StrankaWithAdressOIB>
  <DomainObject.Predmet.StrankaNazivFormated>
    <izvorni_sadrzaj>Financijska agencija, RC Split,Podružnica Dubrovnik</izvorni_sadrzaj>
    <derivirana_varijabla naziv="DomainObject.Predmet.StrankaNazivFormated_1">Financijska agencija, RC Split,Podružnica Dubrovnik</derivirana_varijabla>
  </DomainObject.Predmet.StrankaNazivFormated>
  <DomainObject.Predmet.StrankaNazivFormatedOIB>
    <izvorni_sadrzaj>Financijska agencija, RC Split,Podružnica Dubrovnik, OIB 85821130368</izvorni_sadrzaj>
    <derivirana_varijabla naziv="DomainObject.Predmet.StrankaNazivFormatedOIB_1">Financijska agencija,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Split,Podružnica Dubrovnik</item>
    </izvorni_sadrzaj>
    <derivirana_varijabla naziv="DomainObject.Predmet.StrankaListFormated_1">
      <item>Financijska agencija, RC Split,Podružnica Dubrovnik</item>
    </derivirana_varijabla>
  </DomainObject.Predmet.StrankaListFormated>
  <DomainObject.Predmet.StrankaListFormatedOIB>
    <izvorni_sadrzaj>
      <item>Financijska agencija, RC Split,Podružnica Dubrovnik, OIB 85821130368</item>
    </izvorni_sadrzaj>
    <derivirana_varijabla naziv="DomainObject.Predmet.StrankaListFormatedOIB_1">
      <item>Financijska agencija, RC Split,Podružnica Dubrovnik, OIB 85821130368</item>
    </derivirana_varijabla>
  </DomainObject.Predmet.StrankaListFormatedOIB>
  <DomainObject.Predmet.StrankaListFormatedWithAdress>
    <izvorni_sadrzaj>
      <item>Financijska agencija, RC Split,Podružnica Dubrovnik, Vukovarska 2, 20000 Dubrovnik</item>
    </izvorni_sadrzaj>
    <derivirana_varijabla naziv="DomainObject.Predmet.StrankaListFormatedWithAdress_1">
      <item>Financijska agencija, RC Split,Podružnica Dubrovnik, Vukovarska 2, 20000 Dubrovnik</item>
    </derivirana_varijabla>
  </DomainObject.Predmet.StrankaListFormatedWithAdress>
  <DomainObject.Predmet.StrankaListFormatedWithAdressOIB>
    <izvorni_sadrzaj>
      <item>Financijska agencija, RC Split,Podružnica Dubrovnik, OIB 85821130368, Vukovarska 2, 20000 Dubrovnik</item>
    </izvorni_sadrzaj>
    <derivirana_varijabla naziv="DomainObject.Predmet.StrankaListFormatedWithAdressOIB_1">
      <item>Financijska agencija, RC Split,Podružnica Dubrovnik, OIB 85821130368, Vukovarska 2, 20000 Dubrovnik</item>
    </derivirana_varijabla>
  </DomainObject.Predmet.StrankaListFormatedWithAdressOIB>
  <DomainObject.Predmet.StrankaListNazivFormated>
    <izvorni_sadrzaj>
      <item>Financijska agencija, RC Split,Podružnica Dubrovnik</item>
    </izvorni_sadrzaj>
    <derivirana_varijabla naziv="DomainObject.Predmet.StrankaListNazivFormated_1">
      <item>Financijska agencija, RC Split,Podružnica Dubrovnik</item>
    </derivirana_varijabla>
  </DomainObject.Predmet.StrankaListNazivFormated>
  <DomainObject.Predmet.StrankaListNazivFormatedOIB>
    <izvorni_sadrzaj>
      <item>Financijska agencija, RC Split,Podružnica Dubrovnik, OIB 85821130368</item>
    </izvorni_sadrzaj>
    <derivirana_varijabla naziv="DomainObject.Predmet.StrankaListNazivFormatedOIB_1">
      <item>Financijska agencija, RC Split,Podružnica Dubrovnik, OIB 85821130368</item>
    </derivirana_varijabla>
  </DomainObject.Predmet.StrankaListNazivFormatedOIB>
  <DomainObject.Predmet.ProtuStrankaListFormated>
    <izvorni_sadrzaj>
      <item>INFO ADRIA d.o.o. putnička agencija</item>
    </izvorni_sadrzaj>
    <derivirana_varijabla naziv="DomainObject.Predmet.ProtuStrankaListFormated_1">
      <item>INFO ADRIA d.o.o. putnička agencija</item>
    </derivirana_varijabla>
  </DomainObject.Predmet.ProtuStrankaListFormated>
  <DomainObject.Predmet.ProtuStrankaListFormatedOIB>
    <izvorni_sadrzaj>
      <item>INFO ADRIA d.o.o. putnička agencija, OIB 00794849090</item>
    </izvorni_sadrzaj>
    <derivirana_varijabla naziv="DomainObject.Predmet.ProtuStrankaListFormatedOIB_1">
      <item>INFO ADRIA d.o.o. putnička agencija, OIB 00794849090</item>
    </derivirana_varijabla>
  </DomainObject.Predmet.ProtuStrankaListFormatedOIB>
  <DomainObject.Predmet.ProtuStrankaListFormatedWithAdress>
    <izvorni_sadrzaj>
      <item>INFO ADRIA d.o.o. putnička agencija, Ulica 47, br. 73, 20270 Vela Luka</item>
    </izvorni_sadrzaj>
    <derivirana_varijabla naziv="DomainObject.Predmet.ProtuStrankaListFormatedWithAdress_1">
      <item>INFO ADRIA d.o.o. putnička agencija, Ulica 47, br. 73, 20270 Vela Luka</item>
    </derivirana_varijabla>
  </DomainObject.Predmet.ProtuStrankaListFormatedWithAdress>
  <DomainObject.Predmet.ProtuStrankaListFormatedWithAdressOIB>
    <izvorni_sadrzaj>
      <item>INFO ADRIA d.o.o. putnička agencija, OIB 00794849090, Ulica 47, br. 73, 20270 Vela Luka</item>
    </izvorni_sadrzaj>
    <derivirana_varijabla naziv="DomainObject.Predmet.ProtuStrankaListFormatedWithAdressOIB_1">
      <item>INFO ADRIA d.o.o. putnička agencija, OIB 00794849090, Ulica 47, br. 73, 20270 Vela Luka</item>
    </derivirana_varijabla>
  </DomainObject.Predmet.ProtuStrankaListFormatedWithAdressOIB>
  <DomainObject.Predmet.ProtuStrankaListNazivFormated>
    <izvorni_sadrzaj>
      <item>INFO ADRIA d.o.o. putnička agencija</item>
    </izvorni_sadrzaj>
    <derivirana_varijabla naziv="DomainObject.Predmet.ProtuStrankaListNazivFormated_1">
      <item>INFO ADRIA d.o.o. putnička agencija</item>
    </derivirana_varijabla>
  </DomainObject.Predmet.ProtuStrankaListNazivFormated>
  <DomainObject.Predmet.ProtuStrankaListNazivFormatedOIB>
    <izvorni_sadrzaj>
      <item>INFO ADRIA d.o.o. putnička agencija, OIB 00794849090</item>
    </izvorni_sadrzaj>
    <derivirana_varijabla naziv="DomainObject.Predmet.ProtuStrankaListNazivFormatedOIB_1">
      <item>INFO ADRIA d.o.o. putnička agencija, OIB 00794849090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Split,Podružnica Dubrovnik</izvorni_sadrzaj>
    <derivirana_varijabla naziv="DomainObject.Predmet.StrankaIDrugi_1">Financijska agencija, RC Split,Podružnica Dubrovnik</derivirana_varijabla>
  </DomainObject.Predmet.StrankaIDrugi>
  <DomainObject.Predmet.ProtustrankaIDrugi>
    <izvorni_sadrzaj>INFO ADRIA d.o.o. putnička agencija</izvorni_sadrzaj>
    <derivirana_varijabla naziv="DomainObject.Predmet.ProtustrankaIDrugi_1">INFO ADRIA d.o.o. putnička agencija</derivirana_varijabla>
  </DomainObject.Predmet.ProtustrankaIDrugi>
  <DomainObject.Predmet.StrankaIDrugiAdressOIB>
    <izvorni_sadrzaj>Financijska agencija, RC Split,Podružnica Dubrovnik, OIB 85821130368, Vukovarska 2, 20000 Dubrovnik</izvorni_sadrzaj>
    <derivirana_varijabla naziv="DomainObject.Predmet.StrankaIDrugiAdressOIB_1">Financijska agencija, RC Split,Podružnica Dubrovnik, OIB 85821130368, Vukovarska 2, 20000 Dubrovnik</derivirana_varijabla>
  </DomainObject.Predmet.StrankaIDrugiAdressOIB>
  <DomainObject.Predmet.ProtustrankaIDrugiAdressOIB>
    <izvorni_sadrzaj>INFO ADRIA d.o.o. putnička agencija, OIB 00794849090, Ulica 47, br. 73, 20270 Vela Luka</izvorni_sadrzaj>
    <derivirana_varijabla naziv="DomainObject.Predmet.ProtustrankaIDrugiAdressOIB_1">INFO ADRIA d.o.o. putnička agencija, OIB 00794849090, Ulica 47, br. 73,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ADRIA d.o.o. putnička agencija</item>
      <item>Financijska agencija, RC Split,Podružnica Dubrovnik</item>
    </izvorni_sadrzaj>
    <derivirana_varijabla naziv="DomainObject.Predmet.SudioniciListNaziv_1">
      <item>INFO ADRIA d.o.o. putnička agencija</item>
      <item>Financijska agencija, RC Split,Podružnica Dubrovnik</item>
    </derivirana_varijabla>
  </DomainObject.Predmet.SudioniciListNaziv>
  <DomainObject.Predmet.SudioniciListAdressOIB>
    <izvorni_sadrzaj>
      <item>INFO ADRIA d.o.o. putnička agencija, OIB 00794849090, Ulica 47, br. 73,20270 Vela Luka</item>
      <item>Financijska agencija, RC Split,Podružnica Dubrovnik, OIB 85821130368, Vukovarska 2,20000 Dubrovnik</item>
    </izvorni_sadrzaj>
    <derivirana_varijabla naziv="DomainObject.Predmet.SudioniciListAdressOIB_1">
      <item>INFO ADRIA d.o.o. putnička agencija, OIB 00794849090, Ulica 47, br. 73,20270 Vela Luka</item>
      <item>Financijska agencija, 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00794849090</item>
      <item>, OIB 85821130368</item>
    </izvorni_sadrzaj>
    <derivirana_varijabla naziv="DomainObject.Predmet.SudioniciListNazivOIB_1">
      <item>, OIB 00794849090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B51F5-2160-4641-9CCA-86E8A3625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2190</properties:Characters>
  <properties:Lines>75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2018-11-12T12:32:00Z</dcterms:created>
  <dc:creator>Srđan Gavranić</dc:creator>
  <cp:lastModifiedBy>Katarina Franković</cp:lastModifiedBy>
  <cp:lastPrinted>2018-11-12T12:32:00Z</cp:lastPrinted>
  <dcterms:modified xmlns:xsi="http://www.w3.org/2001/XMLSchema-instance" xsi:type="dcterms:W3CDTF">2018-11-12T12:33:00Z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(razrješenje i imenovanje stečajnog upravitelja 461 2018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