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a863bf8" w14:paraId="a863bf8" w:rsidRDefault="00A04CBB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A04CB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A04CBB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A04CBB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4CBB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A04CBB">
            <w:rPr>
              <w:rStyle w:val="eSPISCCParagraphDefaultFont"/>
            </w:rPr>
            <w:t>Dr. Franje Tuđmana 35</w:t>
          </w:r>
        </w:sdtContent>
      </w:sdt>
      <w:r w:rsidR="00AE649C" w:rsidRPr="006C43C5">
        <w:t xml:space="preserve"> </w:t>
      </w:r>
    </w:p>
    <w:p w:rsidRDefault="00A04CBB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A04CBB">
            <w:rPr>
              <w:rStyle w:val="eSPISCCParagraphDefaultFont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A04CBB">
            <w:rPr>
              <w:rStyle w:val="eSPISCCParagraphDefaultFont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A04CBB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A04CBB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A04CBB">
            <w:rPr>
              <w:rStyle w:val="eSPISCCParagraphDefaultFont"/>
              <w:rFonts w:eastAsiaTheme="minorHAnsi"/>
            </w:rPr>
            <w:t>Ivanici Bezinović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A04CBB">
            <w:rPr>
              <w:rStyle w:val="eSPISCCParagraphDefaultFont"/>
              <w:rFonts w:eastAsiaTheme="minorHAnsi"/>
            </w:rPr>
            <w:t>predlagatelj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A04CBB">
            <w:rPr>
              <w:rStyle w:val="eSPISCCParagraphDefaultFont"/>
              <w:rFonts w:eastAsiaTheme="minorHAnsi"/>
            </w:rPr>
            <w:t xml:space="preserve"> FINA, OIB 85821130368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A04CBB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A04CBB">
            <w:rPr>
              <w:rStyle w:val="eSPISCCParagraphDefaultFont"/>
              <w:rFonts w:eastAsiaTheme="minorHAnsi"/>
            </w:rPr>
            <w:t xml:space="preserve"> BOROVI POTOCI, društvo s ograničenom odgovornošću za trgovinu, ugostiteljstvo igrađevinarstvo, OIB 38662660118, Starigrad, 23244 Starigrad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A04CBB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A04CBB">
            <w:rPr>
              <w:rStyle w:val="eSPISCCParagraphDefaultFont"/>
              <w:rFonts w:eastAsiaTheme="minorHAnsi"/>
            </w:rPr>
            <w:t>4. rujna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04CBB" w:rsidRPr="00A04CBB">
            <w:rPr>
              <w:rStyle w:val="eSPISCCParagraphDefaultFont"/>
              <w:rFonts w:eastAsiaTheme="minorHAnsi"/>
            </w:rPr>
            <w:t>BOROVI POTOCI, društvo s ograničenom odgovornošću za trgovinu, ugostiteljstvo igrađevinarstvo, OIB 38662660118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04CBB" w:rsidRPr="00A04CBB">
            <w:rPr>
              <w:rStyle w:val="eSPISCCParagraphDefaultFont"/>
              <w:rFonts w:eastAsiaTheme="minorHAnsi"/>
            </w:rPr>
            <w:t>sudske pristojbe za Žalba protiv odluke stečajnog ili likvidacijskog vijeća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04CBB" w:rsidRPr="00A04CBB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04CBB" w:rsidRPr="00A04CBB">
            <w:rPr>
              <w:rStyle w:val="eSPISCCParagraphDefaultFont"/>
              <w:rFonts w:eastAsiaTheme="minorHAnsi"/>
            </w:rPr>
            <w:t>HR635045-23405-10034775030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A04CBB" w:rsidRPr="00A04CBB">
            <w:rPr>
              <w:rStyle w:val="eSPISCCParagraphDefaultFont"/>
              <w:rFonts w:eastAsiaTheme="minorHAnsi"/>
            </w:rPr>
            <w:t>Pristojbe iz predmeta St-62/2018,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A04CBB" w:rsidRPr="00A04CBB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A04CBB" w:rsidRPr="00A04CBB">
            <w:rPr>
              <w:rStyle w:val="eSPISCCParagraphDefaultFont"/>
              <w:rFonts w:eastAsiaTheme="minorHAnsi"/>
            </w:rPr>
            <w:t>4. rujna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A04CBB" w:rsidRPr="00A04CBB">
            <w:rPr>
              <w:rStyle w:val="eSPISCCParagraphDefaultFont"/>
              <w:rFonts w:eastAsiaTheme="minorHAnsi"/>
            </w:rPr>
            <w:t>Ivanica Bezinović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A04CBB" w:rsidRPr="00A04CBB">
            <w:rPr>
              <w:rStyle w:val="eSPISCCParagraphDefaultFont"/>
              <w:rFonts w:eastAsiaTheme="minorHAnsi"/>
            </w:rPr>
            <w:t>BOROVI POTOCI, društvo s ograničenom odgovornošću za trgovinu, ugostiteljstvo igrađevinarstvo, OIB 38662660118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A04CBB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A04CBB" w:rsidRPr="00A04CBB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A04CBB" w:rsidRPr="00A04CBB">
            <w:rPr>
              <w:rStyle w:val="eSPISCCParagraphDefaultFont"/>
              <w:rFonts w:eastAsiaTheme="minorHAnsi"/>
            </w:rPr>
            <w:t>4. rujna 2018.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A04CB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04CBB">
            <w:rPr>
              <w:rStyle w:val="eSPISCCParagraphDefaultFont"/>
              <w:rFonts w:eastAsiaTheme="minorHAnsi"/>
            </w:rPr>
            <w:t>Pristojbe iz predmeta St-62/2018, TS ZD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A04CB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A04CBB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04CBB">
                  <w:rPr>
                    <w:rStyle w:val="eSPISCCParagraphDefaultFont"/>
                    <w:rFonts w:eastAsiaTheme="minorHAnsi"/>
                  </w:rPr>
                  <w:t>BOROVI POTOCI, društvo s ograničenom odgovornošću za trgovinu, ugostiteljstvo igrađevinarstvo, OIB 38662660118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A04CB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04CBB">
                  <w:rPr>
                    <w:rStyle w:val="eSPISCCParagraphDefaultFont"/>
                    <w:rFonts w:eastAsiaTheme="minorHAnsi"/>
                  </w:rPr>
                  <w:t>300,00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A04CB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A04CBB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A04CB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04CBB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A04CB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04CBB">
                  <w:rPr>
                    <w:rStyle w:val="eSPISCCParagraphDefaultFont"/>
                    <w:rFonts w:eastAsiaTheme="minorHAnsi"/>
                  </w:rPr>
                  <w:t>HR635045-23405-10034775030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A04CB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A04CBB">
                  <w:rPr>
                    <w:rStyle w:val="eSPISCCParagraphDefaultFont"/>
                    <w:rFonts w:eastAsiaTheme="minorHAnsi"/>
                  </w:rPr>
                  <w:t>Pristojbe iz predmeta St-62/2018, TS ZD</w:t>
                </w:r>
              </w:sdtContent>
            </w:sdt>
          </w:p>
        </w:tc>
      </w:tr>
    </w:tbl>
    <w:p w:rsidRDefault="00A04CB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CBB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A04CBB" w:rsidRPr="00A04CBB">
          <w:rPr>
            <w:rStyle w:val="eSPISCCParagraphDefaultFont"/>
          </w:rPr>
          <w:t>2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A04CBB" w:rsidRPr="00A04CBB">
          <w:rPr>
            <w:rStyle w:val="eSPISCCParagraphDefaultFont"/>
          </w:rPr>
          <w:t>St-62/2018-21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4CBB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St-62/2018-21</izvorni_sadrzaj>
    <derivirana_varijabla naziv="DomainObject.Oznaka_1">St-62/2018-21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BOROVI POTOCI, društvo s ograničenom odgovornošću za trgovinu, ugostiteljstvo igrađevinarstvo</izvorni_sadrzaj>
    <derivirana_varijabla naziv="DomainObject.Predmet.ProtustrankaFormated_1">  BOROVI POTOCI, društvo s ograničenom odgovornošću za trgovinu, ugostiteljstvo igrađevinarstvo</derivirana_varijabla>
  </DomainObject.Predmet.ProtustrankaFormated>
  <DomainObject.Predmet.ProtustrankaFormatedOIB>
    <izvorni_sadrzaj>  BOROVI POTOCI, društvo s ograničenom odgovornošću za trgovinu, ugostiteljstvo igrađevinarstvo, OIB 38662660118</izvorni_sadrzaj>
    <derivirana_varijabla naziv="DomainObject.Predmet.ProtustrankaFormatedOIB_1">  BOROVI POTOCI, društvo s ograničenom odgovornošću za trgovinu, ugostiteljstvo igrađevinarstvo, OIB 38662660118</derivirana_varijabla>
  </DomainObject.Predmet.ProtustrankaFormatedOIB>
  <DomainObject.Predmet.ProtustrankaFormatedWithAdress>
    <izvorni_sadrzaj> BOROVI POTOCI, društvo s ograničenom odgovornošću za trgovinu, ugostiteljstvo igrađevinarstvo, Starigrad, 23244 Starigrad</izvorni_sadrzaj>
    <derivirana_varijabla naziv="DomainObject.Predmet.ProtustrankaFormatedWithAdress_1"> BOROVI POTOCI, društvo s ograničenom odgovornošću za trgovinu, ugostiteljstvo igrađevinarstvo, Starigrad, 23244 Starigrad</derivirana_varijabla>
  </DomainObject.Predmet.ProtustrankaFormatedWithAdress>
  <DomainObject.Predmet.ProtustrankaFormatedWithAdressOIB>
    <izvorni_sadrzaj> BOROVI POTOCI, društvo s ograničenom odgovornošću za trgovinu, ugostiteljstvo igrađevinarstvo, OIB 38662660118, Starigrad, 23244 Starigrad</izvorni_sadrzaj>
    <derivirana_varijabla naziv="DomainObject.Predmet.ProtustrankaFormatedWithAdressOIB_1"> BOROVI POTOCI, društvo s ograničenom odgovornošću za trgovinu, ugostiteljstvo igrađevinarstvo, OIB 38662660118, Starigrad, 23244 Starigrad</derivirana_varijabla>
  </DomainObject.Predmet.ProtustrankaFormatedWithAdressOIB>
  <DomainObject.Predmet.ProtustrankaWithAdress>
    <izvorni_sadrzaj>BOROVI POTOCI, društvo s ograničenom odgovornošću za trgovinu, ugostiteljstvo igrađevinarstvo Starigrad, 23244 Starigrad</izvorni_sadrzaj>
    <derivirana_varijabla naziv="DomainObject.Predmet.ProtustrankaWithAdress_1">BOROVI POTOCI, društvo s ograničenom odgovornošću za trgovinu, ugostiteljstvo igrađevinarstvo Starigrad, 23244 Starigrad</derivirana_varijabla>
  </DomainObject.Predmet.ProtustrankaWithAdress>
  <DomainObject.Predmet.ProtustrankaWithAdressOIB>
    <izvorni_sadrzaj>BOROVI POTOCI, društvo s ograničenom odgovornošću za trgovinu, ugostiteljstvo igrađevinarstvo, OIB 38662660118, Starigrad, 23244 Starigrad</izvorni_sadrzaj>
    <derivirana_varijabla naziv="DomainObject.Predmet.ProtustrankaWithAdressOIB_1">BOROVI POTOCI, društvo s ograničenom odgovornošću za trgovinu, ugostiteljstvo igrađevinarstvo, OIB 38662660118, Starigrad, 23244 Starigrad</derivirana_varijabla>
  </DomainObject.Predmet.ProtustrankaWithAdressOIB>
  <DomainObject.Predmet.ProtustrankaNazivFormated>
    <izvorni_sadrzaj>BOROVI POTOCI, društvo s ograničenom odgovornošću za trgovinu, ugostiteljstvo igrađevinarstvo</izvorni_sadrzaj>
    <derivirana_varijabla naziv="DomainObject.Predmet.ProtustrankaNazivFormated_1">BOROVI POTOCI, društvo s ograničenom odgovornošću za trgovinu, ugostiteljstvo igrađevinarstvo</derivirana_varijabla>
    <derivirana_varijabla naziv="Padez">BOROVI POTOCI, društvo s ograničenom odgovornošću za trgovinu, ugostiteljstvo igrađevinarstvo</derivirana_varijabla>
  </DomainObject.Predmet.ProtustrankaNazivFormated>
  <DomainObject.Predmet.ProtustrankaNazivFormatedOIB>
    <izvorni_sadrzaj>BOROVI POTOCI, društvo s ograničenom odgovornošću za trgovinu, ugostiteljstvo igrađevinarstvo, OIB 38662660118</izvorni_sadrzaj>
    <derivirana_varijabla naziv="DomainObject.Predmet.ProtustrankaNazivFormatedOIB_1">BOROVI POTOCI, društvo s ograničenom odgovornošću za trgovinu, ugostiteljstvo igrađevinarstvo, OIB 38662660118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  <derivirana_varijabla naziv="Dativ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  <derivirana_varijabla naziv="Padez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  <derivirana_varijabla naziv="Padez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POTOCI, društvo s ograničenom odgovornošću za trgovinu, ugostiteljstvo igrađevinarstvo</item>
    </izvorni_sadrzaj>
    <derivirana_varijabla naziv="DomainObject.Predmet.ProtuStrankaListFormated_1">
      <item>BOROVI POTOCI, društvo s ograničenom odgovornošću za trgovinu, ugostiteljstvo igrađevinarstvo</item>
    </derivirana_varijabla>
  </DomainObject.Predmet.ProtuStrankaListFormated>
  <DomainObject.Predmet.ProtuStrankaListFormatedOIB>
    <izvorni_sadrzaj>
      <item>BOROVI POTOCI, društvo s ograničenom odgovornošću za trgovinu, ugostiteljstvo igrađevinarstvo, OIB 38662660118</item>
    </izvorni_sadrzaj>
    <derivirana_varijabla naziv="DomainObject.Predmet.ProtuStrankaListFormatedOIB_1">
      <item>BOROVI POTOCI, društvo s ograničenom odgovornošću za trgovinu, ugostiteljstvo igrađevinarstvo, OIB 38662660118</item>
    </derivirana_varijabla>
  </DomainObject.Predmet.ProtuStrankaListFormatedOIB>
  <DomainObject.Predmet.ProtuStrankaListFormatedWithAdress>
    <izvorni_sadrzaj>
      <item>BOROVI POTOCI, društvo s ograničenom odgovornošću za trgovinu, ugostiteljstvo igrađevinarstvo, Starigrad, 23244 Starigrad</item>
    </izvorni_sadrzaj>
    <derivirana_varijabla naziv="DomainObject.Predmet.ProtuStrankaListFormatedWithAdress_1">
      <item>BOROVI POTOCI, društvo s ograničenom odgovornošću za trgovinu, ugostiteljstvo igrađevinarstvo, Starigrad, 23244 Starigrad</item>
    </derivirana_varijabla>
  </DomainObject.Predmet.ProtuStrankaListFormatedWithAdress>
  <DomainObject.Predmet.ProtuStrankaListFormatedWithAdressOIB>
    <izvorni_sadrzaj>
      <item>BOROVI POTOCI, društvo s ograničenom odgovornošću za trgovinu, ugostiteljstvo igrađevinarstvo, OIB 38662660118, Starigrad, 23244 Starigrad</item>
    </izvorni_sadrzaj>
    <derivirana_varijabla naziv="DomainObject.Predmet.ProtuStrankaListFormatedWithAdressOIB_1">
      <item>BOROVI POTOCI, društvo s ograničenom odgovornošću za trgovinu, ugostiteljstvo igrađevinarstvo, OIB 38662660118, Starigrad, 23244 Starigrad</item>
    </derivirana_varijabla>
  </DomainObject.Predmet.ProtuStrankaListFormatedWithAdressOIB>
  <DomainObject.Predmet.ProtuStrankaListNazivFormated>
    <izvorni_sadrzaj>
      <item>BOROVI POTOCI, društvo s ograničenom odgovornošću za trgovinu, ugostiteljstvo igrađevinarstvo</item>
    </izvorni_sadrzaj>
    <derivirana_varijabla naziv="DomainObject.Predmet.ProtuStrankaListNazivFormated_1">
      <item>BOROVI POTOCI, društvo s ograničenom odgovornošću za trgovinu, ugostiteljstvo igrađevinarstvo</item>
    </derivirana_varijabla>
  </DomainObject.Predmet.ProtuStrankaListNazivFormated>
  <DomainObject.Predmet.ProtuStrankaListNazivFormatedOIB>
    <izvorni_sadrzaj>
      <item>BOROVI POTOCI, društvo s ograničenom odgovornošću za trgovinu, ugostiteljstvo igrađevinarstvo, OIB 38662660118</item>
    </izvorni_sadrzaj>
    <derivirana_varijabla naziv="DomainObject.Predmet.ProtuStrankaListNazivFormatedOIB_1">
      <item>BOROVI POTOCI, društvo s ograničenom odgovornošću za trgovinu, ugostiteljstvo igrađevinarstvo, OIB 38662660118</item>
    </derivirana_varijabla>
  </DomainObject.Predmet.ProtuStrankaListNazivFormatedOIB>
  <DomainObject.Predmet.OstaliListFormated>
    <izvorni_sadrzaj>
      <item>Nikola Dokoza</item>
    </izvorni_sadrzaj>
    <derivirana_varijabla naziv="DomainObject.Predmet.OstaliListFormated_1">
      <item>Nikola Dokoza</item>
    </derivirana_varijabla>
    <derivirana_varijabla naziv="DrugaOsoba">
      <item>Nikola Dokoza</item>
    </derivirana_varijabla>
  </DomainObject.Predmet.OstaliListFormated>
  <DomainObject.Predmet.OstaliListFormatedOIB>
    <izvorni_sadrzaj>
      <item>Nikola Dokoza, OIB 73854896890</item>
    </izvorni_sadrzaj>
    <derivirana_varijabla naziv="DomainObject.Predmet.OstaliListFormatedOIB_1">
      <item>Nikola Dokoza, OIB 73854896890</item>
    </derivirana_varijabla>
  </DomainObject.Predmet.OstaliListFormatedOIB>
  <DomainObject.Predmet.OstaliListFormatedWithAdress>
    <izvorni_sadrzaj>
      <item>Nikola Dokoza, Put Murvice 44 A, 23000 Zadar</item>
    </izvorni_sadrzaj>
    <derivirana_varijabla naziv="DomainObject.Predmet.OstaliListFormatedWithAdress_1">
      <item>Nikola Dokoza, Put Murvice 44 A, 23000 Zadar</item>
    </derivirana_varijabla>
  </DomainObject.Predmet.OstaliListFormatedWithAdress>
  <DomainObject.Predmet.OstaliListFormatedWithAdressOIB>
    <izvorni_sadrzaj>
      <item>Nikola Dokoza, OIB 73854896890, Put Murvice 44 A, 23000 Zadar</item>
    </izvorni_sadrzaj>
    <derivirana_varijabla naziv="DomainObject.Predmet.OstaliListFormatedWithAdressOIB_1">
      <item>Nikola Dokoza, OIB 73854896890, Put Murvice 44 A, 23000 Zadar</item>
    </derivirana_varijabla>
  </DomainObject.Predmet.OstaliListFormatedWithAdressOIB>
  <DomainObject.Predmet.OstaliListNazivFormated>
    <izvorni_sadrzaj>
      <item>Nikola Dokoza</item>
    </izvorni_sadrzaj>
    <derivirana_varijabla naziv="DomainObject.Predmet.OstaliListNazivFormated_1">
      <item>Nikola Dokoza</item>
    </derivirana_varijabla>
  </DomainObject.Predmet.OstaliListNazivFormated>
  <DomainObject.Predmet.OstaliListNazivFormatedOIB>
    <izvorni_sadrzaj>
      <item>Nikola Dokoza, OIB 73854896890</item>
    </izvorni_sadrzaj>
    <derivirana_varijabla naziv="DomainObject.Predmet.OstaliListNazivFormatedOIB_1">
      <item>Nikola Dokoza, OIB 73854896890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St-62/2018-21</izvorni_sadrzaj>
    <derivirana_varijabla naziv="DomainObject.PoslovniBrojDokumenta_1">St-62/2018-21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POTOCI, društvo s ograničenom odgovornošću za trgovinu, ugostiteljstvo igrađevinarstvo</izvorni_sadrzaj>
    <derivirana_varijabla naziv="DomainObject.Predmet.ProtustrankaIDrugi_1">BOROVI POTOCI, društvo s ograničenom odgovornošću za trgovinu, ugostiteljstvo igrađevinarstvo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POTOCI, društvo s ograničenom odgovornošću za trgovinu, ugostiteljstvo igrađevinarstvo, OIB 38662660118, Starigrad, 23244 Starigrad</izvorni_sadrzaj>
    <derivirana_varijabla naziv="DomainObject.Predmet.ProtustrankaIDrugiAdressOIB_1">BOROVI POTOCI, društvo s ograničenom odgovornošću za trgovinu, ugostiteljstvo igrađevinarstvo, OIB 38662660118, Starigrad,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POTOCI, društvo s ograničenom odgovornošću za trgovinu, ugostiteljstvo igrađevinarstvo</item>
      <item>Nikola Dokoza</item>
    </izvorni_sadrzaj>
    <derivirana_varijabla naziv="DomainObject.Predmet.SudioniciListNaziv_1">
      <item>FINA</item>
      <item>BOROVI POTOCI, društvo s ograničenom odgovornošću za trgovinu, ugostiteljstvo igrađevinarstvo</item>
      <item>Nikola Dokoza</item>
    </derivirana_varijabla>
    <derivirana_varijabla naziv="OstaliSudionici">
      <item>FINA</item>
      <item>BOROVI POTOCI, društvo s ograničenom odgovornošću za trgovinu, ugostiteljstvo igrađevinarstvo</item>
      <item>Nikola Dokoza</item>
    </derivirana_varijabla>
  </DomainObject.Predmet.SudioniciListNaziv>
  <DomainObject.Predmet.SudioniciListAdressOIB>
    <izvorni_sadrzaj>
      <item>FINA, OIB 85821130368</item>
      <item>BOROVI POTOCI, društvo s ograničenom odgovornošću za trgovinu, ugostiteljstvo igrađevinarstvo, OIB 38662660118, Starigrad,23244 Starigrad</item>
      <item>Nikola Dokoza, OIB 73854896890, Put Murvice 44 A,23000 Zadar</item>
    </izvorni_sadrzaj>
    <derivirana_varijabla naziv="DomainObject.Predmet.SudioniciListAdressOIB_1">
      <item>FINA, OIB 85821130368</item>
      <item>BOROVI POTOCI, društvo s ograničenom odgovornošću za trgovinu, ugostiteljstvo igrađevinarstvo, OIB 38662660118, Starigrad,23244 Starigrad</item>
      <item>Nikola Dokoza, OIB 73854896890, Put Murvice 44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odluke stečajnog ili likvidacijskog vijeća u iznosu od 200,00 kn, Pristojba na rješenje u iznosu od 100,00 kn, u ukupnom iznosu od 300,00 kn</derivirana_varijabla>
  </DomainObject.Predmet.Pristojbe>
  <DomainObject.Predmet.PristojbeSudionikNazivOIB>
    <izvorni_sadrzaj>BOROVI POTOCI, društvo s ograničenom odgovornošću za trgovinu, ugostiteljstvo igrađevinarstvo, OIB 38662660118</izvorni_sadrzaj>
    <derivirana_varijabla naziv="DomainObject.Predmet.PristojbeSudionikNazivOIB_1">BOROVI POTOCI, društvo s ograničenom odgovornošću za trgovinu, ugostiteljstvo igrađevinarstvo, OIB 38662660118</derivirana_varijabla>
  </DomainObject.Predmet.PristojbeSudionikNazivOIB>
  <DomainObject.Predmet.PristojbePNB>
    <izvorni_sadrzaj>HR635045-23405-10034775030</izvorni_sadrzaj>
    <derivirana_varijabla naziv="DomainObject.Predmet.PristojbePNB_1">HR635045-23405-10034775030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St-62/2018, TS ZD</izvorni_sadrzaj>
    <derivirana_varijabla naziv="DomainObject.Predmet.PristojbeOpisPlacanja_1">Pristojbe iz predmeta St-62/2018,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38662660118</item>
      <item>, OIB 73854896890</item>
    </izvorni_sadrzaj>
    <derivirana_varijabla naziv="DomainObject.Predmet.SudioniciListNazivOIB_1">
      <item>, OIB 85821130368</item>
      <item>, OIB 38662660118</item>
      <item>, OIB 73854896890</item>
    </derivirana_varijabla>
  </DomainObject.Predmet.SudioniciListNazivOIB>
  <DomainObject.Barcode>
    <izvorni_sadrzaj>iVBORw0KGgoAAAANSUhEUgAABVUAAAFTAQAAAAAR99EcAAAEkUlEQVR42u3dW4rkMAyFYUMWkCV5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</izvorni_sadrzaj>
    <derivirana_varijabla naziv="DomainObject.Barcode_1">iVBORw0KGgoAAAANSUhEUgAABVUAAAFTAQAAAAAR99EcAAAEkUlEQVR42u3dW4rkMAyFYUMWkCV5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St-62/2018, TS ZD</izvorni_sadrzaj>
    <derivirana_varijabla naziv="DomainObject.Predmet.PristojbeNazivVrste_1">Pristojbe iz predmeta St-62/2018,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5D896-45D7-41E4-A704-E7F2C0A3C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474</properties:Words>
  <properties:Characters>2822</properties:Characters>
  <properties:Lines>90</properties:Lines>
  <properties:Paragraphs>43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2018-09-04T10:42:00Z</cp:lastPrinted>
  <dcterms:modified xmlns:xsi="http://www.w3.org/2001/XMLSchema-instance" xsi:type="dcterms:W3CDTF">2018-09-04T10:42:00Z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St-62/2018-21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