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e1684" w14:paraId="89e1684" w:rsidRDefault="00E66300" w:rsidP="00910611" w:rsidR="00E66300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6300" w:rsidP="00910611" w:rsidR="00E66300">
      <w:r>
        <w:rPr>
          <w:rFonts w:eastAsia="MS Mincho"/>
        </w:rPr>
        <w:t xml:space="preserve">   REPUBLIKA HRVATSKA</w:t>
      </w:r>
    </w:p>
    <w:p w:rsidRDefault="00E66300" w:rsidP="00910611" w:rsidR="00E66300">
      <w:r>
        <w:rPr>
          <w:rFonts w:eastAsia="MS Mincho"/>
        </w:rPr>
        <w:t>TRGOVAČKI SUD U RIJECI</w:t>
      </w:r>
    </w:p>
    <w:p w:rsidRDefault="00E66300" w:rsidR="00E66300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E04FC" w:rsidP="007E04FC" w:rsidR="009B36DA" w:rsidRPr="007E04F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C76C87" w:rsidP="00034EB5" w:rsidR="00C76C87" w:rsidRPr="007E04FC">
      <w:pPr>
        <w:jc w:val="both"/>
      </w:pP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R J E Š E N J E</w:t>
      </w:r>
    </w:p>
    <w:p w:rsidRDefault="00034EB5" w:rsidP="00034EB5" w:rsidR="00034EB5" w:rsidRPr="007E04FC">
      <w:pPr>
        <w:jc w:val="both"/>
      </w:pPr>
    </w:p>
    <w:p w:rsidRDefault="005A7105" w:rsidP="007D625F" w:rsidR="00034EB5" w:rsidRPr="007E04FC">
      <w:pPr>
        <w:ind w:firstLine="708"/>
        <w:jc w:val="both"/>
      </w:pPr>
      <w:r w:rsidRPr="005A7105">
        <w:t>Trgovački sud u Rijeci,</w:t>
      </w:r>
      <w:r w:rsidR="00D6129E">
        <w:t xml:space="preserve"> OIB 88785964957, </w:t>
      </w:r>
      <w:r w:rsidRPr="005A7105">
        <w:t xml:space="preserve">po sucu </w:t>
      </w:r>
      <w:r w:rsidR="007D625F">
        <w:t xml:space="preserve">pojedincu </w:t>
      </w:r>
      <w:r w:rsidRPr="005A7105">
        <w:t xml:space="preserve">Danieli Korlević, odlučujući o prijedlogu </w:t>
      </w:r>
      <w:r w:rsidR="00802A1A">
        <w:t>Aleina Khana iz Rijeke, Trg Svete Barbare 1, OIB 25613472359</w:t>
      </w:r>
      <w:r w:rsidR="007D625F">
        <w:t xml:space="preserve"> likvidatora likvidacijske mase </w:t>
      </w:r>
      <w:r w:rsidR="00802A1A">
        <w:t xml:space="preserve">PUPIKO </w:t>
      </w:r>
      <w:r w:rsidR="007D625F">
        <w:t>d.o.o.</w:t>
      </w:r>
      <w:r w:rsidR="00802A1A">
        <w:t xml:space="preserve"> za proizvodnju i posredovanje Rijeka, Titov trg 6</w:t>
      </w:r>
      <w:r w:rsidR="007D625F">
        <w:t xml:space="preserve">, </w:t>
      </w:r>
      <w:r w:rsidRPr="005A7105">
        <w:t xml:space="preserve">za otvaranje stečajnog postupka nad </w:t>
      </w:r>
      <w:r w:rsidR="007D625F">
        <w:t xml:space="preserve">likvidacijskom masom </w:t>
      </w:r>
      <w:r w:rsidR="00802A1A" w:rsidRPr="00802A1A">
        <w:rPr>
          <w:b/>
        </w:rPr>
        <w:t>PUPIKO d.o.o. za proizvodnju i posredovanje Rijeka, Titov trg 6</w:t>
      </w:r>
      <w:r w:rsidR="007D625F">
        <w:t xml:space="preserve">, </w:t>
      </w:r>
      <w:r w:rsidR="00AC2B54" w:rsidRPr="00AC2B54">
        <w:t>dana</w:t>
      </w:r>
      <w:r w:rsidR="00034EB5" w:rsidRPr="007E04FC">
        <w:t xml:space="preserve"> </w:t>
      </w:r>
      <w:r w:rsidR="00D6129E">
        <w:t>27</w:t>
      </w:r>
      <w:r w:rsidR="00802A1A">
        <w:t>. prosinca</w:t>
      </w:r>
      <w:r w:rsidR="00A212C9" w:rsidRPr="007E04FC">
        <w:t xml:space="preserve"> 201</w:t>
      </w:r>
      <w:r w:rsidR="007D625F">
        <w:t>6</w:t>
      </w:r>
      <w:r w:rsidR="00A212C9" w:rsidRPr="007E04FC">
        <w:t xml:space="preserve">. </w:t>
      </w:r>
      <w:r w:rsidR="00034EB5" w:rsidRPr="007E04FC">
        <w:t>godine</w:t>
      </w:r>
    </w:p>
    <w:p w:rsidRDefault="00A212C9" w:rsidP="00034EB5" w:rsidR="00A212C9" w:rsidRPr="007E04FC">
      <w:pPr>
        <w:jc w:val="both"/>
      </w:pPr>
    </w:p>
    <w:p w:rsidRDefault="00034EB5" w:rsidP="001733E3" w:rsidR="001733E3" w:rsidRPr="001733E3">
      <w:pPr>
        <w:jc w:val="center"/>
        <w:rPr>
          <w:b/>
        </w:rPr>
      </w:pPr>
      <w:r w:rsidRPr="001733E3">
        <w:rPr>
          <w:b/>
        </w:rPr>
        <w:t xml:space="preserve">r i j e š i o </w:t>
      </w:r>
      <w:r w:rsidR="00A212C9" w:rsidRPr="001733E3">
        <w:rPr>
          <w:b/>
        </w:rPr>
        <w:t xml:space="preserve">   </w:t>
      </w:r>
      <w:r w:rsidRPr="001733E3">
        <w:rPr>
          <w:b/>
        </w:rPr>
        <w:t xml:space="preserve"> j e</w:t>
      </w:r>
    </w:p>
    <w:p w:rsidRDefault="00C13BB7" w:rsidP="001733E3" w:rsidR="00C13BB7">
      <w:pPr>
        <w:jc w:val="center"/>
      </w:pPr>
    </w:p>
    <w:p w:rsidRDefault="00034EB5" w:rsidP="00802A1A" w:rsidR="001733E3" w:rsidRPr="001733E3">
      <w:pPr>
        <w:numPr>
          <w:ilvl w:val="0"/>
          <w:numId w:val="1"/>
        </w:numPr>
        <w:jc w:val="both"/>
      </w:pPr>
      <w:r w:rsidRPr="007E04FC">
        <w:t xml:space="preserve">Otvara se  stečajni postupak nad </w:t>
      </w:r>
      <w:r w:rsidR="001B4340">
        <w:t xml:space="preserve">imovinom pravne osobe koja je prestala postojati </w:t>
      </w:r>
      <w:r w:rsidR="00802A1A" w:rsidRPr="00802A1A">
        <w:rPr>
          <w:b/>
        </w:rPr>
        <w:t>PUPIKO d.o.o. za proizvodnju i posredovanje Rijeka, Titov trg 6</w:t>
      </w:r>
      <w:r w:rsidR="00802A1A">
        <w:rPr>
          <w:b/>
        </w:rPr>
        <w:t>, MBS 050022267</w:t>
      </w:r>
      <w:r w:rsidR="007D625F">
        <w:rPr>
          <w:b/>
        </w:rPr>
        <w:t xml:space="preserve">. </w:t>
      </w:r>
    </w:p>
    <w:p w:rsidRDefault="001733E3" w:rsidP="001733E3" w:rsidR="001733E3">
      <w:pPr>
        <w:ind w:left="1080"/>
        <w:jc w:val="both"/>
      </w:pPr>
    </w:p>
    <w:p w:rsidRDefault="00034EB5" w:rsidP="00E964B1" w:rsidR="00E964B1" w:rsidRPr="002A1F6A">
      <w:pPr>
        <w:pStyle w:val="Odlomakpopisa"/>
        <w:numPr>
          <w:ilvl w:val="0"/>
          <w:numId w:val="1"/>
        </w:numPr>
        <w:jc w:val="both"/>
      </w:pPr>
      <w:r w:rsidRPr="007E04FC">
        <w:t>Za stečajnog upravitelja imenuje se</w:t>
      </w:r>
      <w:r w:rsidR="005A7105">
        <w:t xml:space="preserve"> </w:t>
      </w:r>
      <w:r w:rsidR="00802A1A" w:rsidRPr="00662945">
        <w:t>Mirjana Gašparović, Crikvenica, Podšupera 55, OIB</w:t>
      </w:r>
      <w:r w:rsidR="00802A1A">
        <w:t xml:space="preserve"> 36691101554</w:t>
      </w:r>
      <w:r w:rsidR="005A7105">
        <w:t>.</w:t>
      </w:r>
      <w:r w:rsidR="00AC2B54">
        <w:t xml:space="preserve"> </w:t>
      </w:r>
    </w:p>
    <w:p w:rsidRDefault="001733E3" w:rsidP="001733E3" w:rsidR="001733E3">
      <w:pPr>
        <w:pStyle w:val="Odlomakpopisa"/>
      </w:pP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t xml:space="preserve">Oglas o otvaranju stečajnog postupka istaknut će se na </w:t>
      </w:r>
      <w:r w:rsidR="00317E29">
        <w:t xml:space="preserve">mrežnoj stranici </w:t>
      </w:r>
      <w:r w:rsidR="007D625F">
        <w:t>e-O</w:t>
      </w:r>
      <w:r w:rsidRPr="007E04FC">
        <w:t>glasn</w:t>
      </w:r>
      <w:r w:rsidR="00317E29">
        <w:t>e</w:t>
      </w:r>
      <w:r w:rsidRPr="007E04FC">
        <w:t xml:space="preserve"> ploč</w:t>
      </w:r>
      <w:r w:rsidR="00317E29">
        <w:t>e</w:t>
      </w:r>
      <w:r w:rsidRPr="007E04FC">
        <w:t xml:space="preserve"> suda dana</w:t>
      </w:r>
      <w:r w:rsidR="00A212C9" w:rsidRPr="007E04FC">
        <w:t xml:space="preserve"> </w:t>
      </w:r>
      <w:r w:rsidR="00802A1A">
        <w:t>23. prosinca</w:t>
      </w:r>
      <w:r w:rsidR="00A212C9" w:rsidRPr="007E04FC">
        <w:t xml:space="preserve"> 201</w:t>
      </w:r>
      <w:r w:rsidR="00317E29">
        <w:t>6</w:t>
      </w:r>
      <w:r w:rsidR="00A212C9" w:rsidRPr="007E04FC">
        <w:t>.</w:t>
      </w:r>
      <w:r w:rsidR="00317E29">
        <w:t xml:space="preserve"> godine.</w:t>
      </w:r>
    </w:p>
    <w:p w:rsidRDefault="001733E3" w:rsidP="001733E3" w:rsidR="001733E3">
      <w:pPr>
        <w:pStyle w:val="Odlomakpopisa"/>
      </w:pPr>
    </w:p>
    <w:p w:rsidRDefault="00034EB5" w:rsidP="00317E29" w:rsidR="00034EB5" w:rsidRPr="007E04FC">
      <w:pPr>
        <w:numPr>
          <w:ilvl w:val="0"/>
          <w:numId w:val="1"/>
        </w:numPr>
        <w:jc w:val="both"/>
      </w:pPr>
      <w:r w:rsidRPr="007E04FC">
        <w:t xml:space="preserve">Pozivaju se vjerovnici viših isplatnih redova da u roku </w:t>
      </w:r>
      <w:r w:rsidR="00317E29">
        <w:t>60</w:t>
      </w:r>
      <w:r w:rsidRPr="007E04FC">
        <w:t xml:space="preserve"> dana od isteka osmog dana od objave oglasa o otvaranju stečajnog postupka </w:t>
      </w:r>
      <w:r w:rsidR="004E018D">
        <w:t>u skladu s pravilima S</w:t>
      </w:r>
      <w:r w:rsidR="00317E29">
        <w:t xml:space="preserve">tečajnog zakona </w:t>
      </w:r>
      <w:r w:rsidR="0072748A">
        <w:t xml:space="preserve">o prijavi tražbina </w:t>
      </w:r>
      <w:r w:rsidRPr="007E04FC">
        <w:t>prijave svoje tražbine stečajnom upravitelju</w:t>
      </w:r>
      <w:r w:rsidR="005A7105">
        <w:t xml:space="preserve"> </w:t>
      </w:r>
      <w:r w:rsidR="00802A1A" w:rsidRPr="00662945">
        <w:t>Mirjana Gašparović, Crikvenica, Podšupera 55</w:t>
      </w:r>
      <w:r w:rsidR="00317E29" w:rsidRPr="00317E29">
        <w:t xml:space="preserve">, </w:t>
      </w:r>
      <w:r w:rsidR="007A2A7E">
        <w:t>na propisanom obrascu u dva primjerka koji sadržava podatke iz čl.257. Stečajnog zakona</w:t>
      </w:r>
      <w:r w:rsidRPr="007E04FC">
        <w:t>.</w:t>
      </w:r>
      <w:r w:rsidR="007A2A7E">
        <w:t xml:space="preserve"> Prijavi tražbine u prijepisu se prilažu isprave iz kojih tražbina proizlazi, odnosno kojima se dokazuje. </w:t>
      </w:r>
    </w:p>
    <w:p w:rsidRDefault="00034EB5" w:rsidP="00034EB5" w:rsidR="00034EB5" w:rsidRPr="007E04FC">
      <w:pPr>
        <w:jc w:val="both"/>
      </w:pPr>
    </w:p>
    <w:p w:rsidRDefault="00034EB5" w:rsidP="00034EB5" w:rsidR="00034EB5">
      <w:pPr>
        <w:jc w:val="both"/>
      </w:pPr>
      <w:r w:rsidRPr="007E04FC">
        <w:t xml:space="preserve">         </w:t>
      </w:r>
      <w:r w:rsidR="001733E3">
        <w:tab/>
      </w:r>
      <w:r w:rsidRPr="007E04FC">
        <w:t>Tražbine se prijavljuju u kunama, te je potrebno navesti i broj žiro računa, ako se radi o pravnoj osobi.</w:t>
      </w:r>
    </w:p>
    <w:p w:rsidRDefault="003858CB" w:rsidP="00034EB5" w:rsidR="003858CB" w:rsidRPr="007E04FC">
      <w:pPr>
        <w:jc w:val="both"/>
      </w:pPr>
    </w:p>
    <w:p w:rsidRDefault="003858CB" w:rsidP="00034EB5" w:rsidR="00034EB5" w:rsidRPr="007E04FC">
      <w:pPr>
        <w:jc w:val="both"/>
      </w:pPr>
      <w:r>
        <w:tab/>
      </w:r>
      <w:r w:rsidR="00034EB5" w:rsidRPr="007E04FC">
        <w:t>Ako se prijavljuju tražbine o kojima se vodi parnica, u prijavi treba navesti Sud pred kojim se vodi parnica s naznakom broja spisa.</w:t>
      </w:r>
    </w:p>
    <w:p w:rsidRDefault="001733E3" w:rsidP="001733E3" w:rsidR="003858CB">
      <w:pPr>
        <w:jc w:val="both"/>
      </w:pPr>
      <w:r>
        <w:tab/>
      </w:r>
    </w:p>
    <w:p w:rsidRDefault="003858CB" w:rsidP="001733E3" w:rsidR="001733E3">
      <w:pPr>
        <w:jc w:val="both"/>
      </w:pPr>
      <w:r>
        <w:tab/>
      </w:r>
      <w:r w:rsidR="00034EB5" w:rsidRPr="007E04FC">
        <w:t>Prijavi treba priložiti dokaz o plaćanju pristojbe u visini od 2% prijavljene</w:t>
      </w:r>
      <w:r w:rsidR="001733E3">
        <w:t xml:space="preserve"> </w:t>
      </w:r>
      <w:r w:rsidR="00034EB5" w:rsidRPr="007E04FC">
        <w:t>tražbine, ali ne više od 500,00 kn u korist Državnog proračuna 1001005-1863000160 poziv na broj 64 5045-3540-</w:t>
      </w:r>
      <w:r w:rsidR="00802A1A">
        <w:t>1356-2016</w:t>
      </w:r>
      <w:r w:rsidR="00034EB5" w:rsidRPr="007E04FC">
        <w:t>. Zaposlenici koji prijavljuju svoja potraživanja po osnovu rada ne moraju platiti pristojbu.</w:t>
      </w:r>
    </w:p>
    <w:p w:rsidRDefault="00034EB5" w:rsidP="00034EB5" w:rsidR="00034EB5">
      <w:pPr>
        <w:jc w:val="both"/>
      </w:pPr>
    </w:p>
    <w:p w:rsidRDefault="00034EB5" w:rsidP="004E018D" w:rsidR="00802A1A">
      <w:pPr>
        <w:ind w:firstLine="708"/>
        <w:jc w:val="both"/>
      </w:pPr>
      <w:r w:rsidRPr="007E04FC">
        <w:t xml:space="preserve">Samo prijave dostavljene na adresu koja je navedena u točki </w:t>
      </w:r>
      <w:r w:rsidR="004E018D">
        <w:t>I</w:t>
      </w:r>
      <w:r w:rsidRPr="007E04FC">
        <w:t>V. rješenja</w:t>
      </w:r>
      <w:r w:rsidR="001733E3">
        <w:t xml:space="preserve"> </w:t>
      </w:r>
      <w:r w:rsidRPr="007E04FC">
        <w:t>smatraju se urednima i pravovremenima.</w:t>
      </w:r>
      <w:r w:rsidR="00EB56E1" w:rsidRPr="007E04FC">
        <w:t xml:space="preserve"> </w:t>
      </w: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lastRenderedPageBreak/>
        <w:t xml:space="preserve">Razlučni i izlučni vjerovnici se pozivaju da u roku iz t. </w:t>
      </w:r>
      <w:r w:rsidR="0072748A">
        <w:t>I</w:t>
      </w:r>
      <w:r w:rsidRPr="007E04FC">
        <w:t>V. ovog rješenja obavijeste stečajnog upravitelja o svojim pravima, sukladno odredbi čl.</w:t>
      </w:r>
      <w:r w:rsidR="0072748A">
        <w:t>258.</w:t>
      </w:r>
      <w:r w:rsidRPr="007E04FC">
        <w:t xml:space="preserve"> Stečajnog zakona.</w:t>
      </w:r>
    </w:p>
    <w:p w:rsidRDefault="001733E3" w:rsidP="001733E3" w:rsidR="001733E3">
      <w:pPr>
        <w:ind w:left="1080"/>
        <w:jc w:val="both"/>
      </w:pPr>
    </w:p>
    <w:p w:rsidRDefault="00034EB5" w:rsidP="00802A1A" w:rsidR="001733E3">
      <w:pPr>
        <w:numPr>
          <w:ilvl w:val="0"/>
          <w:numId w:val="1"/>
        </w:numPr>
        <w:jc w:val="both"/>
      </w:pPr>
      <w:r w:rsidRPr="007E04FC">
        <w:t xml:space="preserve">Stečajni postupak nad </w:t>
      </w:r>
      <w:r w:rsidR="001B4340" w:rsidRPr="001B4340">
        <w:t xml:space="preserve">imovinom pravne osobe koja je prestala postojati </w:t>
      </w:r>
      <w:r w:rsidR="00802A1A" w:rsidRPr="00802A1A">
        <w:t>PUPIKO d.o.o. za proizvodnju i posredovanje Rijeka, Titov trg 6</w:t>
      </w:r>
      <w:r w:rsidR="00802A1A">
        <w:t>, MBS 69665623244</w:t>
      </w:r>
      <w:r w:rsidR="001B4340">
        <w:t xml:space="preserve"> </w:t>
      </w:r>
      <w:r w:rsidRPr="007E04FC">
        <w:t xml:space="preserve">otvoren je </w:t>
      </w:r>
      <w:r w:rsidR="00D6129E">
        <w:t>27</w:t>
      </w:r>
      <w:r w:rsidR="00802A1A">
        <w:t>. prosinca</w:t>
      </w:r>
      <w:r w:rsidR="00A212C9" w:rsidRPr="007E04FC">
        <w:t xml:space="preserve"> 201</w:t>
      </w:r>
      <w:r w:rsidR="0072748A">
        <w:t>6</w:t>
      </w:r>
      <w:r w:rsidR="00A212C9" w:rsidRPr="007E04FC">
        <w:t>.</w:t>
      </w:r>
      <w:r w:rsidR="0072748A">
        <w:t xml:space="preserve"> </w:t>
      </w:r>
      <w:r w:rsidR="00A212C9" w:rsidRPr="007E04FC">
        <w:t>g</w:t>
      </w:r>
      <w:r w:rsidR="0072748A">
        <w:t>odine</w:t>
      </w:r>
      <w:r w:rsidR="00A212C9" w:rsidRPr="007E04FC">
        <w:t xml:space="preserve"> </w:t>
      </w:r>
      <w:r w:rsidRPr="00D6129E">
        <w:t xml:space="preserve">u </w:t>
      </w:r>
      <w:r w:rsidR="00D6129E">
        <w:t>09</w:t>
      </w:r>
      <w:r w:rsidR="00E964B1" w:rsidRPr="00D6129E">
        <w:t xml:space="preserve"> </w:t>
      </w:r>
      <w:r w:rsidRPr="00D6129E">
        <w:t xml:space="preserve">sati i </w:t>
      </w:r>
      <w:r w:rsidR="00D6129E">
        <w:t>0</w:t>
      </w:r>
      <w:r w:rsidR="007A2A7E" w:rsidRPr="00D6129E">
        <w:t>5</w:t>
      </w:r>
      <w:r w:rsidRPr="007E04FC">
        <w:t xml:space="preserve"> minuta.</w:t>
      </w:r>
    </w:p>
    <w:p w:rsidRDefault="001733E3" w:rsidP="001733E3" w:rsidR="001733E3">
      <w:pPr>
        <w:pStyle w:val="Odlomakpopisa"/>
      </w:pPr>
    </w:p>
    <w:p w:rsidRDefault="00034EB5" w:rsidP="001733E3" w:rsidR="00034EB5">
      <w:pPr>
        <w:numPr>
          <w:ilvl w:val="0"/>
          <w:numId w:val="1"/>
        </w:numPr>
        <w:jc w:val="both"/>
      </w:pPr>
      <w:r w:rsidRPr="007E04FC">
        <w:t>Pozivaju se dužnikovi dužnici da svoje obveze bez odgode ispunjavaju stečajnom upravitelju za stečajnog dužnika.</w:t>
      </w:r>
    </w:p>
    <w:p w:rsidRDefault="001733E3" w:rsidP="001733E3" w:rsidR="001733E3">
      <w:pPr>
        <w:pStyle w:val="Odlomakpopisa"/>
      </w:pPr>
    </w:p>
    <w:p w:rsidRDefault="001733E3" w:rsidP="00802A1A" w:rsidR="00802A1A">
      <w:pPr>
        <w:numPr>
          <w:ilvl w:val="0"/>
          <w:numId w:val="1"/>
        </w:numPr>
        <w:jc w:val="both"/>
      </w:pPr>
      <w:r>
        <w:t>Ovo</w:t>
      </w:r>
      <w:r w:rsidR="00034EB5" w:rsidRPr="007E04FC">
        <w:t xml:space="preserve"> rješenje dostavlja se </w:t>
      </w:r>
      <w:r w:rsidR="00E6499B">
        <w:t>sudskom</w:t>
      </w:r>
      <w:r w:rsidR="00034EB5" w:rsidRPr="007E04FC">
        <w:t xml:space="preserve"> registru</w:t>
      </w:r>
      <w:r w:rsidR="00E964B1">
        <w:t xml:space="preserve"> </w:t>
      </w:r>
      <w:r w:rsidR="00E6499B" w:rsidRPr="007E04FC">
        <w:t xml:space="preserve">radi </w:t>
      </w:r>
      <w:r w:rsidR="0072748A">
        <w:t>upisa</w:t>
      </w:r>
      <w:r w:rsidR="00775A6A">
        <w:t xml:space="preserve"> stečajne mase pravne osobe </w:t>
      </w:r>
      <w:r w:rsidR="001B4340" w:rsidRPr="001B4340">
        <w:t xml:space="preserve">koja je prestala postojati </w:t>
      </w:r>
      <w:r w:rsidR="00802A1A" w:rsidRPr="00802A1A">
        <w:t>PUPIKO d.o.o. za proizvodnju i posredovanje Rijeka, Titov trg 6</w:t>
      </w:r>
      <w:r w:rsidR="00802A1A">
        <w:t xml:space="preserve">, MBS 69665623244 </w:t>
      </w:r>
      <w:r w:rsidR="0072748A">
        <w:t xml:space="preserve">i zemljišnoknjižnom odjelu Općinskog suda u Rijeci, </w:t>
      </w:r>
      <w:r w:rsidR="00802A1A">
        <w:t xml:space="preserve">zemljišnoknjižni odjel Rijeka, </w:t>
      </w:r>
      <w:r w:rsidR="0072748A">
        <w:t>radi zabilježbe otvaranja stečajnog postupka</w:t>
      </w:r>
      <w:r w:rsidR="001B4340">
        <w:t xml:space="preserve"> nad</w:t>
      </w:r>
      <w:r w:rsidR="0072748A">
        <w:t xml:space="preserve"> </w:t>
      </w:r>
      <w:r w:rsidR="001B4340" w:rsidRPr="001B4340">
        <w:t xml:space="preserve">imovinom pravne osobe koja je prestala postojati </w:t>
      </w:r>
      <w:r w:rsidR="00802A1A" w:rsidRPr="00802A1A">
        <w:t>PUPIKO d.o.o. za proizvodnju i posredovanje Rijek</w:t>
      </w:r>
      <w:r w:rsidR="00802A1A">
        <w:t>a, Titov trg 6, MBS 6966562324,</w:t>
      </w:r>
      <w:r w:rsidR="001B4340">
        <w:t xml:space="preserve"> a koju čini </w:t>
      </w:r>
      <w:r w:rsidR="0072748A">
        <w:t>nekretnin</w:t>
      </w:r>
      <w:r w:rsidR="001B4340">
        <w:t>a</w:t>
      </w:r>
      <w:r w:rsidR="0072748A">
        <w:t xml:space="preserve"> k.č.br. </w:t>
      </w:r>
      <w:r w:rsidR="00802A1A">
        <w:t>652/1, dio kuće broj 6u Ulici Titov trg I i tri gospodarske zgrade,</w:t>
      </w:r>
    </w:p>
    <w:p w:rsidRDefault="00802A1A" w:rsidP="00802A1A" w:rsidR="00802A1A">
      <w:pPr>
        <w:ind w:left="1080"/>
        <w:jc w:val="both"/>
      </w:pPr>
      <w:r>
        <w:t>posebni dijelovi zgrade na k.č.br. 652/1</w:t>
      </w:r>
    </w:p>
    <w:p w:rsidRDefault="00802A1A" w:rsidP="00802A1A" w:rsidR="00802A1A">
      <w:pPr>
        <w:ind w:left="1080"/>
        <w:jc w:val="both"/>
      </w:pPr>
      <w:r>
        <w:t>poslovni prostor P</w:t>
      </w:r>
      <w:r w:rsidR="00442836">
        <w:t>-</w:t>
      </w:r>
      <w:r>
        <w:t>1, u prizemlju, ukupne površine 99,44 m2</w:t>
      </w:r>
    </w:p>
    <w:p w:rsidRDefault="00442836" w:rsidP="00802A1A" w:rsidR="00802A1A">
      <w:pPr>
        <w:ind w:left="1080"/>
        <w:jc w:val="both"/>
      </w:pPr>
      <w:r>
        <w:t>poslovni prostor P-2, u prizemlju, ukupne površine 180 m2</w:t>
      </w:r>
    </w:p>
    <w:p w:rsidRDefault="0072748A" w:rsidP="00802A1A" w:rsidR="0072748A">
      <w:pPr>
        <w:ind w:left="1080"/>
        <w:jc w:val="both"/>
      </w:pPr>
      <w:r>
        <w:t>upis</w:t>
      </w:r>
      <w:r w:rsidR="002301B7">
        <w:t>a</w:t>
      </w:r>
      <w:r>
        <w:t xml:space="preserve">na u zk.ul. </w:t>
      </w:r>
      <w:r w:rsidR="00802A1A">
        <w:t>922</w:t>
      </w:r>
      <w:r>
        <w:t xml:space="preserve">, k.o. </w:t>
      </w:r>
      <w:r w:rsidR="00802A1A">
        <w:t>Rijeka</w:t>
      </w:r>
      <w:r w:rsidR="002301B7">
        <w:t>.</w:t>
      </w:r>
    </w:p>
    <w:p w:rsidRDefault="0072748A" w:rsidP="0072748A" w:rsidR="005A7105">
      <w:pPr>
        <w:ind w:left="1080"/>
        <w:jc w:val="both"/>
      </w:pPr>
      <w:r>
        <w:t xml:space="preserve"> </w:t>
      </w:r>
    </w:p>
    <w:p w:rsidRDefault="001733E3" w:rsidP="001733E3" w:rsidR="00034EB5" w:rsidRPr="007E04FC">
      <w:pPr>
        <w:numPr>
          <w:ilvl w:val="0"/>
          <w:numId w:val="1"/>
        </w:numPr>
        <w:jc w:val="both"/>
      </w:pPr>
      <w:r>
        <w:t>Is</w:t>
      </w:r>
      <w:r w:rsidR="00034EB5" w:rsidRPr="007E04FC">
        <w:t>pitno ročište na kojem će se ispitivati prijavljene tražbine određuje se za dan</w:t>
      </w:r>
    </w:p>
    <w:p w:rsidRDefault="00034EB5" w:rsidP="00034EB5" w:rsidR="00034EB5" w:rsidRPr="007E04FC">
      <w:pPr>
        <w:jc w:val="both"/>
      </w:pPr>
    </w:p>
    <w:p w:rsidRDefault="00442836" w:rsidP="00034EB5" w:rsidR="00034EB5" w:rsidRPr="007E04FC">
      <w:pPr>
        <w:jc w:val="center"/>
        <w:rPr>
          <w:b/>
        </w:rPr>
      </w:pPr>
      <w:r>
        <w:rPr>
          <w:b/>
        </w:rPr>
        <w:t>28. ožujka 2017</w:t>
      </w:r>
      <w:r w:rsidR="00730271" w:rsidRPr="007E04FC">
        <w:rPr>
          <w:b/>
        </w:rPr>
        <w:t>.</w:t>
      </w:r>
      <w:r w:rsidR="0072748A">
        <w:rPr>
          <w:b/>
        </w:rPr>
        <w:t xml:space="preserve"> </w:t>
      </w:r>
      <w:r w:rsidR="00730271" w:rsidRPr="007E04FC">
        <w:rPr>
          <w:b/>
        </w:rPr>
        <w:t>g</w:t>
      </w:r>
      <w:r w:rsidR="0072748A">
        <w:rPr>
          <w:b/>
        </w:rPr>
        <w:t>odine</w:t>
      </w:r>
      <w:r w:rsidR="00034EB5" w:rsidRPr="007E04FC">
        <w:rPr>
          <w:b/>
        </w:rPr>
        <w:t xml:space="preserve"> u </w:t>
      </w:r>
      <w:r w:rsidR="008146A1">
        <w:rPr>
          <w:b/>
        </w:rPr>
        <w:t>10</w:t>
      </w:r>
      <w:r w:rsidR="00034EB5" w:rsidRPr="007E04FC">
        <w:rPr>
          <w:b/>
        </w:rPr>
        <w:t>:00 sati</w:t>
      </w: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 xml:space="preserve">u Trgovačkom sudu </w:t>
      </w:r>
      <w:r w:rsidR="00E0215E">
        <w:rPr>
          <w:b/>
        </w:rPr>
        <w:t>u Rijeci</w:t>
      </w:r>
      <w:r w:rsidRPr="007E04FC">
        <w:rPr>
          <w:b/>
        </w:rPr>
        <w:t>,</w:t>
      </w:r>
    </w:p>
    <w:p w:rsidRDefault="00034EB5" w:rsidP="00034EB5" w:rsidR="00034EB5">
      <w:pPr>
        <w:jc w:val="center"/>
        <w:rPr>
          <w:b/>
        </w:rPr>
      </w:pPr>
      <w:r w:rsidRPr="007E04FC">
        <w:rPr>
          <w:b/>
        </w:rPr>
        <w:t>Zadarska 1 i 3</w:t>
      </w:r>
    </w:p>
    <w:p w:rsidRDefault="00442836" w:rsidP="00442836" w:rsidR="00442836" w:rsidRPr="007E04FC">
      <w:pPr>
        <w:jc w:val="center"/>
        <w:rPr>
          <w:b/>
        </w:rPr>
      </w:pPr>
      <w:r w:rsidRPr="007E04FC">
        <w:rPr>
          <w:b/>
        </w:rPr>
        <w:t>sudnica broj 2, I kat</w:t>
      </w:r>
    </w:p>
    <w:p w:rsidRDefault="007659B7" w:rsidP="00034EB5" w:rsidR="007659B7" w:rsidRPr="007E04FC">
      <w:pPr>
        <w:jc w:val="center"/>
        <w:rPr>
          <w:b/>
        </w:rPr>
      </w:pPr>
    </w:p>
    <w:p w:rsidRDefault="007A2A7E" w:rsidP="001733E3" w:rsidR="001733E3">
      <w:pPr>
        <w:ind w:firstLine="708"/>
        <w:jc w:val="both"/>
      </w:pPr>
      <w:r>
        <w:t xml:space="preserve">      </w:t>
      </w:r>
      <w:r w:rsidR="00034EB5" w:rsidRPr="007E04FC">
        <w:t xml:space="preserve">Na ovom ročištu ispitat će se samo prijave prispjele </w:t>
      </w:r>
      <w:r w:rsidR="001733E3">
        <w:t>u otvorenom roku iz oglasa.</w:t>
      </w:r>
    </w:p>
    <w:p w:rsidRDefault="001733E3" w:rsidP="001733E3" w:rsidR="001733E3">
      <w:pPr>
        <w:ind w:firstLine="708"/>
        <w:jc w:val="both"/>
      </w:pP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t>Ročištu mogu prisustvovati vjerovnici odnosno njihovi punomoćnici.</w:t>
      </w:r>
    </w:p>
    <w:p w:rsidRDefault="001733E3" w:rsidP="001733E3" w:rsidR="001733E3">
      <w:pPr>
        <w:ind w:left="1080"/>
        <w:jc w:val="both"/>
      </w:pPr>
    </w:p>
    <w:p w:rsidRDefault="00034EB5" w:rsidP="001733E3" w:rsidR="007A2A7E">
      <w:pPr>
        <w:numPr>
          <w:ilvl w:val="0"/>
          <w:numId w:val="1"/>
        </w:numPr>
        <w:jc w:val="both"/>
      </w:pPr>
      <w:r w:rsidRPr="007E04FC">
        <w:t>Tablic</w:t>
      </w:r>
      <w:r w:rsidR="007A2A7E">
        <w:t>e iz čl</w:t>
      </w:r>
      <w:r w:rsidR="002301B7">
        <w:t>.</w:t>
      </w:r>
      <w:r w:rsidR="007A2A7E">
        <w:t>259.</w:t>
      </w:r>
      <w:r w:rsidR="002301B7">
        <w:t xml:space="preserve"> st.2.</w:t>
      </w:r>
      <w:r w:rsidR="007A2A7E">
        <w:t xml:space="preserve"> Stečajnog zakona objavit će se na mrežnoj stranici e-Oglasne ploče suda nakon isteka roka za prijavu tražbina, a najkasnije osam dana prije održavanja ispitnog ročišta.  </w:t>
      </w:r>
    </w:p>
    <w:p w:rsidRDefault="007A2A7E" w:rsidP="007A2A7E" w:rsidR="007A2A7E">
      <w:pPr>
        <w:pStyle w:val="Odlomakpopisa"/>
      </w:pPr>
    </w:p>
    <w:p w:rsidRDefault="007A2A7E" w:rsidP="001733E3" w:rsidR="001733E3">
      <w:pPr>
        <w:numPr>
          <w:ilvl w:val="0"/>
          <w:numId w:val="1"/>
        </w:numPr>
        <w:jc w:val="both"/>
      </w:pPr>
      <w:r>
        <w:t>Prijave tražbina i isprave izložit će se u pisarnici suda,</w:t>
      </w:r>
      <w:r w:rsidR="00034EB5" w:rsidRPr="007E04FC">
        <w:t xml:space="preserve"> sob</w:t>
      </w:r>
      <w:r>
        <w:t>a</w:t>
      </w:r>
      <w:r w:rsidR="00034EB5" w:rsidRPr="007E04FC">
        <w:t xml:space="preserve"> 301, III. kat, </w:t>
      </w:r>
      <w:r w:rsidR="002301B7">
        <w:t xml:space="preserve">na uvid sudionicima, nakon isteka roka za prijavu tražbina, a najkasnije </w:t>
      </w:r>
      <w:r w:rsidR="00034EB5" w:rsidRPr="007E04FC">
        <w:t xml:space="preserve">osam dana prije </w:t>
      </w:r>
      <w:r w:rsidR="002301B7">
        <w:t xml:space="preserve">održavanja ispitnog </w:t>
      </w:r>
      <w:r w:rsidR="00034EB5" w:rsidRPr="007E04FC">
        <w:t>ročišta (čl.</w:t>
      </w:r>
      <w:r w:rsidR="002301B7">
        <w:t>259. st.3</w:t>
      </w:r>
      <w:r w:rsidR="00034EB5" w:rsidRPr="007E04FC">
        <w:t>. Stečajnog zakona).</w:t>
      </w:r>
      <w:r>
        <w:t xml:space="preserve"> </w:t>
      </w:r>
    </w:p>
    <w:p w:rsidRDefault="001733E3" w:rsidP="001733E3" w:rsidR="001733E3">
      <w:pPr>
        <w:pStyle w:val="Odlomakpopisa"/>
      </w:pPr>
    </w:p>
    <w:p w:rsidRDefault="00034EB5" w:rsidP="001733E3" w:rsidR="00034EB5" w:rsidRPr="007E04FC">
      <w:pPr>
        <w:numPr>
          <w:ilvl w:val="0"/>
          <w:numId w:val="1"/>
        </w:numPr>
        <w:jc w:val="both"/>
      </w:pPr>
      <w:r w:rsidRPr="007E04FC">
        <w:t>Izvještajno ročište na kojem će se na temelju izvješća stečajnog upravitelja odlučivati o daljnjem tijeku stečajnog postupka određuje se za dan</w:t>
      </w:r>
    </w:p>
    <w:p w:rsidRDefault="00730271" w:rsidP="00034EB5" w:rsidR="00730271" w:rsidRPr="007E04FC">
      <w:pPr>
        <w:jc w:val="center"/>
        <w:rPr>
          <w:b/>
        </w:rPr>
      </w:pPr>
    </w:p>
    <w:p w:rsidRDefault="00442836" w:rsidP="00034EB5" w:rsidR="00034EB5" w:rsidRPr="007E04FC">
      <w:pPr>
        <w:jc w:val="center"/>
        <w:rPr>
          <w:b/>
        </w:rPr>
      </w:pPr>
      <w:r>
        <w:rPr>
          <w:b/>
        </w:rPr>
        <w:t>28. ožujka 2017</w:t>
      </w:r>
      <w:r w:rsidR="00034EB5" w:rsidRPr="007E04FC">
        <w:rPr>
          <w:b/>
        </w:rPr>
        <w:t>.</w:t>
      </w:r>
      <w:r w:rsidR="0072748A">
        <w:rPr>
          <w:b/>
        </w:rPr>
        <w:t xml:space="preserve"> godine</w:t>
      </w:r>
      <w:r w:rsidR="00034EB5" w:rsidRPr="007E04FC">
        <w:rPr>
          <w:b/>
        </w:rPr>
        <w:t xml:space="preserve"> u </w:t>
      </w:r>
      <w:r w:rsidR="008146A1">
        <w:rPr>
          <w:b/>
        </w:rPr>
        <w:t>1</w:t>
      </w:r>
      <w:r w:rsidR="00034EB5" w:rsidRPr="007E04FC">
        <w:rPr>
          <w:b/>
        </w:rPr>
        <w:t>0:30 sati</w:t>
      </w: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u Trgovačkom sudu</w:t>
      </w:r>
      <w:r w:rsidR="00E0215E">
        <w:rPr>
          <w:b/>
        </w:rPr>
        <w:t xml:space="preserve"> u Rijeci</w:t>
      </w:r>
      <w:r w:rsidRPr="007E04FC">
        <w:rPr>
          <w:b/>
        </w:rPr>
        <w:t>,</w:t>
      </w:r>
    </w:p>
    <w:p w:rsidRDefault="00034EB5" w:rsidP="0072748A" w:rsidR="003858CB">
      <w:pPr>
        <w:jc w:val="center"/>
        <w:rPr>
          <w:b/>
        </w:rPr>
      </w:pPr>
      <w:r w:rsidRPr="007E04FC">
        <w:rPr>
          <w:b/>
        </w:rPr>
        <w:t>Zadarska 1 i 3</w:t>
      </w:r>
    </w:p>
    <w:p w:rsidRDefault="00442836" w:rsidP="00442836" w:rsidR="00442836" w:rsidRPr="007E04FC">
      <w:pPr>
        <w:jc w:val="center"/>
        <w:rPr>
          <w:b/>
        </w:rPr>
      </w:pPr>
      <w:r w:rsidRPr="007E04FC">
        <w:rPr>
          <w:b/>
        </w:rPr>
        <w:t>sudnica broj 2, I kat</w:t>
      </w:r>
    </w:p>
    <w:p w:rsidRDefault="0072748A" w:rsidP="0072748A" w:rsidR="0072748A">
      <w:pPr>
        <w:jc w:val="center"/>
        <w:rPr>
          <w:b/>
        </w:rPr>
      </w:pPr>
    </w:p>
    <w:p w:rsidRDefault="00034EB5" w:rsidP="00034EB5" w:rsidR="00034EB5" w:rsidRPr="001733E3">
      <w:pPr>
        <w:jc w:val="center"/>
        <w:rPr>
          <w:b/>
        </w:rPr>
      </w:pPr>
      <w:r w:rsidRPr="001733E3">
        <w:rPr>
          <w:b/>
        </w:rPr>
        <w:lastRenderedPageBreak/>
        <w:t>Obrazloženje</w:t>
      </w:r>
    </w:p>
    <w:p w:rsidRDefault="0016181C" w:rsidP="007D471A" w:rsidR="004E018D">
      <w:pPr>
        <w:ind w:firstLine="708"/>
        <w:jc w:val="both"/>
      </w:pPr>
      <w:r>
        <w:t xml:space="preserve"> </w:t>
      </w:r>
    </w:p>
    <w:p w:rsidRDefault="007659B7" w:rsidP="007659B7" w:rsidR="0072748A">
      <w:pPr>
        <w:ind w:firstLine="708"/>
        <w:jc w:val="both"/>
        <w:rPr>
          <w:b/>
        </w:rPr>
      </w:pPr>
      <w:r w:rsidRPr="007659B7">
        <w:t xml:space="preserve">Predlagatelj je </w:t>
      </w:r>
      <w:r w:rsidR="00442836">
        <w:t xml:space="preserve">31. kolovoza </w:t>
      </w:r>
      <w:r w:rsidRPr="007659B7">
        <w:t>201</w:t>
      </w:r>
      <w:r w:rsidR="00442836">
        <w:t>6</w:t>
      </w:r>
      <w:r w:rsidRPr="007659B7">
        <w:t>.</w:t>
      </w:r>
      <w:r w:rsidR="0072748A">
        <w:t xml:space="preserve"> </w:t>
      </w:r>
      <w:r w:rsidRPr="007659B7">
        <w:t>g</w:t>
      </w:r>
      <w:r w:rsidR="0072748A">
        <w:t>odine</w:t>
      </w:r>
      <w:r w:rsidRPr="007659B7">
        <w:t xml:space="preserve"> podnio prijedlog za otvaranje stečajnog postupka nad </w:t>
      </w:r>
      <w:r w:rsidR="0072748A">
        <w:t xml:space="preserve">likvidacijskom masom </w:t>
      </w:r>
      <w:r w:rsidRPr="007659B7">
        <w:t>dužnik</w:t>
      </w:r>
      <w:r w:rsidR="0072748A">
        <w:t>a</w:t>
      </w:r>
      <w:r w:rsidRPr="007659B7">
        <w:t xml:space="preserve"> </w:t>
      </w:r>
      <w:r w:rsidR="00802A1A" w:rsidRPr="00802A1A">
        <w:rPr>
          <w:b/>
        </w:rPr>
        <w:t>PUPIKO d.o.o. za proizvodnju i posredovanje Rijeka, Titov trg 6, MBS 69665623244</w:t>
      </w:r>
      <w:r w:rsidR="0072748A">
        <w:rPr>
          <w:b/>
        </w:rPr>
        <w:t>.</w:t>
      </w:r>
    </w:p>
    <w:p w:rsidRDefault="007659B7" w:rsidP="007659B7" w:rsidR="008952F5">
      <w:pPr>
        <w:ind w:firstLine="708"/>
        <w:jc w:val="both"/>
      </w:pPr>
      <w:r w:rsidRPr="007659B7">
        <w:t xml:space="preserve">U prijedlogu je naveo da </w:t>
      </w:r>
      <w:r w:rsidR="00442836">
        <w:t>se nekretnina li</w:t>
      </w:r>
      <w:r w:rsidR="008952F5">
        <w:t>k</w:t>
      </w:r>
      <w:r w:rsidR="00442836">
        <w:t>vidacijskog dužnika upisana u zemljišnim knjigama Općinskog suda u Rijeci nije uspjela unovčiti u postupku koji se vodio kod ovršnog suda u predmetu posl. broj Ovr-3113/2009</w:t>
      </w:r>
      <w:r w:rsidR="008952F5">
        <w:t xml:space="preserve">, zbog čega je sud temeljem čl.97. st.4. OZ-a rješenjem od 14. lipnja 2016. godine pravomoćno obustavio ovrhu. </w:t>
      </w:r>
    </w:p>
    <w:p w:rsidRDefault="008952F5" w:rsidP="007659B7" w:rsidR="008952F5">
      <w:pPr>
        <w:ind w:firstLine="708"/>
        <w:jc w:val="both"/>
      </w:pPr>
      <w:r>
        <w:t xml:space="preserve">Na predmetnoj nekretnini uknjižena su prava zaloga u korist trećih osoba, pa je njezino unovčenje potrebno provesti u stečajnom postupku. </w:t>
      </w:r>
    </w:p>
    <w:p w:rsidRDefault="002A18EC" w:rsidP="007659B7" w:rsidR="007659B7" w:rsidRPr="007659B7">
      <w:pPr>
        <w:ind w:firstLine="708"/>
        <w:jc w:val="both"/>
        <w:rPr>
          <w:bCs/>
        </w:rPr>
      </w:pPr>
      <w:r>
        <w:rPr>
          <w:bCs/>
        </w:rPr>
        <w:t xml:space="preserve">Prema odredbi čl.437. st.1. </w:t>
      </w:r>
      <w:r w:rsidRPr="002A18EC">
        <w:rPr>
          <w:bCs/>
        </w:rPr>
        <w:t>Stečajnog zakona (N</w:t>
      </w:r>
      <w:r w:rsidR="00802A1A">
        <w:rPr>
          <w:bCs/>
        </w:rPr>
        <w:t>arodne novine broj 7</w:t>
      </w:r>
      <w:r>
        <w:rPr>
          <w:bCs/>
        </w:rPr>
        <w:t>1/15,</w:t>
      </w:r>
      <w:r w:rsidRPr="002A18EC">
        <w:rPr>
          <w:bCs/>
        </w:rPr>
        <w:t xml:space="preserve"> dalje: SZ-a)</w:t>
      </w:r>
      <w:r>
        <w:rPr>
          <w:bCs/>
        </w:rPr>
        <w:t xml:space="preserve"> stečajni postupak nad imovinom pravne osoba koja je prestala postojati provodi se kad likvidator u postupku likvidacije nad imovinom pravne osobe koja je brisana iz sudskoga registra na temelju prijavljenih tražbina utvrdi da imovina nije dovoljna za namirenje svih tražbina vjerovnika s kamatama. </w:t>
      </w:r>
    </w:p>
    <w:p w:rsidRDefault="002301B7" w:rsidP="007659B7" w:rsidR="0072748A">
      <w:pPr>
        <w:ind w:firstLine="708"/>
        <w:jc w:val="both"/>
        <w:rPr>
          <w:bCs/>
        </w:rPr>
      </w:pPr>
      <w:r>
        <w:rPr>
          <w:bCs/>
        </w:rPr>
        <w:t>Prema stavku 4. istog članka na stečajni postupak nad imovinom pravne osobe koja je prestala postojati na odgovarajući se način primjenjuju odredbe glave III. i VI. SZ-a.</w:t>
      </w:r>
    </w:p>
    <w:p w:rsidRDefault="002301B7" w:rsidP="007659B7" w:rsidR="002301B7">
      <w:pPr>
        <w:ind w:firstLine="708"/>
        <w:jc w:val="both"/>
        <w:rPr>
          <w:bCs/>
        </w:rPr>
      </w:pPr>
      <w:r>
        <w:rPr>
          <w:bCs/>
        </w:rPr>
        <w:t xml:space="preserve">Budući je likvidator podnio prijedlog za otvaranje stečajnog postupka nad imovinom pravne osobe koja je prestala postojati, </w:t>
      </w:r>
      <w:r w:rsidR="00D6129E">
        <w:rPr>
          <w:bCs/>
        </w:rPr>
        <w:t xml:space="preserve"> </w:t>
      </w:r>
      <w:r>
        <w:rPr>
          <w:bCs/>
        </w:rPr>
        <w:t xml:space="preserve">valjalo je temeljem čl.437. u vezi čl.116. i 129. SZ-a riješiti kao u izreci. </w:t>
      </w:r>
    </w:p>
    <w:p w:rsidRDefault="002301B7" w:rsidP="002301B7" w:rsidR="007C3750">
      <w:pPr>
        <w:ind w:firstLine="708"/>
        <w:jc w:val="both"/>
        <w:rPr>
          <w:bCs/>
        </w:rPr>
      </w:pPr>
      <w:r>
        <w:rPr>
          <w:bCs/>
        </w:rPr>
        <w:t xml:space="preserve"> </w:t>
      </w:r>
    </w:p>
    <w:p w:rsidRDefault="00034EB5" w:rsidP="00C76C87" w:rsidR="00034EB5" w:rsidRPr="007E04FC">
      <w:pPr>
        <w:jc w:val="center"/>
      </w:pPr>
      <w:r w:rsidRPr="007E04FC">
        <w:t>U Rijeci,</w:t>
      </w:r>
      <w:r w:rsidR="00E97099" w:rsidRPr="007E04FC">
        <w:t xml:space="preserve"> </w:t>
      </w:r>
      <w:r w:rsidR="00D6129E">
        <w:t>27</w:t>
      </w:r>
      <w:r w:rsidR="008952F5">
        <w:t>. prosinca 2016.</w:t>
      </w:r>
      <w:r w:rsidRPr="007E04FC">
        <w:t xml:space="preserve"> godine</w:t>
      </w:r>
    </w:p>
    <w:p w:rsidRDefault="004E018D" w:rsidP="00E964B1" w:rsidR="004E018D">
      <w:pPr>
        <w:jc w:val="right"/>
      </w:pPr>
    </w:p>
    <w:p w:rsidRDefault="00034EB5" w:rsidP="00E964B1" w:rsidR="00034EB5" w:rsidRPr="007E04FC">
      <w:pPr>
        <w:jc w:val="right"/>
      </w:pPr>
      <w:r w:rsidRPr="007E04FC">
        <w:t xml:space="preserve">                     </w:t>
      </w:r>
      <w:r w:rsidR="00C76C87" w:rsidRPr="007E04FC">
        <w:t xml:space="preserve">                                                                       </w:t>
      </w:r>
      <w:r w:rsidRPr="007E04FC">
        <w:t xml:space="preserve"> </w:t>
      </w:r>
      <w:r w:rsidR="007D471A" w:rsidRPr="007E04FC">
        <w:t xml:space="preserve">    </w:t>
      </w:r>
      <w:r w:rsidR="00476240">
        <w:t xml:space="preserve">   </w:t>
      </w:r>
      <w:r w:rsidR="007D471A" w:rsidRPr="007E04FC">
        <w:t xml:space="preserve"> </w:t>
      </w:r>
      <w:r w:rsidR="00261A73">
        <w:t xml:space="preserve"> </w:t>
      </w:r>
      <w:r w:rsidR="00317E29">
        <w:t>S</w:t>
      </w:r>
      <w:r w:rsidRPr="007E04FC">
        <w:t>udac</w:t>
      </w:r>
    </w:p>
    <w:p w:rsidRDefault="00034EB5" w:rsidP="00E66300" w:rsidR="00A5115C">
      <w:pPr>
        <w:ind w:firstLine="708" w:left="1416"/>
        <w:jc w:val="right"/>
      </w:pPr>
      <w:r w:rsidRPr="007E04FC">
        <w:t>Daniela Korlević</w:t>
      </w:r>
      <w:r w:rsidR="00A5115C">
        <w:t xml:space="preserve"> </w:t>
      </w:r>
      <w:r w:rsidR="00E66300">
        <w:t xml:space="preserve"> </w:t>
      </w:r>
    </w:p>
    <w:p w:rsidRDefault="00476240" w:rsidP="00EE64AD" w:rsidR="00EE64AD">
      <w:pPr>
        <w:jc w:val="right"/>
      </w:pPr>
      <w:r>
        <w:t xml:space="preserve"> </w:t>
      </w:r>
    </w:p>
    <w:p w:rsidRDefault="00034EB5" w:rsidP="00034EB5" w:rsidR="007D471A" w:rsidRPr="007E04FC">
      <w:pPr>
        <w:jc w:val="both"/>
        <w:rPr>
          <w:b/>
        </w:rPr>
      </w:pPr>
      <w:r w:rsidRPr="007E04FC">
        <w:rPr>
          <w:b/>
        </w:rPr>
        <w:t>UPUTA O PRAVNOM LIJEKU:</w:t>
      </w:r>
    </w:p>
    <w:p w:rsidRDefault="00034EB5" w:rsidP="00034EB5" w:rsidR="00034EB5">
      <w:pPr>
        <w:jc w:val="both"/>
      </w:pPr>
      <w:r w:rsidRPr="007E04FC">
        <w:t>Protiv rješenja o otvaranju stečajnog postupka žalbu može podnijeti osoba koja je bila zastupnik po zakonu dužnika pravne osobe do dana nastupanja pravnih posljedica otvaranja stečajnog postupka i dužnik pojedinac (čl.53.st.</w:t>
      </w:r>
      <w:r w:rsidR="002830DE" w:rsidRPr="007E04FC">
        <w:t>8</w:t>
      </w:r>
      <w:r w:rsidRPr="007E04FC">
        <w:t>.</w:t>
      </w:r>
      <w:r w:rsidR="008952F5">
        <w:t xml:space="preserve"> </w:t>
      </w:r>
      <w:r w:rsidRPr="007E04FC">
        <w:t xml:space="preserve">SZ). </w:t>
      </w:r>
      <w:r w:rsidR="008952F5" w:rsidRPr="00DB5FB4">
        <w:t xml:space="preserve">Žalba se podnosi </w:t>
      </w:r>
      <w:r w:rsidR="008952F5">
        <w:t>istekom osmoga dana od dana objave pismena na mrežnoj stranici e-Oglasna ploča suda</w:t>
      </w:r>
      <w:r w:rsidR="008952F5" w:rsidRPr="008952F5">
        <w:t xml:space="preserve"> </w:t>
      </w:r>
      <w:r w:rsidR="008952F5" w:rsidRPr="007E04FC">
        <w:t>u dva primjerka</w:t>
      </w:r>
      <w:r w:rsidR="008952F5">
        <w:t>,</w:t>
      </w:r>
      <w:r w:rsidR="008952F5" w:rsidRPr="00DB5FB4">
        <w:t xml:space="preserve"> a o žalbi odlučuje Visoki trgovački sud Republike Hrvatske. </w:t>
      </w:r>
    </w:p>
    <w:p w:rsidRDefault="003858CB" w:rsidP="00034EB5" w:rsidR="003858CB">
      <w:pPr>
        <w:jc w:val="both"/>
      </w:pPr>
    </w:p>
    <w:p w:rsidRDefault="00B8320D" w:rsidP="00034EB5" w:rsidR="00B8320D">
      <w:pPr>
        <w:jc w:val="both"/>
      </w:pPr>
    </w:p>
    <w:p w:rsidRDefault="009B36DA" w:rsidP="00034EB5" w:rsidR="009B36DA">
      <w:pPr>
        <w:jc w:val="both"/>
      </w:pPr>
    </w:p>
    <w:p w:rsidRDefault="00C76C87" w:rsidP="00034EB5" w:rsidR="00034EB5">
      <w:pPr>
        <w:jc w:val="both"/>
        <w:rPr>
          <w:b/>
          <w:sz w:val="20"/>
          <w:szCs w:val="20"/>
        </w:rPr>
      </w:pPr>
      <w:r w:rsidRPr="001733E3">
        <w:rPr>
          <w:b/>
          <w:sz w:val="20"/>
          <w:szCs w:val="20"/>
        </w:rPr>
        <w:t>D</w:t>
      </w:r>
      <w:r w:rsidR="00034EB5" w:rsidRPr="001733E3">
        <w:rPr>
          <w:b/>
          <w:sz w:val="20"/>
          <w:szCs w:val="20"/>
        </w:rPr>
        <w:t>NA</w:t>
      </w:r>
      <w:r w:rsidR="002830DE" w:rsidRPr="001733E3">
        <w:rPr>
          <w:b/>
          <w:sz w:val="20"/>
          <w:szCs w:val="20"/>
        </w:rPr>
        <w:t>:</w:t>
      </w:r>
    </w:p>
    <w:p w:rsidRDefault="00034EB5" w:rsidP="00034EB5" w:rsidR="00034EB5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</w:t>
      </w:r>
      <w:r w:rsidR="002301B7">
        <w:rPr>
          <w:sz w:val="20"/>
          <w:szCs w:val="20"/>
        </w:rPr>
        <w:t>podnositelju prijedloga</w:t>
      </w:r>
      <w:r w:rsidRPr="001733E3">
        <w:rPr>
          <w:sz w:val="20"/>
          <w:szCs w:val="20"/>
        </w:rPr>
        <w:t xml:space="preserve"> </w:t>
      </w:r>
      <w:r w:rsidR="002301B7">
        <w:rPr>
          <w:sz w:val="20"/>
          <w:szCs w:val="20"/>
        </w:rPr>
        <w:t xml:space="preserve">– likvidatoru </w:t>
      </w:r>
      <w:r w:rsidR="00D6129E">
        <w:rPr>
          <w:sz w:val="20"/>
          <w:szCs w:val="20"/>
        </w:rPr>
        <w:t xml:space="preserve">Alein Khan </w:t>
      </w:r>
      <w:r w:rsidR="002301B7">
        <w:rPr>
          <w:sz w:val="20"/>
          <w:szCs w:val="20"/>
        </w:rPr>
        <w:t xml:space="preserve"> </w:t>
      </w:r>
    </w:p>
    <w:p w:rsidRDefault="00034EB5" w:rsidP="00034EB5" w:rsidR="002830DE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stečajnom upravitelju </w:t>
      </w:r>
      <w:r w:rsidR="00D6129E">
        <w:rPr>
          <w:sz w:val="20"/>
          <w:szCs w:val="20"/>
        </w:rPr>
        <w:t>Mirjana Gašparović</w:t>
      </w:r>
    </w:p>
    <w:p w:rsidRDefault="002301B7" w:rsidP="00034EB5" w:rsidR="002301B7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Porezna uprava </w:t>
      </w:r>
      <w:r>
        <w:rPr>
          <w:sz w:val="20"/>
          <w:szCs w:val="20"/>
        </w:rPr>
        <w:t xml:space="preserve">Rijeka </w:t>
      </w:r>
    </w:p>
    <w:p w:rsidRDefault="00034EB5" w:rsidP="00034EB5" w:rsidR="00034EB5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</w:t>
      </w:r>
      <w:r w:rsidR="001149CE">
        <w:rPr>
          <w:sz w:val="20"/>
          <w:szCs w:val="20"/>
        </w:rPr>
        <w:t xml:space="preserve">FINA </w:t>
      </w:r>
      <w:r w:rsidR="002301B7">
        <w:rPr>
          <w:sz w:val="20"/>
          <w:szCs w:val="20"/>
        </w:rPr>
        <w:t>Rijeka</w:t>
      </w:r>
      <w:r w:rsidR="00934B63">
        <w:rPr>
          <w:sz w:val="20"/>
          <w:szCs w:val="20"/>
        </w:rPr>
        <w:t xml:space="preserve"> </w:t>
      </w:r>
      <w:r w:rsidRPr="001733E3">
        <w:rPr>
          <w:sz w:val="20"/>
          <w:szCs w:val="20"/>
        </w:rPr>
        <w:t>(fax i pošta)</w:t>
      </w:r>
    </w:p>
    <w:p w:rsidRDefault="001149CE" w:rsidP="00034EB5" w:rsidR="001149CE">
      <w:pPr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 w:rsidR="00540AA3">
        <w:rPr>
          <w:sz w:val="20"/>
          <w:szCs w:val="20"/>
        </w:rPr>
        <w:t xml:space="preserve"> sudski registar</w:t>
      </w:r>
      <w:r w:rsidR="00D6129E">
        <w:rPr>
          <w:sz w:val="20"/>
          <w:szCs w:val="20"/>
        </w:rPr>
        <w:t xml:space="preserve"> elektronski </w:t>
      </w:r>
      <w:r w:rsidR="00540AA3">
        <w:rPr>
          <w:sz w:val="20"/>
          <w:szCs w:val="20"/>
        </w:rPr>
        <w:t xml:space="preserve"> </w:t>
      </w:r>
    </w:p>
    <w:p w:rsidRDefault="002432C5" w:rsidP="00034EB5" w:rsidR="002432C5">
      <w:pPr>
        <w:jc w:val="both"/>
        <w:rPr>
          <w:sz w:val="20"/>
          <w:szCs w:val="20"/>
        </w:rPr>
      </w:pPr>
      <w:r>
        <w:rPr>
          <w:sz w:val="20"/>
          <w:szCs w:val="20"/>
        </w:rPr>
        <w:t>- ŽDO Rijeka</w:t>
      </w:r>
    </w:p>
    <w:p w:rsidRDefault="002830DE" w:rsidP="00034EB5" w:rsidR="002830DE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>-</w:t>
      </w:r>
      <w:r w:rsidR="00034EB5" w:rsidRPr="001733E3">
        <w:rPr>
          <w:sz w:val="20"/>
          <w:szCs w:val="20"/>
        </w:rPr>
        <w:t xml:space="preserve"> </w:t>
      </w:r>
      <w:r w:rsidR="002301B7">
        <w:rPr>
          <w:sz w:val="20"/>
          <w:szCs w:val="20"/>
        </w:rPr>
        <w:t xml:space="preserve">Općinski sud u Rijeci, </w:t>
      </w:r>
      <w:r w:rsidR="00034EB5" w:rsidRPr="001733E3">
        <w:rPr>
          <w:sz w:val="20"/>
          <w:szCs w:val="20"/>
        </w:rPr>
        <w:t>Z</w:t>
      </w:r>
      <w:r w:rsidR="00B8320D">
        <w:rPr>
          <w:sz w:val="20"/>
          <w:szCs w:val="20"/>
        </w:rPr>
        <w:t>K</w:t>
      </w:r>
      <w:r w:rsidR="00034EB5" w:rsidRPr="001733E3">
        <w:rPr>
          <w:sz w:val="20"/>
          <w:szCs w:val="20"/>
        </w:rPr>
        <w:t xml:space="preserve"> odjel</w:t>
      </w:r>
      <w:r w:rsidR="002301B7">
        <w:rPr>
          <w:sz w:val="20"/>
          <w:szCs w:val="20"/>
        </w:rPr>
        <w:t xml:space="preserve"> </w:t>
      </w:r>
      <w:r w:rsidR="00540AA3">
        <w:rPr>
          <w:sz w:val="20"/>
          <w:szCs w:val="20"/>
        </w:rPr>
        <w:t xml:space="preserve">radi zabilježbe otvaranja st. </w:t>
      </w:r>
      <w:r w:rsidR="00934B63">
        <w:rPr>
          <w:sz w:val="20"/>
          <w:szCs w:val="20"/>
        </w:rPr>
        <w:t>p</w:t>
      </w:r>
      <w:r w:rsidR="00540AA3">
        <w:rPr>
          <w:sz w:val="20"/>
          <w:szCs w:val="20"/>
        </w:rPr>
        <w:t xml:space="preserve">ostupka </w:t>
      </w:r>
    </w:p>
    <w:p w:rsidRDefault="002432C5" w:rsidP="002432C5" w:rsidR="002432C5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</w:t>
      </w:r>
      <w:r>
        <w:rPr>
          <w:sz w:val="20"/>
          <w:szCs w:val="20"/>
        </w:rPr>
        <w:t>e-O</w:t>
      </w:r>
      <w:r w:rsidRPr="001733E3">
        <w:rPr>
          <w:sz w:val="20"/>
          <w:szCs w:val="20"/>
        </w:rPr>
        <w:t>glasna ploča</w:t>
      </w:r>
    </w:p>
    <w:p w:rsidRDefault="002830DE" w:rsidP="00034EB5" w:rsidR="002830DE" w:rsidRPr="001733E3">
      <w:pPr>
        <w:jc w:val="both"/>
        <w:rPr>
          <w:sz w:val="20"/>
          <w:szCs w:val="20"/>
        </w:rPr>
      </w:pPr>
    </w:p>
    <w:p w:rsidRDefault="00034EB5" w:rsidP="00034EB5" w:rsidR="00034EB5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U Rijeci, </w:t>
      </w:r>
      <w:r w:rsidR="00D6129E">
        <w:rPr>
          <w:sz w:val="20"/>
          <w:szCs w:val="20"/>
        </w:rPr>
        <w:t>27.12</w:t>
      </w:r>
      <w:r w:rsidR="00317E29">
        <w:rPr>
          <w:sz w:val="20"/>
          <w:szCs w:val="20"/>
        </w:rPr>
        <w:t>.2016</w:t>
      </w:r>
      <w:r w:rsidR="002830DE" w:rsidRPr="001733E3">
        <w:rPr>
          <w:sz w:val="20"/>
          <w:szCs w:val="20"/>
        </w:rPr>
        <w:t>.</w:t>
      </w:r>
      <w:r w:rsidR="00D6129E">
        <w:rPr>
          <w:sz w:val="20"/>
          <w:szCs w:val="20"/>
        </w:rPr>
        <w:t xml:space="preserve"> </w:t>
      </w:r>
      <w:r w:rsidR="002830DE" w:rsidRPr="001733E3">
        <w:rPr>
          <w:sz w:val="20"/>
          <w:szCs w:val="20"/>
        </w:rPr>
        <w:t>g.</w:t>
      </w:r>
    </w:p>
    <w:p w:rsidRDefault="002830DE" w:rsidP="00034EB5" w:rsidR="002830DE" w:rsidRPr="001733E3">
      <w:pPr>
        <w:jc w:val="both"/>
        <w:rPr>
          <w:sz w:val="20"/>
          <w:szCs w:val="20"/>
        </w:rPr>
      </w:pPr>
    </w:p>
    <w:p w:rsidRDefault="00317E29" w:rsidP="00034EB5" w:rsidR="00034EB5" w:rsidRPr="001733E3">
      <w:pPr>
        <w:jc w:val="both"/>
        <w:rPr>
          <w:sz w:val="20"/>
          <w:szCs w:val="20"/>
        </w:rPr>
      </w:pPr>
      <w:r>
        <w:rPr>
          <w:sz w:val="20"/>
          <w:szCs w:val="20"/>
        </w:rPr>
        <w:t>S</w:t>
      </w:r>
      <w:r w:rsidR="00034EB5" w:rsidRPr="001733E3">
        <w:rPr>
          <w:sz w:val="20"/>
          <w:szCs w:val="20"/>
        </w:rPr>
        <w:t>udac</w:t>
      </w:r>
    </w:p>
    <w:p w:rsidRDefault="00034EB5" w:rsidP="00034EB5" w:rsidR="00BC2635" w:rsidRPr="001733E3">
      <w:pPr>
        <w:jc w:val="both"/>
        <w:rPr>
          <w:sz w:val="20"/>
          <w:szCs w:val="20"/>
        </w:rPr>
      </w:pPr>
      <w:smartTag w:element="PersonName" w:uri="urn:schemas-microsoft-com:office:smarttags">
        <w:r w:rsidRPr="001733E3">
          <w:rPr>
            <w:sz w:val="20"/>
            <w:szCs w:val="20"/>
          </w:rPr>
          <w:t>Daniela Korlević</w:t>
        </w:r>
      </w:smartTag>
    </w:p>
    <w:sectPr w:rsidR="00BC2635" w:rsidRPr="001733E3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7E7" w:rsidR="00B167E7">
      <w:r>
        <w:separator/>
      </w:r>
    </w:p>
  </w:endnote>
  <w:endnote w:id="0" w:type="continuationSeparator">
    <w:p w:rsidRDefault="00B167E7" w:rsidR="00B1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630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7E7" w:rsidR="00B167E7">
      <w:r>
        <w:separator/>
      </w:r>
    </w:p>
  </w:footnote>
  <w:footnote w:id="0" w:type="continuationSeparator">
    <w:p w:rsidRDefault="00B167E7" w:rsidR="00B1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1733E3" w:rsidR="009B36DA" w:rsidRPr="007E04FC">
    <w:pPr>
      <w:pStyle w:val="Zaglavlje"/>
      <w:jc w:val="right"/>
    </w:pPr>
    <w:r>
      <w:tab/>
    </w:r>
    <w:r w:rsidRPr="007E04FC">
      <w:t xml:space="preserve">                                                                                          Posl. br. 15 St-</w:t>
    </w:r>
    <w:r w:rsidR="00802A1A">
      <w:t>1356/16-2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8445D7"/>
    <w:multiLevelType w:val="hybridMultilevel"/>
    <w:tmpl w:val="478C49DE"/>
    <w:lvl w:tplc="7C425B7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23121018"/>
    <w:multiLevelType w:val="hybridMultilevel"/>
    <w:tmpl w:val="4EF8F370"/>
    <w:lvl w:tplc="C422F12C" w:ilvl="0">
      <w:start w:val="1"/>
      <w:numFmt w:val="decimal"/>
      <w:lvlText w:val="%1."/>
      <w:lvlJc w:val="left"/>
      <w:pPr>
        <w:ind w:hanging="360" w:left="213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853"/>
      </w:pPr>
    </w:lvl>
    <w:lvl w:tentative="true" w:tplc="041A001B" w:ilvl="2">
      <w:start w:val="1"/>
      <w:numFmt w:val="lowerRoman"/>
      <w:lvlText w:val="%3."/>
      <w:lvlJc w:val="right"/>
      <w:pPr>
        <w:ind w:hanging="180" w:left="3573"/>
      </w:pPr>
    </w:lvl>
    <w:lvl w:tentative="true" w:tplc="041A000F" w:ilvl="3">
      <w:start w:val="1"/>
      <w:numFmt w:val="decimal"/>
      <w:lvlText w:val="%4."/>
      <w:lvlJc w:val="left"/>
      <w:pPr>
        <w:ind w:hanging="360" w:left="4293"/>
      </w:pPr>
    </w:lvl>
    <w:lvl w:tentative="true" w:tplc="041A0019" w:ilvl="4">
      <w:start w:val="1"/>
      <w:numFmt w:val="lowerLetter"/>
      <w:lvlText w:val="%5."/>
      <w:lvlJc w:val="left"/>
      <w:pPr>
        <w:ind w:hanging="360" w:left="5013"/>
      </w:pPr>
    </w:lvl>
    <w:lvl w:tentative="true" w:tplc="041A001B" w:ilvl="5">
      <w:start w:val="1"/>
      <w:numFmt w:val="lowerRoman"/>
      <w:lvlText w:val="%6."/>
      <w:lvlJc w:val="right"/>
      <w:pPr>
        <w:ind w:hanging="180" w:left="5733"/>
      </w:pPr>
    </w:lvl>
    <w:lvl w:tentative="true" w:tplc="041A000F" w:ilvl="6">
      <w:start w:val="1"/>
      <w:numFmt w:val="decimal"/>
      <w:lvlText w:val="%7."/>
      <w:lvlJc w:val="left"/>
      <w:pPr>
        <w:ind w:hanging="360" w:left="6453"/>
      </w:pPr>
    </w:lvl>
    <w:lvl w:tentative="true" w:tplc="041A0019" w:ilvl="7">
      <w:start w:val="1"/>
      <w:numFmt w:val="lowerLetter"/>
      <w:lvlText w:val="%8."/>
      <w:lvlJc w:val="left"/>
      <w:pPr>
        <w:ind w:hanging="360" w:left="7173"/>
      </w:pPr>
    </w:lvl>
    <w:lvl w:tentative="true" w:tplc="041A001B" w:ilvl="8">
      <w:start w:val="1"/>
      <w:numFmt w:val="lowerRoman"/>
      <w:lvlText w:val="%9."/>
      <w:lvlJc w:val="right"/>
      <w:pPr>
        <w:ind w:hanging="180" w:left="7893"/>
      </w:pPr>
    </w:lvl>
  </w:abstractNum>
  <w:abstractNum w:abstractNumId="3">
    <w:nsid w:val="460F00CC"/>
    <w:multiLevelType w:val="hybridMultilevel"/>
    <w:tmpl w:val="BFEE99EC"/>
    <w:lvl w:tplc="12443D86" w:ilvl="0">
      <w:start w:val="20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4">
    <w:nsid w:val="46E61644"/>
    <w:multiLevelType w:val="hybridMultilevel"/>
    <w:tmpl w:val="7A962D4A"/>
    <w:lvl w:tplc="B7D6441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17F6CAF"/>
    <w:multiLevelType w:val="hybridMultilevel"/>
    <w:tmpl w:val="5454B51C"/>
    <w:lvl w:tplc="9B663340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EB5"/>
    <w:rsid w:val="00022DBE"/>
    <w:rsid w:val="00034EB5"/>
    <w:rsid w:val="000A4636"/>
    <w:rsid w:val="001149CE"/>
    <w:rsid w:val="0016181C"/>
    <w:rsid w:val="001733E3"/>
    <w:rsid w:val="00187469"/>
    <w:rsid w:val="001B4340"/>
    <w:rsid w:val="001C097C"/>
    <w:rsid w:val="002105E1"/>
    <w:rsid w:val="002301B7"/>
    <w:rsid w:val="002432C5"/>
    <w:rsid w:val="00261A73"/>
    <w:rsid w:val="002830DE"/>
    <w:rsid w:val="002A18EC"/>
    <w:rsid w:val="002B70EF"/>
    <w:rsid w:val="00317E29"/>
    <w:rsid w:val="003858CB"/>
    <w:rsid w:val="004020B8"/>
    <w:rsid w:val="0044024F"/>
    <w:rsid w:val="00442836"/>
    <w:rsid w:val="00476240"/>
    <w:rsid w:val="004E018D"/>
    <w:rsid w:val="004E6668"/>
    <w:rsid w:val="00514290"/>
    <w:rsid w:val="00540AA3"/>
    <w:rsid w:val="0056590B"/>
    <w:rsid w:val="005A7105"/>
    <w:rsid w:val="006046C2"/>
    <w:rsid w:val="0068476E"/>
    <w:rsid w:val="0072748A"/>
    <w:rsid w:val="00730271"/>
    <w:rsid w:val="0075514B"/>
    <w:rsid w:val="007659B7"/>
    <w:rsid w:val="00775A6A"/>
    <w:rsid w:val="007A2A7E"/>
    <w:rsid w:val="007C3750"/>
    <w:rsid w:val="007D471A"/>
    <w:rsid w:val="007D625F"/>
    <w:rsid w:val="007E04FC"/>
    <w:rsid w:val="00802A1A"/>
    <w:rsid w:val="008146A1"/>
    <w:rsid w:val="00816142"/>
    <w:rsid w:val="008570E0"/>
    <w:rsid w:val="008952F5"/>
    <w:rsid w:val="008E5736"/>
    <w:rsid w:val="0092065A"/>
    <w:rsid w:val="00927925"/>
    <w:rsid w:val="00934B63"/>
    <w:rsid w:val="00942D1B"/>
    <w:rsid w:val="00946737"/>
    <w:rsid w:val="00973F2B"/>
    <w:rsid w:val="0097552E"/>
    <w:rsid w:val="009B36DA"/>
    <w:rsid w:val="00A212C9"/>
    <w:rsid w:val="00A5115C"/>
    <w:rsid w:val="00AC2B54"/>
    <w:rsid w:val="00B167E7"/>
    <w:rsid w:val="00B300A3"/>
    <w:rsid w:val="00B8320D"/>
    <w:rsid w:val="00BC2635"/>
    <w:rsid w:val="00BC3E9B"/>
    <w:rsid w:val="00BD776D"/>
    <w:rsid w:val="00C13BB7"/>
    <w:rsid w:val="00C14E5D"/>
    <w:rsid w:val="00C445DA"/>
    <w:rsid w:val="00C76C87"/>
    <w:rsid w:val="00CD217B"/>
    <w:rsid w:val="00CE61D3"/>
    <w:rsid w:val="00D123C9"/>
    <w:rsid w:val="00D45AC0"/>
    <w:rsid w:val="00D6129E"/>
    <w:rsid w:val="00DB5A78"/>
    <w:rsid w:val="00DD1EB6"/>
    <w:rsid w:val="00E0215E"/>
    <w:rsid w:val="00E428B9"/>
    <w:rsid w:val="00E44F16"/>
    <w:rsid w:val="00E6499B"/>
    <w:rsid w:val="00E66300"/>
    <w:rsid w:val="00E85DB7"/>
    <w:rsid w:val="00E964B1"/>
    <w:rsid w:val="00E97099"/>
    <w:rsid w:val="00EB56E1"/>
    <w:rsid w:val="00EE64AD"/>
    <w:rsid w:val="00F305B3"/>
    <w:rsid w:val="00F40B41"/>
    <w:rsid w:val="00F41D54"/>
    <w:rsid w:val="00F96BDE"/>
    <w:rsid w:val="00FD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7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63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3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3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3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3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7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63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3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3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3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3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55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55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1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1356</izvorni_sadrzaj>
    <derivirana_varijabla naziv="DomainObject.Predmet.Broj_1">1356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St-1356/2016</izvorni_sadrzaj>
    <derivirana_varijabla naziv="DomainObject.Predmet.OznakaBroj_1">St-1356/2016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PUPIKO d.o.o.</izvorni_sadrzaj>
    <derivirana_varijabla naziv="DomainObject.Predmet.ProtustrankaFormated_1">  PUPIKO d.o.o.</derivirana_varijabla>
  </DomainObject.Predmet.ProtustrankaFormated>
  <DomainObject.Predmet.ProtustrankaFormatedOIB>
    <izvorni_sadrzaj>  PUPIKO d.o.o., OIB 35721610427</izvorni_sadrzaj>
    <derivirana_varijabla naziv="DomainObject.Predmet.ProtustrankaFormatedOIB_1">  PUPIKO d.o.o., OIB 35721610427</derivirana_varijabla>
  </DomainObject.Predmet.ProtustrankaFormatedOIB>
  <DomainObject.Predmet.ProtustrankaFormatedWithAdress>
    <izvorni_sadrzaj> PUPIKO d.o.o., S.V. Čiče 4, 51000 Rijeka</izvorni_sadrzaj>
    <derivirana_varijabla naziv="DomainObject.Predmet.ProtustrankaFormatedWithAdress_1"> PUPIKO d.o.o., S.V. Čiče 4, 51000 Rijeka</derivirana_varijabla>
  </DomainObject.Predmet.ProtustrankaFormatedWithAdress>
  <DomainObject.Predmet.ProtustrankaFormatedWithAdressOIB>
    <izvorni_sadrzaj> PUPIKO d.o.o., OIB 35721610427, S.V. Čiče 4, 51000 Rijeka</izvorni_sadrzaj>
    <derivirana_varijabla naziv="DomainObject.Predmet.ProtustrankaFormatedWithAdressOIB_1"> PUPIKO d.o.o., OIB 35721610427, S.V. Čiče 4, 51000 Rijeka</derivirana_varijabla>
  </DomainObject.Predmet.ProtustrankaFormatedWithAdressOIB>
  <DomainObject.Predmet.ProtustrankaWithAdress>
    <izvorni_sadrzaj>PUPIKO d.o.o. S.V. Čiče 4, 51000 Rijeka</izvorni_sadrzaj>
    <derivirana_varijabla naziv="DomainObject.Predmet.ProtustrankaWithAdress_1">PUPIKO d.o.o. S.V. Čiče 4, 51000 Rijeka</derivirana_varijabla>
  </DomainObject.Predmet.ProtustrankaWithAdress>
  <DomainObject.Predmet.ProtustrankaWithAdressOIB>
    <izvorni_sadrzaj>PUPIKO d.o.o., OIB 35721610427, S.V. Čiče 4, 51000 Rijeka</izvorni_sadrzaj>
    <derivirana_varijabla naziv="DomainObject.Predmet.ProtustrankaWithAdressOIB_1">PUPIKO d.o.o., OIB 35721610427, S.V. Čiče 4, 51000 Rijeka</derivirana_varijabla>
  </DomainObject.Predmet.ProtustrankaWithAdressOIB>
  <DomainObject.Predmet.ProtustrankaNazivFormated>
    <izvorni_sadrzaj>PUPIKO d.o.o.</izvorni_sadrzaj>
    <derivirana_varijabla naziv="DomainObject.Predmet.ProtustrankaNazivFormated_1">PUPIKO d.o.o.</derivirana_varijabla>
  </DomainObject.Predmet.ProtustrankaNazivFormated>
  <DomainObject.Predmet.ProtustrankaNazivFormatedOIB>
    <izvorni_sadrzaj>PUPIKO d.o.o., OIB 35721610427</izvorni_sadrzaj>
    <derivirana_varijabla naziv="DomainObject.Predmet.ProtustrankaNazivFormatedOIB_1">PUPIKO d.o.o., OIB 35721610427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ALEIN KHAN, likvidator</izvorni_sadrzaj>
    <derivirana_varijabla naziv="DomainObject.Predmet.StrankaFormated_1">  ALEIN KHAN, likvidator</derivirana_varijabla>
  </DomainObject.Predmet.StrankaFormated>
  <DomainObject.Predmet.StrankaFormatedOIB>
    <izvorni_sadrzaj>  ALEIN KHAN, likvidator</izvorni_sadrzaj>
    <derivirana_varijabla naziv="DomainObject.Predmet.StrankaFormatedOIB_1">  ALEIN KHAN, likvidator</derivirana_varijabla>
  </DomainObject.Predmet.StrankaFormatedOIB>
  <DomainObject.Predmet.StrankaFormatedWithAdress>
    <izvorni_sadrzaj> ALEIN KHAN, likvidator, Trg Sv. Barbare 1, 51000 Rijeka</izvorni_sadrzaj>
    <derivirana_varijabla naziv="DomainObject.Predmet.StrankaFormatedWithAdress_1"> ALEIN KHAN, likvidator, Trg Sv. Barbare 1, 51000 Rijeka</derivirana_varijabla>
  </DomainObject.Predmet.StrankaFormatedWithAdress>
  <DomainObject.Predmet.StrankaFormatedWithAdressOIB>
    <izvorni_sadrzaj> ALEIN KHAN, likvidator, Trg Sv. Barbare 1, 51000 Rijeka</izvorni_sadrzaj>
    <derivirana_varijabla naziv="DomainObject.Predmet.StrankaFormatedWithAdressOIB_1"> ALEIN KHAN, likvidator, Trg Sv. Barbare 1, 51000 Rijeka</derivirana_varijabla>
  </DomainObject.Predmet.StrankaFormatedWithAdressOIB>
  <DomainObject.Predmet.StrankaWithAdress>
    <izvorni_sadrzaj>ALEIN KHAN, likvidator Trg Sv. Barbare 1,51000 Rijeka</izvorni_sadrzaj>
    <derivirana_varijabla naziv="DomainObject.Predmet.StrankaWithAdress_1">ALEIN KHAN, likvidator Trg Sv. Barbare 1,51000 Rijeka</derivirana_varijabla>
  </DomainObject.Predmet.StrankaWithAdress>
  <DomainObject.Predmet.StrankaWithAdressOIB>
    <izvorni_sadrzaj>ALEIN KHAN, likvidator, Trg Sv. Barbare 1,51000 Rijeka</izvorni_sadrzaj>
    <derivirana_varijabla naziv="DomainObject.Predmet.StrankaWithAdressOIB_1">ALEIN KHAN, likvidator, Trg Sv. Barbare 1,51000 Rijeka</derivirana_varijabla>
  </DomainObject.Predmet.StrankaWithAdressOIB>
  <DomainObject.Predmet.StrankaNazivFormated>
    <izvorni_sadrzaj>ALEIN KHAN, likvidator</izvorni_sadrzaj>
    <derivirana_varijabla naziv="DomainObject.Predmet.StrankaNazivFormated_1">ALEIN KHAN, likvidator</derivirana_varijabla>
  </DomainObject.Predmet.StrankaNazivFormated>
  <DomainObject.Predmet.StrankaNazivFormatedOIB>
    <izvorni_sadrzaj>ALEIN KHAN, likvidator</izvorni_sadrzaj>
    <derivirana_varijabla naziv="DomainObject.Predmet.StrankaNazivFormatedOIB_1">ALEIN KHAN, likvidator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ALEIN KHAN, likvidator</item>
    </izvorni_sadrzaj>
    <derivirana_varijabla naziv="DomainObject.Predmet.StrankaListFormated_1">
      <item>ALEIN KHAN, likvidator</item>
    </derivirana_varijabla>
  </DomainObject.Predmet.StrankaListFormated>
  <DomainObject.Predmet.StrankaListFormatedOIB>
    <izvorni_sadrzaj>
      <item>ALEIN KHAN, likvidator</item>
    </izvorni_sadrzaj>
    <derivirana_varijabla naziv="DomainObject.Predmet.StrankaListFormatedOIB_1">
      <item>ALEIN KHAN, likvidator</item>
    </derivirana_varijabla>
  </DomainObject.Predmet.StrankaListFormatedOIB>
  <DomainObject.Predmet.StrankaListFormatedWithAdress>
    <izvorni_sadrzaj>
      <item>ALEIN KHAN, likvidator, Trg Sv. Barbare 1, 51000 Rijeka</item>
    </izvorni_sadrzaj>
    <derivirana_varijabla naziv="DomainObject.Predmet.StrankaListFormatedWithAdress_1">
      <item>ALEIN KHAN, likvidator, Trg Sv. Barbare 1, 51000 Rijeka</item>
    </derivirana_varijabla>
  </DomainObject.Predmet.StrankaListFormatedWithAdress>
  <DomainObject.Predmet.StrankaListFormatedWithAdressOIB>
    <izvorni_sadrzaj>
      <item>ALEIN KHAN, likvidator, Trg Sv. Barbare 1, 51000 Rijeka</item>
    </izvorni_sadrzaj>
    <derivirana_varijabla naziv="DomainObject.Predmet.StrankaListFormatedWithAdressOIB_1">
      <item>ALEIN KHAN, likvidator, Trg Sv. Barbare 1, 51000 Rijeka</item>
    </derivirana_varijabla>
  </DomainObject.Predmet.StrankaListFormatedWithAdressOIB>
  <DomainObject.Predmet.StrankaListNazivFormated>
    <izvorni_sadrzaj>
      <item>ALEIN KHAN, likvidator</item>
    </izvorni_sadrzaj>
    <derivirana_varijabla naziv="DomainObject.Predmet.StrankaListNazivFormated_1">
      <item>ALEIN KHAN, likvidator</item>
    </derivirana_varijabla>
  </DomainObject.Predmet.StrankaListNazivFormated>
  <DomainObject.Predmet.StrankaListNazivFormatedOIB>
    <izvorni_sadrzaj>
      <item>ALEIN KHAN, likvidator</item>
    </izvorni_sadrzaj>
    <derivirana_varijabla naziv="DomainObject.Predmet.StrankaListNazivFormatedOIB_1">
      <item>ALEIN KHAN, likvidator</item>
    </derivirana_varijabla>
  </DomainObject.Predmet.StrankaListNazivFormatedOIB>
  <DomainObject.Predmet.ProtuStrankaListFormated>
    <izvorni_sadrzaj>
      <item>PUPIKO d.o.o.</item>
    </izvorni_sadrzaj>
    <derivirana_varijabla naziv="DomainObject.Predmet.ProtuStrankaListFormated_1">
      <item>PUPIKO d.o.o.</item>
    </derivirana_varijabla>
  </DomainObject.Predmet.ProtuStrankaListFormated>
  <DomainObject.Predmet.ProtuStrankaListFormatedOIB>
    <izvorni_sadrzaj>
      <item>PUPIKO d.o.o., OIB 35721610427</item>
    </izvorni_sadrzaj>
    <derivirana_varijabla naziv="DomainObject.Predmet.ProtuStrankaListFormatedOIB_1">
      <item>PUPIKO d.o.o., OIB 35721610427</item>
    </derivirana_varijabla>
  </DomainObject.Predmet.ProtuStrankaListFormatedOIB>
  <DomainObject.Predmet.ProtuStrankaListFormatedWithAdress>
    <izvorni_sadrzaj>
      <item>PUPIKO d.o.o., S.V. Čiče 4, 51000 Rijeka</item>
    </izvorni_sadrzaj>
    <derivirana_varijabla naziv="DomainObject.Predmet.ProtuStrankaListFormatedWithAdress_1">
      <item>PUPIKO d.o.o., S.V. Čiče 4, 51000 Rijeka</item>
    </derivirana_varijabla>
  </DomainObject.Predmet.ProtuStrankaListFormatedWithAdress>
  <DomainObject.Predmet.ProtuStrankaListFormatedWithAdressOIB>
    <izvorni_sadrzaj>
      <item>PUPIKO d.o.o., OIB 35721610427, S.V. Čiče 4, 51000 Rijeka</item>
    </izvorni_sadrzaj>
    <derivirana_varijabla naziv="DomainObject.Predmet.ProtuStrankaListFormatedWithAdressOIB_1">
      <item>PUPIKO d.o.o., OIB 35721610427, S.V. Čiče 4, 51000 Rijeka</item>
    </derivirana_varijabla>
  </DomainObject.Predmet.ProtuStrankaListFormatedWithAdressOIB>
  <DomainObject.Predmet.ProtuStrankaListNazivFormated>
    <izvorni_sadrzaj>
      <item>PUPIKO d.o.o.</item>
    </izvorni_sadrzaj>
    <derivirana_varijabla naziv="DomainObject.Predmet.ProtuStrankaListNazivFormated_1">
      <item>PUPIKO d.o.o.</item>
    </derivirana_varijabla>
  </DomainObject.Predmet.ProtuStrankaListNazivFormated>
  <DomainObject.Predmet.ProtuStrankaListNazivFormatedOIB>
    <izvorni_sadrzaj>
      <item>PUPIKO d.o.o., OIB 35721610427</item>
    </izvorni_sadrzaj>
    <derivirana_varijabla naziv="DomainObject.Predmet.ProtuStrankaListNazivFormatedOIB_1">
      <item>PUPIKO d.o.o., OIB 35721610427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ALEIN KHAN, likvidator</izvorni_sadrzaj>
    <derivirana_varijabla naziv="DomainObject.Predmet.StrankaIDrugi_1">ALEIN KHAN, likvidator</derivirana_varijabla>
  </DomainObject.Predmet.StrankaIDrugi>
  <DomainObject.Predmet.ProtustrankaIDrugi>
    <izvorni_sadrzaj>PUPIKO d.o.o.</izvorni_sadrzaj>
    <derivirana_varijabla naziv="DomainObject.Predmet.ProtustrankaIDrugi_1">PUPIKO d.o.o.</derivirana_varijabla>
  </DomainObject.Predmet.ProtustrankaIDrugi>
  <DomainObject.Predmet.StrankaIDrugiAdressOIB>
    <izvorni_sadrzaj>ALEIN KHAN, likvidator, Trg Sv. Barbare 1, 51000 Rijeka</izvorni_sadrzaj>
    <derivirana_varijabla naziv="DomainObject.Predmet.StrankaIDrugiAdressOIB_1">ALEIN KHAN, likvidator, Trg Sv. Barbare 1, 51000 Rijeka</derivirana_varijabla>
  </DomainObject.Predmet.StrankaIDrugiAdressOIB>
  <DomainObject.Predmet.ProtustrankaIDrugiAdressOIB>
    <izvorni_sadrzaj>PUPIKO d.o.o., OIB 35721610427, S.V. Čiče 4, 51000 Rijeka</izvorni_sadrzaj>
    <derivirana_varijabla naziv="DomainObject.Predmet.ProtustrankaIDrugiAdressOIB_1">PUPIKO d.o.o., OIB 35721610427, S.V. Čiče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ALEIN KHAN, likvidator</item>
      <item>PUPIKO d.o.o.</item>
    </izvorni_sadrzaj>
    <derivirana_varijabla naziv="DomainObject.Predmet.SudioniciListNaziv_1">
      <item>ALEIN KHAN, likvidator</item>
      <item>PUPIKO d.o.o.</item>
    </derivirana_varijabla>
  </DomainObject.Predmet.SudioniciListNaziv>
  <DomainObject.Predmet.SudioniciListAdressOIB>
    <izvorni_sadrzaj>
      <item>ALEIN KHAN, likvidator, Trg Sv. Barbare 1,51000 Rijeka</item>
      <item>PUPIKO d.o.o., OIB 35721610427, S.V. Čiče 4,51000 Rijeka</item>
    </izvorni_sadrzaj>
    <derivirana_varijabla naziv="DomainObject.Predmet.SudioniciListAdressOIB_1">
      <item>ALEIN KHAN, likvidator, Trg Sv. Barbare 1,51000 Rijeka</item>
      <item>PUPIKO d.o.o., OIB 35721610427, S.V. Čiče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35721610427</item>
    </izvorni_sadrzaj>
    <derivirana_varijabla naziv="DomainObject.Predmet.SudioniciListNazivOIB_1">
      <item>, OIB null</item>
      <item>, OIB 35721610427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AC9E15-6C3B-45A1-9176-1D0B2B6DC6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1023</properties:Words>
  <properties:Characters>5584</properties:Characters>
  <properties:Lines>147</properties:Lines>
  <properties:Paragraphs>61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2016-12-23T11:42:00Z</dcterms:created>
  <dc:creator>ksarlija</dc:creator>
  <cp:lastModifiedBy>Jasna Radulović</cp:lastModifiedBy>
  <cp:lastPrinted>2016-12-27T07:35:00Z</cp:lastPrinted>
  <dcterms:modified xmlns:xsi="http://www.w3.org/2001/XMLSchema-instance" xsi:type="dcterms:W3CDTF">2016-12-27T07:40:00Z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