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ff8d" w14:paraId="a43ff8d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9B50B4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9B50B4">
        <w:rPr>
          <w:rFonts w:hAnsi="Times New Roman" w:ascii="Times New Roman"/>
          <w:lang w:val="hr-HR"/>
        </w:rPr>
        <w:t>stečajnim dužnikom</w:t>
      </w:r>
      <w:r w:rsidR="009B50B4" w:rsidRPr="009B50B4">
        <w:rPr>
          <w:rFonts w:hAnsi="Times New Roman" w:ascii="Times New Roman"/>
          <w:lang w:val="hr-HR"/>
        </w:rPr>
        <w:t xml:space="preserve"> DEGA-MONT d.o.o. u stečaju, Varaždin, Međimurska 28, OIB: 43375960192</w:t>
      </w:r>
      <w:r w:rsidR="00714CD2" w:rsidRPr="009B50B4">
        <w:rPr>
          <w:rFonts w:hAnsi="Times New Roman" w:ascii="Times New Roman"/>
          <w:lang w:val="hr-HR"/>
        </w:rPr>
        <w:t xml:space="preserve">, 11. rujna </w:t>
      </w:r>
      <w:r w:rsidR="00AE320E" w:rsidRPr="009B50B4">
        <w:rPr>
          <w:rFonts w:hAnsi="Times New Roman" w:ascii="Times New Roman"/>
          <w:lang w:val="hr-HR"/>
        </w:rPr>
        <w:t>2017</w:t>
      </w:r>
      <w:r w:rsidRPr="009B50B4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714C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B50B4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7</w:t>
      </w:r>
      <w:r w:rsidR="00714CD2">
        <w:rPr>
          <w:rFonts w:hAnsi="Times New Roman" w:ascii="Times New Roman"/>
          <w:b/>
          <w:szCs w:val="24"/>
          <w:lang w:val="hr-HR"/>
        </w:rPr>
        <w:t>. studenog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</w:t>
      </w:r>
      <w:r w:rsidR="00714CD2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44F7D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</w:t>
      </w:r>
      <w:r w:rsidR="00714CD2">
        <w:rPr>
          <w:rFonts w:hAnsi="Times New Roman" w:ascii="Times New Roman"/>
          <w:szCs w:val="24"/>
          <w:lang w:val="hr-HR"/>
        </w:rPr>
        <w:t xml:space="preserve">stečajnog upravitelja o </w:t>
      </w:r>
      <w:r w:rsidR="009B50B4">
        <w:rPr>
          <w:rFonts w:hAnsi="Times New Roman" w:ascii="Times New Roman"/>
          <w:szCs w:val="24"/>
          <w:lang w:val="hr-HR"/>
        </w:rPr>
        <w:t>stanju stečajne mase,</w:t>
      </w:r>
    </w:p>
    <w:p w:rsidRDefault="00714CD2" w:rsidP="00714CD2" w:rsidR="00714C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B50B4" w:rsidP="004C3F42" w:rsidR="00714CD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</w:t>
      </w:r>
      <w:r w:rsidR="00714CD2">
        <w:rPr>
          <w:rFonts w:hAnsi="Times New Roman" w:ascii="Times New Roman"/>
          <w:szCs w:val="24"/>
          <w:lang w:val="hr-HR"/>
        </w:rPr>
        <w:t xml:space="preserve"> o obustavi i zakl</w:t>
      </w:r>
      <w:r>
        <w:rPr>
          <w:rFonts w:hAnsi="Times New Roman" w:ascii="Times New Roman"/>
          <w:szCs w:val="24"/>
          <w:lang w:val="hr-HR"/>
        </w:rPr>
        <w:t>jučenju stečajnog postupka zbog nedostatnosti stečajne mase za podmirenje troškova ovog postupka,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0933C1">
        <w:rPr>
          <w:rFonts w:hAnsi="Times New Roman" w:ascii="Times New Roman"/>
          <w:szCs w:val="24"/>
          <w:lang w:val="hr-HR"/>
        </w:rPr>
        <w:t>11</w:t>
      </w:r>
      <w:r w:rsidR="00714CD2">
        <w:rPr>
          <w:rFonts w:hAnsi="Times New Roman" w:ascii="Times New Roman"/>
          <w:szCs w:val="24"/>
          <w:lang w:val="hr-HR"/>
        </w:rPr>
        <w:t xml:space="preserve">. rujna </w:t>
      </w:r>
      <w:r w:rsidR="00AE320E">
        <w:rPr>
          <w:rFonts w:hAnsi="Times New Roman" w:ascii="Times New Roman"/>
          <w:szCs w:val="24"/>
          <w:lang w:val="hr-HR"/>
        </w:rPr>
        <w:t>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FD168D" w:rsidP="00B746D5" w:rsidR="00FD168D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14CD2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Stečajni</w:t>
      </w:r>
      <w:r w:rsidR="00597B29" w:rsidRPr="009B50B4">
        <w:rPr>
          <w:rFonts w:hAnsi="Times New Roman" w:ascii="Times New Roman"/>
          <w:szCs w:val="24"/>
          <w:lang w:val="hr-HR"/>
        </w:rPr>
        <w:t xml:space="preserve">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9B50B4" w:rsidRPr="009B50B4">
        <w:rPr>
          <w:rFonts w:hAnsi="Times New Roman" w:ascii="Times New Roman"/>
          <w:lang w:val="hr-HR"/>
        </w:rPr>
        <w:t>Antun Mišanović, Varaždin, B. Radića 24,</w:t>
      </w:r>
    </w:p>
    <w:p w:rsidRDefault="0010503D" w:rsidP="00597B29" w:rsidR="003969B6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9B50B4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1F4" w:rsidP="00BE64B7" w:rsidR="00D161F4">
      <w:r>
        <w:separator/>
      </w:r>
    </w:p>
  </w:endnote>
  <w:endnote w:id="0" w:type="continuationSeparator">
    <w:p w:rsidRDefault="00D161F4" w:rsidP="00BE64B7" w:rsidR="00D16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1F4" w:rsidP="00BE64B7" w:rsidR="00D161F4">
      <w:r>
        <w:separator/>
      </w:r>
    </w:p>
  </w:footnote>
  <w:footnote w:id="0" w:type="continuationSeparator">
    <w:p w:rsidRDefault="00D161F4" w:rsidP="00BE64B7" w:rsidR="00D161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714CD2">
      <w:rPr>
        <w:rFonts w:hAnsi="Times New Roman" w:ascii="Times New Roman"/>
        <w:szCs w:val="24"/>
        <w:lang w:val="hr-HR"/>
      </w:rPr>
      <w:t>-</w:t>
    </w:r>
    <w:r w:rsidR="009B50B4">
      <w:rPr>
        <w:rFonts w:hAnsi="Times New Roman" w:ascii="Times New Roman"/>
        <w:szCs w:val="24"/>
        <w:lang w:val="hr-HR"/>
      </w:rPr>
      <w:t>506/16-31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D161F4"/>
    <w:rsid w:val="00D465DD"/>
    <w:rsid w:val="00EE6FAD"/>
    <w:rsid w:val="00EF6D6B"/>
    <w:rsid w:val="00F46686"/>
    <w:rsid w:val="00F51B60"/>
    <w:rsid w:val="00FA6542"/>
    <w:rsid w:val="00FD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68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168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168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168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68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168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168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168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955</properties:Characters>
  <properties:Lines>49</properties:Lines>
  <properties:Paragraphs>23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2017-09-11T12:44:00Z</cp:lastPrinted>
  <dcterms:modified xmlns:xsi="http://www.w3.org/2001/XMLSchema-instance" xsi:type="dcterms:W3CDTF">2017-09-11T12:50:00Z</dcterms:modified>
  <cp:revision>42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