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8b60" w14:paraId="9718b6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679B">
        <w:t>5</w:t>
      </w:r>
      <w:r w:rsidR="00861B8B">
        <w:t>760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4AE0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61B8B" w:rsidRPr="00861B8B">
        <w:t xml:space="preserve"> </w:t>
      </w:r>
      <w:r w:rsidR="00861B8B">
        <w:t>KILOVAT MEDIA d.o.o., Zagreb, Baruna Trenka 8, OIB: 10435358463, MBS: 080793687</w:t>
      </w:r>
      <w:r w:rsidR="0015488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61B8B">
        <w:t>131.550,04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04AE0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8679B">
      <w:t>5</w:t>
    </w:r>
    <w:r w:rsidR="00861B8B">
      <w:t>760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1B8B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BD2F8B"/>
    <w:rsid w:val="00C04AE0"/>
    <w:rsid w:val="00C50013"/>
    <w:rsid w:val="00C53218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B51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1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1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5760</izvorni_sadrzaj>
    <derivirana_varijabla naziv="DomainObject.Predmet.Broj_1">5760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St-5760/2015</izvorni_sadrzaj>
    <derivirana_varijabla naziv="DomainObject.Predmet.OznakaBroj_1">St-5760/2015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KILOVAT MEDIA d.o.o. zastupanog po punomoćniku Igor Kolovrat</izvorni_sadrzaj>
    <derivirana_varijabla naziv="DomainObject.Predmet.ProtustrankaFormated_1">  KILOVAT MEDIA d.o.o. zastupanog po punomoćniku Igor Kolovrat</derivirana_varijabla>
  </DomainObject.Predmet.ProtustrankaFormated>
  <DomainObject.Predmet.ProtustrankaFormatedOIB>
    <izvorni_sadrzaj>  KILOVAT MEDIA d.o.o., OIB 10435358463 zastupanog po punomoćniku Igor Kolovrat</izvorni_sadrzaj>
    <derivirana_varijabla naziv="DomainObject.Predmet.ProtustrankaFormatedOIB_1">  KILOVAT MEDIA d.o.o., OIB 10435358463 zastupanog po punomoćniku Igor Kolovrat</derivirana_varijabla>
  </DomainObject.Predmet.ProtustrankaFormatedOIB>
  <DomainObject.Predmet.ProtustrankaFormatedWithAdress>
    <izvorni_sadrzaj> KILOVAT MEDIA d.o.o., Baruna Trenka 8, 10000 Zagreb zastupanog po punomoćniku Igor Kolovrat</izvorni_sadrzaj>
    <derivirana_varijabla naziv="DomainObject.Predmet.ProtustrankaFormatedWithAdress_1"> KILOVAT MEDIA d.o.o., Baruna Trenka 8, 10000 Zagreb zastupanog po punomoćniku Igor Kolovrat</derivirana_varijabla>
  </DomainObject.Predmet.ProtustrankaFormatedWithAdress>
  <DomainObject.Predmet.ProtustrankaFormatedWithAdressOIB>
    <izvorni_sadrzaj> KILOVAT MEDIA d.o.o., OIB 10435358463, Baruna Trenka 8, 10000 Zagreb zastupanog po punomoćniku Igor Kolovrat</izvorni_sadrzaj>
    <derivirana_varijabla naziv="DomainObject.Predmet.ProtustrankaFormatedWithAdressOIB_1"> KILOVAT MEDIA d.o.o., OIB 10435358463, Baruna Trenka 8, 10000 Zagreb zastupanog po punomoćniku Igor Kolovrat</derivirana_varijabla>
  </DomainObject.Predmet.ProtustrankaFormatedWithAdressOIB>
  <DomainObject.Predmet.ProtustrankaWithAdress>
    <izvorni_sadrzaj>KILOVAT MEDIA d.o.o. Baruna Trenka 8, 10000 Zagreb</izvorni_sadrzaj>
    <derivirana_varijabla naziv="DomainObject.Predmet.ProtustrankaWithAdress_1">KILOVAT MEDIA d.o.o. Baruna Trenka 8, 10000 Zagreb</derivirana_varijabla>
  </DomainObject.Predmet.ProtustrankaWithAdress>
  <DomainObject.Predmet.ProtustrankaWithAdressOIB>
    <izvorni_sadrzaj>KILOVAT MEDIA d.o.o., OIB 10435358463, Baruna Trenka 8, 10000 Zagreb</izvorni_sadrzaj>
    <derivirana_varijabla naziv="DomainObject.Predmet.ProtustrankaWithAdressOIB_1">KILOVAT MEDIA d.o.o., OIB 10435358463, Baruna Trenka 8, 10000 Zagreb</derivirana_varijabla>
  </DomainObject.Predmet.ProtustrankaWithAdressOIB>
  <DomainObject.Predmet.ProtustrankaNazivFormated>
    <izvorni_sadrzaj>KILOVAT MEDIA d.o.o.</izvorni_sadrzaj>
    <derivirana_varijabla naziv="DomainObject.Predmet.ProtustrankaNazivFormated_1">KILOVAT MEDIA d.o.o.</derivirana_varijabla>
  </DomainObject.Predmet.ProtustrankaNazivFormated>
  <DomainObject.Predmet.ProtustrankaNazivFormatedOIB>
    <izvorni_sadrzaj>KILOVAT MEDIA d.o.o., OIB 10435358463</izvorni_sadrzaj>
    <derivirana_varijabla naziv="DomainObject.Predmet.ProtustrankaNazivFormatedOIB_1">KILOVAT MEDIA d.o.o., OIB 10435358463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KILOVAT MEDIA d.o.o. zastupanog po punomoćniku Igor Kolovrat</item>
    </izvorni_sadrzaj>
    <derivirana_varijabla naziv="DomainObject.Predmet.ProtuStrankaListFormated_1">
      <item>KILOVAT MEDIA d.o.o. zastupanog po punomoćniku Igor Kolovrat</item>
    </derivirana_varijabla>
  </DomainObject.Predmet.ProtuStrankaListFormated>
  <DomainObject.Predmet.ProtuStrankaListFormatedOIB>
    <izvorni_sadrzaj>
      <item>KILOVAT MEDIA d.o.o., OIB 10435358463 zastupanog po punomoćniku Igor Kolovrat</item>
    </izvorni_sadrzaj>
    <derivirana_varijabla naziv="DomainObject.Predmet.ProtuStrankaListFormatedOIB_1">
      <item>KILOVAT MEDIA d.o.o., OIB 10435358463 zastupanog po punomoćniku Igor Kolovrat</item>
    </derivirana_varijabla>
  </DomainObject.Predmet.ProtuStrankaListFormatedOIB>
  <DomainObject.Predmet.ProtuStrankaListFormatedWithAdress>
    <izvorni_sadrzaj>
      <item>KILOVAT MEDIA d.o.o., Baruna Trenka 8, 10000 Zagreb zastupanog po punomoćniku Igor Kolovrat</item>
    </izvorni_sadrzaj>
    <derivirana_varijabla naziv="DomainObject.Predmet.ProtuStrankaListFormatedWithAdress_1">
      <item>KILOVAT MEDIA d.o.o., Baruna Trenka 8, 10000 Zagreb zastupanog po punomoćniku Igor Kolovrat</item>
    </derivirana_varijabla>
  </DomainObject.Predmet.ProtuStrankaListFormatedWithAdress>
  <DomainObject.Predmet.ProtuStrankaListFormatedWithAdressOIB>
    <izvorni_sadrzaj>
      <item>KILOVAT MEDIA d.o.o., OIB 10435358463, Baruna Trenka 8, 10000 Zagreb zastupanog po punomoćniku Igor Kolovrat</item>
    </izvorni_sadrzaj>
    <derivirana_varijabla naziv="DomainObject.Predmet.ProtuStrankaListFormatedWithAdressOIB_1">
      <item>KILOVAT MEDIA d.o.o., OIB 10435358463, Baruna Trenka 8, 10000 Zagreb zastupanog po punomoćniku Igor Kolovrat</item>
    </derivirana_varijabla>
  </DomainObject.Predmet.ProtuStrankaListFormatedWithAdressOIB>
  <DomainObject.Predmet.ProtuStrankaListNazivFormated>
    <izvorni_sadrzaj>
      <item>KILOVAT MEDIA d.o.o.</item>
    </izvorni_sadrzaj>
    <derivirana_varijabla naziv="DomainObject.Predmet.ProtuStrankaListNazivFormated_1">
      <item>KILOVAT MEDIA d.o.o.</item>
    </derivirana_varijabla>
  </DomainObject.Predmet.ProtuStrankaListNazivFormated>
  <DomainObject.Predmet.ProtuStrankaListNazivFormatedOIB>
    <izvorni_sadrzaj>
      <item>KILOVAT MEDIA d.o.o., OIB 10435358463</item>
    </izvorni_sadrzaj>
    <derivirana_varijabla naziv="DomainObject.Predmet.ProtuStrankaListNazivFormatedOIB_1">
      <item>KILOVAT MEDIA d.o.o., OIB 10435358463</item>
    </derivirana_varijabla>
  </DomainObject.Predmet.ProtuStrankaListNazivFormatedOIB>
  <DomainObject.Predmet.OstaliListFormated>
    <izvorni_sadrzaj>
      <item>Igor Kolovrat punomoćnik sudionika u postupku KILOVAT MEDIA d.o.o.</item>
    </izvorni_sadrzaj>
    <derivirana_varijabla naziv="DomainObject.Predmet.OstaliListFormated_1">
      <item>Igor Kolovrat punomoćnik sudionika u postupku KILOVAT MEDIA d.o.o.</item>
    </derivirana_varijabla>
  </DomainObject.Predmet.OstaliListFormated>
  <DomainObject.Predmet.OstaliListFormatedOIB>
    <izvorni_sadrzaj>
      <item>Igor Kolovrat, OIB 38001935869 punomoćnik sudionika u postupku KILOVAT MEDIA d.o.o.</item>
    </izvorni_sadrzaj>
    <derivirana_varijabla naziv="DomainObject.Predmet.OstaliListFormatedOIB_1">
      <item>Igor Kolovrat, OIB 38001935869 punomoćnik sudionika u postupku KILOVAT MEDIA d.o.o.</item>
    </derivirana_varijabla>
  </DomainObject.Predmet.OstaliListFormatedOIB>
  <DomainObject.Predmet.OstaliListFormatedWithAdress>
    <izvorni_sadrzaj>
      <item>Igor Kolovrat, Baruna Trenka 8, 10000 Zagreb punomoćnik sudionika u postupku KILOVAT MEDIA d.o.o.</item>
    </izvorni_sadrzaj>
    <derivirana_varijabla naziv="DomainObject.Predmet.OstaliListFormatedWithAdress_1">
      <item>Igor Kolovrat, Baruna Trenka 8, 10000 Zagreb punomoćnik sudionika u postupku KILOVAT MEDIA d.o.o.</item>
    </derivirana_varijabla>
  </DomainObject.Predmet.OstaliListFormatedWithAdress>
  <DomainObject.Predmet.OstaliListFormatedWithAdressOIB>
    <izvorni_sadrzaj>
      <item>Igor Kolovrat, OIB 38001935869, Baruna Trenka 8, 10000 Zagreb punomoćnik sudionika u postupku KILOVAT MEDIA d.o.o.</item>
    </izvorni_sadrzaj>
    <derivirana_varijabla naziv="DomainObject.Predmet.OstaliListFormatedWithAdressOIB_1">
      <item>Igor Kolovrat, OIB 38001935869, Baruna Trenka 8, 10000 Zagreb punomoćnik sudionika u postupku KILOVAT MEDIA d.o.o.</item>
    </derivirana_varijabla>
  </DomainObject.Predmet.OstaliListFormatedWithAdressOIB>
  <DomainObject.Predmet.OstaliListNazivFormated>
    <izvorni_sadrzaj>
      <item>Igor Kolovrat</item>
    </izvorni_sadrzaj>
    <derivirana_varijabla naziv="DomainObject.Predmet.OstaliListNazivFormated_1">
      <item>Igor Kolovrat</item>
    </derivirana_varijabla>
  </DomainObject.Predmet.OstaliListNazivFormated>
  <DomainObject.Predmet.OstaliListNazivFormatedOIB>
    <izvorni_sadrzaj>
      <item>Igor Kolovrat, OIB 38001935869</item>
    </izvorni_sadrzaj>
    <derivirana_varijabla naziv="DomainObject.Predmet.OstaliListNazivFormatedOIB_1">
      <item>Igor Kolovrat, OIB 38001935869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KILOVAT MEDIA d.o.o.</izvorni_sadrzaj>
    <derivirana_varijabla naziv="DomainObject.Predmet.ProtustrankaIDrugi_1">KILOVAT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KILOVAT MEDIA d.o.o., OIB 10435358463, Baruna Trenka 8, 10000 Zagreb</izvorni_sadrzaj>
    <derivirana_varijabla naziv="DomainObject.Predmet.ProtustrankaIDrugiAdressOIB_1">KILOVAT MEDIA d.o.o., OIB 10435358463, Baruna Trenka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KILOVAT MEDIA d.o.o.</item>
      <item>Igor Kolovrat</item>
    </izvorni_sadrzaj>
    <derivirana_varijabla naziv="DomainObject.Predmet.SudioniciListNaziv_1">
      <item>FINA Regionalni centar Zagreb</item>
      <item>KILOVAT MEDIA d.o.o.</item>
      <item>Igor Kolovrat</item>
    </derivirana_varijabla>
  </DomainObject.Predmet.SudioniciListNaziv>
  <DomainObject.Predmet.SudioniciListAdressOIB>
    <izvorni_sadrzaj>
      <item>FINA Regionalni centar Zagreb, OIB 85821130368, Trg svibanjskih žrtava 1995. 1,10000 Zagreb</item>
      <item>KILOVAT MEDIA d.o.o., OIB 10435358463, Baruna Trenka 8,10000 Zagreb</item>
      <item>Igor Kolovrat, OIB 38001935869, Baruna Trenka 8,10000 Zagreb</item>
    </izvorni_sadrzaj>
    <derivirana_varijabla naziv="DomainObject.Predmet.SudioniciListAdressOIB_1">
      <item>FINA Regionalni centar Zagreb, OIB 85821130368, Trg svibanjskih žrtava 1995. 1,10000 Zagreb</item>
      <item>KILOVAT MEDIA d.o.o., OIB 10435358463, Baruna Trenka 8,10000 Zagreb</item>
      <item>Igor Kolovrat, OIB 38001935869, Baruna Trenka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10435358463</item>
      <item>, OIB 38001935869</item>
    </izvorni_sadrzaj>
    <derivirana_varijabla naziv="DomainObject.Predmet.SudioniciListNazivOIB_1">
      <item>, OIB 85821130368</item>
      <item>, OIB 10435358463</item>
      <item>, OIB 38001935869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1457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2016-02-12T10:27:00Z</dcterms:created>
  <dc:creator>ilukac</dc:creator>
  <cp:lastModifiedBy>Mirela Šantek</cp:lastModifiedBy>
  <cp:lastPrinted>2016-03-14T09:13:00Z</cp:lastPrinted>
  <dcterms:modified xmlns:xsi="http://www.w3.org/2001/XMLSchema-instance" xsi:type="dcterms:W3CDTF">2016-03-16T13:19:00Z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