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4c88" w14:paraId="2d94c88" w:rsidRDefault="008B53BB" w:rsidP="008B53BB" w:rsidR="008B53BB" w:rsidRPr="008B53BB">
      <w:pPr>
        <w:ind w:firstLine="708"/>
        <w15:collapsed w:val="false"/>
        <w:rPr>
          <w:rFonts w:hAnsi="Times New Roman" w:ascii="Times New Roman"/>
          <w:szCs w:val="20"/>
          <w:lang w:val="en-GB"/>
        </w:rPr>
      </w:pPr>
      <w:bookmarkStart w:name="_GoBack" w:id="0"/>
      <w:bookmarkEnd w:id="0"/>
      <w:r w:rsidRPr="008B53BB">
        <w:rPr>
          <w:rFonts w:hAnsi="Times New Roman" w:ascii="Times New Roman"/>
          <w:noProof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3BB" w:rsidP="008B53BB" w:rsidR="008B53BB" w:rsidRPr="008B53BB">
      <w:pPr>
        <w:rPr>
          <w:rFonts w:hAnsi="Times New Roman" w:ascii="Times New Roman"/>
          <w:szCs w:val="20"/>
          <w:lang w:val="en-GB"/>
        </w:rPr>
      </w:pPr>
      <w:r w:rsidRPr="008B53BB">
        <w:rPr>
          <w:rFonts w:eastAsia="MS Mincho" w:hAnsi="Times New Roman" w:ascii="Times New Roman"/>
          <w:lang w:val="en-GB"/>
        </w:rPr>
        <w:t>REPUBLIKA HRVATSKA</w:t>
      </w:r>
    </w:p>
    <w:p w:rsidRDefault="008B53BB" w:rsidP="008B53BB" w:rsidR="008B53BB" w:rsidRPr="008B53BB">
      <w:pPr>
        <w:rPr>
          <w:rFonts w:hAnsi="Times New Roman" w:ascii="Times New Roman"/>
          <w:szCs w:val="20"/>
          <w:lang w:val="en-GB"/>
        </w:rPr>
      </w:pPr>
      <w:r w:rsidRPr="008B53BB">
        <w:rPr>
          <w:rFonts w:eastAsia="MS Mincho" w:hAnsi="Times New Roman" w:ascii="Times New Roman"/>
          <w:lang w:val="en-GB"/>
        </w:rPr>
        <w:t>TRGOVAČKI SUD U RIJECI</w:t>
      </w:r>
    </w:p>
    <w:p w:rsidRDefault="008B53BB" w:rsidP="008B53BB" w:rsidR="008B53BB" w:rsidRPr="008B53BB">
      <w:pPr>
        <w:rPr>
          <w:rFonts w:hAnsi="Times New Roman" w:ascii="Times New Roman"/>
          <w:szCs w:val="20"/>
          <w:lang w:val="en-GB"/>
        </w:rPr>
      </w:pPr>
      <w:r w:rsidRPr="008B53BB">
        <w:rPr>
          <w:rFonts w:eastAsia="MS Mincho" w:hAnsi="Times New Roman" w:ascii="Times New Roman"/>
          <w:lang w:val="en-GB"/>
        </w:rPr>
        <w:t xml:space="preserve">      Rijeka, Zadarska 1 i 3</w:t>
      </w:r>
    </w:p>
    <w:p w:rsidRDefault="008B53BB" w:rsidP="008B53BB" w:rsidR="008B53BB" w:rsidRPr="008B53BB">
      <w:pPr>
        <w:rPr>
          <w:rFonts w:hAnsi="Times New Roman" w:ascii="Times New Roman"/>
          <w:szCs w:val="20"/>
          <w:lang w:val="en-GB"/>
        </w:rPr>
      </w:pPr>
    </w:p>
    <w:p w:rsidRDefault="008B53BB" w:rsidP="008B53BB" w:rsidR="008B53BB" w:rsidRPr="008B53BB">
      <w:pPr>
        <w:jc w:val="center"/>
        <w:rPr>
          <w:rFonts w:hAnsi="Times New Roman" w:ascii="Times New Roman"/>
          <w:szCs w:val="20"/>
          <w:lang w:val="de-DE"/>
        </w:rPr>
      </w:pPr>
    </w:p>
    <w:p w:rsidRDefault="008B53BB" w:rsidP="008B53BB" w:rsidR="008B53BB" w:rsidRPr="008B53BB">
      <w:pPr>
        <w:jc w:val="center"/>
        <w:rPr>
          <w:rFonts w:hAnsi="Times New Roman" w:ascii="Times New Roman"/>
          <w:szCs w:val="20"/>
          <w:lang w:val="de-DE"/>
        </w:rPr>
      </w:pPr>
    </w:p>
    <w:p w:rsidRDefault="008B53BB" w:rsidP="008B53BB" w:rsidR="008B53BB" w:rsidRPr="008B53BB">
      <w:pPr>
        <w:jc w:val="center"/>
        <w:rPr>
          <w:rFonts w:hAnsi="Times New Roman" w:ascii="Times New Roman"/>
          <w:szCs w:val="20"/>
          <w:lang w:val="de-DE"/>
        </w:rPr>
      </w:pPr>
      <w:r w:rsidRPr="008B53BB">
        <w:rPr>
          <w:rFonts w:hAnsi="Times New Roman" w:ascii="Times New Roman"/>
          <w:szCs w:val="20"/>
          <w:lang w:val="de-DE"/>
        </w:rPr>
        <w:t>R E P U B L I K A  H R V A T S K A</w:t>
      </w:r>
    </w:p>
    <w:p w:rsidRDefault="008B53BB" w:rsidP="008B53BB" w:rsidR="008B53BB" w:rsidRPr="008B53BB">
      <w:pPr>
        <w:ind w:firstLine="720"/>
        <w:jc w:val="center"/>
        <w:rPr>
          <w:rFonts w:hAnsi="Times New Roman" w:ascii="Times New Roman"/>
          <w:szCs w:val="20"/>
          <w:lang w:val="de-DE"/>
        </w:rPr>
      </w:pPr>
    </w:p>
    <w:p w:rsidRDefault="008B53BB" w:rsidP="008B53BB" w:rsidR="008B53BB" w:rsidRPr="008B53BB">
      <w:pPr>
        <w:jc w:val="center"/>
        <w:rPr>
          <w:rFonts w:hAnsi="Times New Roman" w:ascii="Times New Roman"/>
          <w:szCs w:val="20"/>
          <w:lang w:val="de-DE"/>
        </w:rPr>
      </w:pPr>
      <w:r w:rsidRPr="008B53BB">
        <w:rPr>
          <w:rFonts w:hAnsi="Times New Roman" w:ascii="Times New Roman"/>
          <w:szCs w:val="20"/>
          <w:lang w:val="de-DE"/>
        </w:rPr>
        <w:t>R J E Š E N J E</w:t>
      </w:r>
    </w:p>
    <w:p w:rsidRDefault="00D41D1A" w:rsidP="00D41D1A" w:rsidR="00D41D1A">
      <w:pPr>
        <w:jc w:val="center"/>
        <w:rPr>
          <w:rFonts w:cs="Arial" w:eastAsia="MS Mincho"/>
        </w:rPr>
      </w:pPr>
    </w:p>
    <w:p w:rsidRDefault="00AE1351" w:rsidP="00AE1351" w:rsidR="00AE1351" w:rsidRPr="00D41D1A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D41D1A">
      <w:pPr>
        <w:jc w:val="both"/>
        <w:rPr>
          <w:rFonts w:eastAsia="MS Mincho" w:hAnsi="Times New Roman" w:ascii="Times New Roman"/>
        </w:rPr>
      </w:pPr>
      <w:r w:rsidRPr="00D41D1A">
        <w:rPr>
          <w:rFonts w:eastAsia="MS Mincho" w:hAnsi="Times New Roman" w:ascii="Times New Roman"/>
        </w:rPr>
        <w:t xml:space="preserve"> </w:t>
      </w:r>
    </w:p>
    <w:p w:rsidRDefault="00AE1351" w:rsidP="00347CB7" w:rsidR="00AE1351" w:rsidRPr="003731B6">
      <w:pPr>
        <w:jc w:val="both"/>
        <w:rPr>
          <w:rFonts w:eastAsia="MS Mincho" w:hAnsi="Times New Roman" w:ascii="Times New Roman"/>
        </w:rPr>
      </w:pPr>
      <w:r w:rsidRPr="00D41D1A">
        <w:rPr>
          <w:rFonts w:eastAsia="MS Mincho" w:hAnsi="Times New Roman" w:ascii="Times New Roman"/>
        </w:rPr>
        <w:tab/>
      </w:r>
      <w:r w:rsidRPr="003731B6">
        <w:rPr>
          <w:rFonts w:eastAsia="MS Mincho" w:hAnsi="Times New Roman" w:ascii="Times New Roman"/>
        </w:rPr>
        <w:t xml:space="preserve">Trgovački sud u Rijeci, po sucu ovog suda Liljane Ugrin, kao stečajnog suca, u predmetu provođenja stečajnog  postupka nad </w:t>
      </w:r>
      <w:r w:rsidR="00D41D1A" w:rsidRPr="003731B6">
        <w:rPr>
          <w:rFonts w:hAnsi="Times New Roman" w:ascii="Times New Roman"/>
        </w:rPr>
        <w:t xml:space="preserve">AS KLUB  d.o.o. u stečaju za trgovinu i usluge Rijeka, Korzo 11 ( MBS 040259693 - OIB 81305144514 </w:t>
      </w:r>
      <w:r w:rsidR="00347CB7" w:rsidRPr="003731B6">
        <w:rPr>
          <w:rFonts w:hAnsi="Times New Roman" w:ascii="Times New Roman"/>
        </w:rPr>
        <w:t>)</w:t>
      </w:r>
      <w:r w:rsidRPr="003731B6">
        <w:rPr>
          <w:rFonts w:hAnsi="Times New Roman" w:ascii="Times New Roman"/>
        </w:rPr>
        <w:t xml:space="preserve">, </w:t>
      </w:r>
      <w:r w:rsidRPr="003731B6">
        <w:rPr>
          <w:rFonts w:eastAsia="MS Mincho" w:hAnsi="Times New Roman" w:ascii="Times New Roman"/>
        </w:rPr>
        <w:t xml:space="preserve">na ročištu održanom dana </w:t>
      </w:r>
      <w:r w:rsidR="00D41D1A" w:rsidRPr="003731B6">
        <w:rPr>
          <w:rFonts w:eastAsia="MS Mincho" w:hAnsi="Times New Roman" w:ascii="Times New Roman"/>
        </w:rPr>
        <w:t xml:space="preserve">16. ožujka </w:t>
      </w:r>
      <w:r w:rsidR="005C5116" w:rsidRPr="003731B6">
        <w:rPr>
          <w:rFonts w:eastAsia="MS Mincho" w:hAnsi="Times New Roman" w:ascii="Times New Roman"/>
        </w:rPr>
        <w:t>201</w:t>
      </w:r>
      <w:r w:rsidR="00D41D1A" w:rsidRPr="003731B6">
        <w:rPr>
          <w:rFonts w:eastAsia="MS Mincho" w:hAnsi="Times New Roman" w:ascii="Times New Roman"/>
        </w:rPr>
        <w:t>6</w:t>
      </w:r>
      <w:r w:rsidRPr="003731B6">
        <w:rPr>
          <w:rFonts w:eastAsia="MS Mincho" w:hAnsi="Times New Roman" w:ascii="Times New Roman"/>
        </w:rPr>
        <w:t xml:space="preserve">. u prisutnosti stečajnog upravitelja, zastupnika i punomoćnika vjerovnika </w:t>
      </w:r>
    </w:p>
    <w:p w:rsidRDefault="00AE1351" w:rsidP="00AE1351" w:rsidR="00AE1351" w:rsidRPr="003731B6">
      <w:pPr>
        <w:jc w:val="both"/>
        <w:rPr>
          <w:rFonts w:eastAsia="MS Mincho" w:hAnsi="Times New Roman" w:ascii="Times New Roman"/>
        </w:rPr>
      </w:pPr>
      <w:r w:rsidRPr="003731B6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3731B6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3731B6">
      <w:pPr>
        <w:jc w:val="center"/>
        <w:rPr>
          <w:rFonts w:eastAsia="MS Mincho" w:hAnsi="Times New Roman" w:ascii="Times New Roman"/>
        </w:rPr>
      </w:pPr>
      <w:r w:rsidRPr="003731B6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3731B6">
      <w:pPr>
        <w:jc w:val="both"/>
        <w:rPr>
          <w:rFonts w:eastAsia="MS Mincho" w:hAnsi="Times New Roman" w:ascii="Times New Roman"/>
        </w:rPr>
      </w:pPr>
    </w:p>
    <w:p w:rsidRDefault="00D41D1A" w:rsidP="00347CB7" w:rsidR="00D41D1A" w:rsidRPr="003731B6">
      <w:pPr>
        <w:rPr>
          <w:rFonts w:hAnsi="Times New Roman" w:ascii="Times New Roman"/>
        </w:rPr>
      </w:pPr>
    </w:p>
    <w:p w:rsidRDefault="00D41D1A" w:rsidP="00D41D1A" w:rsidR="00D41D1A" w:rsidRPr="003731B6">
      <w:pPr>
        <w:rPr>
          <w:rFonts w:hAnsi="Times New Roman" w:ascii="Times New Roman"/>
        </w:rPr>
      </w:pPr>
      <w:r w:rsidRPr="003731B6">
        <w:rPr>
          <w:rFonts w:hAnsi="Times New Roman" w:ascii="Times New Roman"/>
        </w:rPr>
        <w:t>I.        Utvrđene tražbine  vjerovnika drugog višeg isplatnog reda:</w:t>
      </w:r>
    </w:p>
    <w:p w:rsidRDefault="00972814" w:rsidP="00D41D1A" w:rsidR="00972814"/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8"/>
        <w:gridCol w:w="6572"/>
        <w:gridCol w:w="1948"/>
      </w:tblGrid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1.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GRAD RIJEKA, Korzo 16, OIB: 54382731928 ( 1 i 14 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74.081,51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2.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BOE CROATIA d.o.o. Zagreb, Planinska 13a, OIB: 49083584371  ( 3 )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54.464,79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3.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NASTAVNI ZAVOD ZA JAVNO ZDRASTVO PGŽ, Rijeka, Krešimorova 52a, OIB: 45613787772 ( 5 )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469,46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4.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FINA, Zagreb, Ul. Grada Vukovara 70, OIB: 85821130368 ( 6 )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2.067,85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5.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HRVATSKO DRUŠTVO SKLADATELJA, Zagreb, Berislavićeva 9, OIB: 56668956985 ( 7 )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26.351,73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6.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Sveučilište u Rijeci, Studentski centar Rijeka, Radmile Matejčić 5, Rijeka, OIB: 87500773013 ( 8 )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6.252,33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7.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PUBLIKA d.o.o. Matulji, Rukavac 90, OIB: 82004874818 ( 9 )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6.795,62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9.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 xml:space="preserve">STYRIA MEDIJSKI SERVISIS d.o.o. Zagreb, Oreškovićeva 6H/1, OIB: 29005509482 ( 12 ) 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2.711,23 kn</w:t>
            </w:r>
          </w:p>
        </w:tc>
      </w:tr>
      <w:tr w:rsidTr="00A34A9C" w:rsidR="004B1543" w:rsidRPr="00600732">
        <w:tc>
          <w:tcPr>
            <w:tcW w:type="dxa" w:w="658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>10.</w:t>
            </w:r>
          </w:p>
        </w:tc>
        <w:tc>
          <w:tcPr>
            <w:tcW w:type="dxa" w:w="6572"/>
            <w:shd w:fill="auto" w:color="auto" w:val="clear"/>
          </w:tcPr>
          <w:p w:rsidRDefault="004B1543" w:rsidP="00A34A9C" w:rsidR="004B1543" w:rsidRPr="00600732">
            <w:pPr>
              <w:pStyle w:val="Bezproreda"/>
            </w:pPr>
            <w:r w:rsidRPr="00600732">
              <w:t xml:space="preserve">UNIQUA poslovni centar Korzo d.o.o. </w:t>
            </w:r>
          </w:p>
          <w:p w:rsidRDefault="004B1543" w:rsidP="00A34A9C" w:rsidR="004B1543" w:rsidRPr="00600732">
            <w:pPr>
              <w:pStyle w:val="Bezproreda"/>
            </w:pPr>
            <w:r w:rsidRPr="00600732">
              <w:t xml:space="preserve">Rijeka, Korzo 11, OIB: 44804902373  ( 13 ) </w:t>
            </w:r>
          </w:p>
        </w:tc>
        <w:tc>
          <w:tcPr>
            <w:tcW w:type="dxa" w:w="1948"/>
            <w:shd w:fill="auto" w:color="auto" w:val="clear"/>
          </w:tcPr>
          <w:p w:rsidRDefault="004B1543" w:rsidP="00A34A9C" w:rsidR="004B1543" w:rsidRPr="00600732">
            <w:pPr>
              <w:pStyle w:val="Bezproreda"/>
              <w:jc w:val="right"/>
            </w:pPr>
            <w:r w:rsidRPr="00600732">
              <w:t>914.475,69 kn</w:t>
            </w:r>
          </w:p>
        </w:tc>
      </w:tr>
    </w:tbl>
    <w:p w:rsidRDefault="008132E5" w:rsidP="00AE1351" w:rsidR="008132E5">
      <w:pPr>
        <w:rPr>
          <w:rFonts w:eastAsia="MS Mincho"/>
        </w:rPr>
      </w:pPr>
    </w:p>
    <w:p w:rsidRDefault="008B53BB" w:rsidP="00AE1351" w:rsidR="008B53BB">
      <w:pPr>
        <w:rPr>
          <w:rFonts w:eastAsia="MS Mincho" w:hAnsi="Times New Roman" w:ascii="Times New Roman"/>
        </w:rPr>
      </w:pPr>
    </w:p>
    <w:p w:rsidRDefault="00AE1351" w:rsidP="00AE1351" w:rsidR="00AE1351" w:rsidRPr="00972814">
      <w:pPr>
        <w:rPr>
          <w:rFonts w:eastAsia="MS Mincho" w:hAnsi="Times New Roman" w:ascii="Times New Roman"/>
        </w:rPr>
      </w:pPr>
      <w:r w:rsidRPr="00972814">
        <w:rPr>
          <w:rFonts w:eastAsia="MS Mincho" w:hAnsi="Times New Roman" w:ascii="Times New Roman"/>
        </w:rPr>
        <w:t>II.</w:t>
      </w:r>
      <w:r w:rsidRPr="00972814">
        <w:rPr>
          <w:rFonts w:eastAsia="MS Mincho" w:hAnsi="Times New Roman" w:ascii="Times New Roman"/>
        </w:rPr>
        <w:tab/>
        <w:t>Osporene tražbine:</w:t>
      </w:r>
    </w:p>
    <w:p w:rsidRDefault="00853B94" w:rsidP="00AE1351" w:rsidR="00853B94">
      <w:pPr>
        <w:rPr>
          <w:rFonts w:hAnsi="Times New Roman" w:ascii="Times New Roman"/>
        </w:rPr>
      </w:pPr>
    </w:p>
    <w:p w:rsidRDefault="009D13AD" w:rsidP="009D13AD" w:rsidR="009D13AD" w:rsidRPr="00173CE7">
      <w:pPr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>1.</w:t>
      </w:r>
      <w:r w:rsidRPr="00173CE7">
        <w:rPr>
          <w:rFonts w:hAnsi="Times New Roman" w:ascii="Times New Roman"/>
        </w:rPr>
        <w:tab/>
        <w:t>Vjerovnik  Stipo Davidović iz Zagreba Resnički put 55 ( OIB 21872820456 ) osporio je tražbinu prvog višeg isplatnog reda  vjerovnika  REPUBLIKE HRVATSKE ( 10 i 11 ) u iznosu od   248.020,72 kn.</w:t>
      </w:r>
    </w:p>
    <w:p w:rsidRDefault="009D13AD" w:rsidP="009D13AD" w:rsidR="009D13AD" w:rsidRPr="00173CE7">
      <w:pPr>
        <w:ind w:firstLine="708"/>
        <w:jc w:val="both"/>
        <w:rPr>
          <w:rFonts w:hAnsi="Times New Roman" w:ascii="Times New Roman"/>
          <w:bCs/>
          <w:color w:val="000000"/>
        </w:rPr>
      </w:pPr>
      <w:r w:rsidRPr="00173CE7">
        <w:rPr>
          <w:rFonts w:hAnsi="Times New Roman" w:ascii="Times New Roman"/>
          <w:bCs/>
          <w:color w:val="000000"/>
        </w:rPr>
        <w:lastRenderedPageBreak/>
        <w:t>Upućuje se osporavatelj, da radi dokazivanja osnovanosti osporavanja tražbine u iznosu od 32.503,08 kn pokrene parnicu u roku od 8 dana od dana dostave izvatka iz ovog rješenja, inače će se smatrati da je odustao od prava na vođenje parnice i smatrat će se da je osporavanje otklonjeno.</w:t>
      </w:r>
    </w:p>
    <w:p w:rsidRDefault="009D13AD" w:rsidP="009D13AD" w:rsidR="009D13AD" w:rsidRPr="00173CE7">
      <w:pPr>
        <w:jc w:val="both"/>
        <w:rPr>
          <w:rFonts w:hAnsi="Times New Roman" w:ascii="Times New Roman"/>
        </w:rPr>
      </w:pPr>
    </w:p>
    <w:p w:rsidRDefault="009D13AD" w:rsidP="009D13AD" w:rsidR="009D13AD" w:rsidRPr="00173CE7">
      <w:pPr>
        <w:ind w:firstLine="708"/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 xml:space="preserve">Stečajni vjerovnik REPUBLIKA HRVATSKA ( 31 ) upućuje se, radi utvrđenja osporene tražbine prvog višeg isplatnog reda u iznosu od </w:t>
      </w:r>
      <w:r w:rsidR="00173CE7">
        <w:rPr>
          <w:rFonts w:hAnsi="Times New Roman" w:ascii="Times New Roman"/>
        </w:rPr>
        <w:t xml:space="preserve"> </w:t>
      </w:r>
      <w:r w:rsidR="00173CE7" w:rsidRPr="00173CE7">
        <w:rPr>
          <w:rFonts w:hAnsi="Times New Roman" w:ascii="Times New Roman"/>
        </w:rPr>
        <w:t>215.517,64 kn</w:t>
      </w:r>
      <w:r w:rsidRPr="00173CE7">
        <w:rPr>
          <w:rFonts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9D13AD" w:rsidP="00AE1351" w:rsidR="009D13AD">
      <w:pPr>
        <w:rPr>
          <w:rFonts w:hAnsi="Times New Roman" w:ascii="Times New Roman"/>
        </w:rPr>
      </w:pPr>
    </w:p>
    <w:p w:rsidRDefault="00173CE7" w:rsidP="009D1313" w:rsidR="009D13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9D1313" w:rsidRPr="009D1313">
        <w:rPr>
          <w:rFonts w:hAnsi="Times New Roman" w:ascii="Times New Roman"/>
        </w:rPr>
        <w:t xml:space="preserve">. </w:t>
      </w:r>
      <w:r w:rsidR="009D1313" w:rsidRPr="009D1313">
        <w:rPr>
          <w:rFonts w:hAnsi="Times New Roman" w:ascii="Times New Roman"/>
        </w:rPr>
        <w:tab/>
        <w:t xml:space="preserve">Stečajni upravitelj je osporio tražbine drugog višeg isplatnog reda,  </w:t>
      </w:r>
      <w:r w:rsidR="009D1313">
        <w:rPr>
          <w:rFonts w:hAnsi="Times New Roman" w:ascii="Times New Roman"/>
        </w:rPr>
        <w:t xml:space="preserve">vjerovnika </w:t>
      </w:r>
      <w:r w:rsidR="009D1313" w:rsidRPr="009D1313">
        <w:rPr>
          <w:rFonts w:hAnsi="Times New Roman" w:ascii="Times New Roman"/>
        </w:rPr>
        <w:t xml:space="preserve">AS INTERIJERI d.o.o. Zagreb, Resnički put 55, OIB: 60694690625 ( 2 ) </w:t>
      </w:r>
      <w:r w:rsidR="009D1313">
        <w:rPr>
          <w:rFonts w:hAnsi="Times New Roman" w:ascii="Times New Roman"/>
        </w:rPr>
        <w:t xml:space="preserve">u iznosu od </w:t>
      </w:r>
      <w:r w:rsidR="009D1313" w:rsidRPr="009D1313">
        <w:rPr>
          <w:rFonts w:hAnsi="Times New Roman" w:ascii="Times New Roman"/>
        </w:rPr>
        <w:t>160.250,00 kn</w:t>
      </w:r>
      <w:r w:rsidR="009D1313">
        <w:rPr>
          <w:rFonts w:hAnsi="Times New Roman" w:ascii="Times New Roman"/>
        </w:rPr>
        <w:t>.</w:t>
      </w:r>
    </w:p>
    <w:p w:rsidRDefault="00173CE7" w:rsidP="00173CE7" w:rsidR="00173CE7" w:rsidRPr="00173CE7">
      <w:pPr>
        <w:ind w:firstLine="708"/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 xml:space="preserve">Stečajni vjerovnik </w:t>
      </w:r>
      <w:r w:rsidRPr="009D1313">
        <w:rPr>
          <w:rFonts w:hAnsi="Times New Roman" w:ascii="Times New Roman"/>
        </w:rPr>
        <w:t>AS INTERIJERI d.o.o. Zagreb, Resnički put 55, OIB: 60694690625 ( 2 )</w:t>
      </w:r>
      <w:r w:rsidRPr="00173CE7">
        <w:rPr>
          <w:rFonts w:hAnsi="Times New Roman" w:ascii="Times New Roman"/>
        </w:rPr>
        <w:t xml:space="preserve"> upućuje se, radi utvrđenja osporene tražbine prvog višeg isplatnog reda u iznosu od </w:t>
      </w:r>
      <w:r w:rsidRPr="009D1313">
        <w:rPr>
          <w:rFonts w:hAnsi="Times New Roman" w:ascii="Times New Roman"/>
        </w:rPr>
        <w:t xml:space="preserve">160.250,00 </w:t>
      </w:r>
      <w:r w:rsidRPr="00173CE7">
        <w:rPr>
          <w:rFonts w:hAnsi="Times New Roman" w:ascii="Times New Roman"/>
        </w:rPr>
        <w:t>kn, da pokrene parnicu u roku od 8 dana od dana dostave izvatka ovog rješenja, inače će se smatrati da je odustao od prava na vođenje parnice.</w:t>
      </w:r>
    </w:p>
    <w:p w:rsidRDefault="009D1313" w:rsidP="009D1313" w:rsidR="009D1313">
      <w:pPr>
        <w:jc w:val="both"/>
        <w:rPr>
          <w:rFonts w:hAnsi="Times New Roman" w:ascii="Times New Roman"/>
        </w:rPr>
      </w:pPr>
    </w:p>
    <w:p w:rsidRDefault="00173CE7" w:rsidP="009D1313" w:rsidR="009D13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9D1313">
        <w:rPr>
          <w:rFonts w:hAnsi="Times New Roman" w:ascii="Times New Roman"/>
        </w:rPr>
        <w:t>.</w:t>
      </w:r>
      <w:r w:rsidR="009D1313" w:rsidRPr="009D1313">
        <w:rPr>
          <w:rFonts w:hAnsi="Times New Roman" w:ascii="Times New Roman"/>
        </w:rPr>
        <w:t xml:space="preserve"> </w:t>
      </w:r>
      <w:r w:rsidR="009D1313">
        <w:rPr>
          <w:rFonts w:hAnsi="Times New Roman" w:ascii="Times New Roman"/>
        </w:rPr>
        <w:tab/>
      </w:r>
      <w:r w:rsidR="009D1313" w:rsidRPr="009D1313">
        <w:rPr>
          <w:rFonts w:hAnsi="Times New Roman" w:ascii="Times New Roman"/>
        </w:rPr>
        <w:t xml:space="preserve">Stečajni upravitelj je osporio tražbine drugog višeg isplatnog reda </w:t>
      </w:r>
      <w:r w:rsidR="009D1313">
        <w:rPr>
          <w:rFonts w:hAnsi="Times New Roman" w:ascii="Times New Roman"/>
        </w:rPr>
        <w:t xml:space="preserve">vjerovnika </w:t>
      </w:r>
      <w:r w:rsidR="009D1313" w:rsidRPr="009D1313">
        <w:rPr>
          <w:rFonts w:hAnsi="Times New Roman" w:ascii="Times New Roman"/>
        </w:rPr>
        <w:t>STIP</w:t>
      </w:r>
      <w:r w:rsidR="009D1313">
        <w:rPr>
          <w:rFonts w:hAnsi="Times New Roman" w:ascii="Times New Roman"/>
        </w:rPr>
        <w:t>E</w:t>
      </w:r>
      <w:r w:rsidR="009D1313" w:rsidRPr="009D1313">
        <w:rPr>
          <w:rFonts w:hAnsi="Times New Roman" w:ascii="Times New Roman"/>
        </w:rPr>
        <w:t xml:space="preserve"> DAVIDOVIĆ</w:t>
      </w:r>
      <w:r w:rsidR="009D1313">
        <w:rPr>
          <w:rFonts w:hAnsi="Times New Roman" w:ascii="Times New Roman"/>
        </w:rPr>
        <w:t>A</w:t>
      </w:r>
      <w:r w:rsidR="009D1313" w:rsidRPr="009D1313">
        <w:rPr>
          <w:rFonts w:hAnsi="Times New Roman" w:ascii="Times New Roman"/>
        </w:rPr>
        <w:t>, Zagreb, Resnički put 55, OIB: 21872820456 ( 4 )</w:t>
      </w:r>
      <w:r w:rsidR="009D1313">
        <w:rPr>
          <w:rFonts w:hAnsi="Times New Roman" w:ascii="Times New Roman"/>
        </w:rPr>
        <w:t xml:space="preserve"> u iznosu od</w:t>
      </w:r>
      <w:r w:rsidR="009D1313" w:rsidRPr="009D1313">
        <w:rPr>
          <w:rFonts w:hAnsi="Times New Roman" w:ascii="Times New Roman"/>
        </w:rPr>
        <w:t xml:space="preserve"> 1.100.257,30 kn</w:t>
      </w:r>
      <w:r w:rsidR="009D1313">
        <w:rPr>
          <w:rFonts w:hAnsi="Times New Roman" w:ascii="Times New Roman"/>
        </w:rPr>
        <w:t>.</w:t>
      </w:r>
    </w:p>
    <w:p w:rsidRDefault="00173CE7" w:rsidP="009D1313" w:rsidR="00173CE7">
      <w:pPr>
        <w:jc w:val="both"/>
        <w:rPr>
          <w:rFonts w:hAnsi="Times New Roman" w:ascii="Times New Roman"/>
        </w:rPr>
      </w:pPr>
    </w:p>
    <w:p w:rsidRDefault="00173CE7" w:rsidP="00173CE7" w:rsidR="00173CE7" w:rsidRPr="00173CE7">
      <w:pPr>
        <w:ind w:firstLine="708"/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>Stečajni vjerovnik STIPO DAVIDOVIĆ, Zagreb, Resnički put 55, OIB: 21872820456 ( 4 )</w:t>
      </w:r>
      <w:r>
        <w:rPr>
          <w:rFonts w:hAnsi="Times New Roman" w:ascii="Times New Roman"/>
        </w:rPr>
        <w:t xml:space="preserve"> </w:t>
      </w:r>
      <w:r w:rsidRPr="00173CE7">
        <w:rPr>
          <w:rFonts w:hAnsi="Times New Roman" w:ascii="Times New Roman"/>
        </w:rPr>
        <w:t xml:space="preserve"> upućuje se, radi utvrđenja osporene tražbine prvog višeg isplatnog reda u iznosu od </w:t>
      </w:r>
      <w:r w:rsidRPr="009D1313">
        <w:rPr>
          <w:rFonts w:hAnsi="Times New Roman" w:ascii="Times New Roman"/>
        </w:rPr>
        <w:t xml:space="preserve">1.100.257,30 </w:t>
      </w:r>
      <w:r w:rsidRPr="00173CE7">
        <w:rPr>
          <w:rFonts w:hAnsi="Times New Roman" w:ascii="Times New Roman"/>
        </w:rPr>
        <w:t>kn, da pokrene parnicu u roku od 8 dana od dana dostave izvatka ovog rješenja, inače će se smatrati da je odustao od prava na vođenje parnice.</w:t>
      </w:r>
    </w:p>
    <w:p w:rsidRDefault="00173CE7" w:rsidP="009D1313" w:rsidR="00173CE7" w:rsidRPr="009D1313">
      <w:pPr>
        <w:jc w:val="both"/>
        <w:rPr>
          <w:rFonts w:hAnsi="Times New Roman" w:ascii="Times New Roman"/>
        </w:rPr>
      </w:pPr>
    </w:p>
    <w:p w:rsidRDefault="00173CE7" w:rsidP="009D1313" w:rsidR="009D13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9D1313">
        <w:rPr>
          <w:rFonts w:hAnsi="Times New Roman" w:ascii="Times New Roman"/>
        </w:rPr>
        <w:t xml:space="preserve">.       </w:t>
      </w:r>
      <w:r w:rsidR="009D1313" w:rsidRPr="009D1313">
        <w:rPr>
          <w:rFonts w:hAnsi="Times New Roman" w:ascii="Times New Roman"/>
        </w:rPr>
        <w:t xml:space="preserve">Stečajni upravitelj je osporio tražbine drugog višeg isplatnog reda,  </w:t>
      </w:r>
      <w:r w:rsidR="009D1313">
        <w:rPr>
          <w:rFonts w:hAnsi="Times New Roman" w:ascii="Times New Roman"/>
        </w:rPr>
        <w:t xml:space="preserve">vjerovnika </w:t>
      </w:r>
      <w:r w:rsidR="009D1313" w:rsidRPr="009D1313">
        <w:rPr>
          <w:rFonts w:hAnsi="Times New Roman" w:ascii="Times New Roman"/>
        </w:rPr>
        <w:t>UNIQUA poslovni centar Korzo d.o.o. Rijeka, Korzo 11, OIB: 44804902373  ( 13 )</w:t>
      </w:r>
      <w:r w:rsidR="009D1313">
        <w:rPr>
          <w:rFonts w:hAnsi="Times New Roman" w:ascii="Times New Roman"/>
        </w:rPr>
        <w:t xml:space="preserve"> u iznosu od </w:t>
      </w:r>
      <w:r w:rsidR="009D1313" w:rsidRPr="009D1313">
        <w:rPr>
          <w:rFonts w:hAnsi="Times New Roman" w:ascii="Times New Roman"/>
        </w:rPr>
        <w:t>3.205.267,07 kn</w:t>
      </w:r>
      <w:r w:rsidR="009D1313">
        <w:rPr>
          <w:rFonts w:hAnsi="Times New Roman" w:ascii="Times New Roman"/>
        </w:rPr>
        <w:t>.</w:t>
      </w:r>
    </w:p>
    <w:p w:rsidRDefault="00173CE7" w:rsidP="009D1313" w:rsidR="00173CE7">
      <w:pPr>
        <w:jc w:val="both"/>
        <w:rPr>
          <w:rFonts w:hAnsi="Times New Roman" w:ascii="Times New Roman"/>
        </w:rPr>
      </w:pPr>
    </w:p>
    <w:p w:rsidRDefault="00173CE7" w:rsidP="00173CE7" w:rsidR="00173CE7" w:rsidRPr="00173CE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173CE7">
        <w:rPr>
          <w:rFonts w:hAnsi="Times New Roman" w:ascii="Times New Roman"/>
        </w:rPr>
        <w:t xml:space="preserve">Stečajni vjerovnik </w:t>
      </w:r>
      <w:r w:rsidRPr="009D1313">
        <w:rPr>
          <w:rFonts w:hAnsi="Times New Roman" w:ascii="Times New Roman"/>
        </w:rPr>
        <w:t>UNIQUA poslovni centar Korzo d.o.o. Rijeka, Korzo 11, OIB: 44804902373  ( 13 )</w:t>
      </w:r>
      <w:r>
        <w:rPr>
          <w:rFonts w:hAnsi="Times New Roman" w:ascii="Times New Roman"/>
        </w:rPr>
        <w:t xml:space="preserve">  </w:t>
      </w:r>
      <w:r w:rsidRPr="00173CE7">
        <w:rPr>
          <w:rFonts w:hAnsi="Times New Roman" w:ascii="Times New Roman"/>
        </w:rPr>
        <w:t xml:space="preserve"> upućuje se, radi utvrđenja osporene tražbine prvog višeg isplatnog reda u iznosu od </w:t>
      </w:r>
      <w:r>
        <w:rPr>
          <w:rFonts w:hAnsi="Times New Roman" w:ascii="Times New Roman"/>
        </w:rPr>
        <w:t xml:space="preserve">  </w:t>
      </w:r>
      <w:r w:rsidRPr="009D1313">
        <w:rPr>
          <w:rFonts w:hAnsi="Times New Roman" w:ascii="Times New Roman"/>
        </w:rPr>
        <w:t xml:space="preserve">3.205.267,07  </w:t>
      </w:r>
      <w:r w:rsidRPr="00173CE7">
        <w:rPr>
          <w:rFonts w:hAnsi="Times New Roman" w:ascii="Times New Roman"/>
        </w:rPr>
        <w:t>kn, da pokrene parnicu u roku od 8 dana od dana dostave izvatka ovog rješenja, inače će se smatrati da je odustao od prava na vođenje parnice.</w:t>
      </w:r>
    </w:p>
    <w:p w:rsidRDefault="00173CE7" w:rsidP="009D1313" w:rsidR="00173CE7">
      <w:pPr>
        <w:jc w:val="both"/>
        <w:rPr>
          <w:rFonts w:hAnsi="Times New Roman" w:ascii="Times New Roman"/>
        </w:rPr>
      </w:pPr>
    </w:p>
    <w:p w:rsidRDefault="00173CE7" w:rsidP="009D1313" w:rsidR="009D13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9D1313" w:rsidRPr="009D1313">
        <w:rPr>
          <w:rFonts w:hAnsi="Times New Roman" w:ascii="Times New Roman"/>
        </w:rPr>
        <w:t>.</w:t>
      </w:r>
      <w:r w:rsidR="009D1313" w:rsidRPr="009D1313">
        <w:rPr>
          <w:rFonts w:hAnsi="Times New Roman" w:ascii="Times New Roman"/>
        </w:rPr>
        <w:tab/>
        <w:t>Vjerovnik  Stipo Davidović iz Zagreba</w:t>
      </w:r>
      <w:r w:rsidR="009D63F7">
        <w:rPr>
          <w:rFonts w:hAnsi="Times New Roman" w:ascii="Times New Roman"/>
        </w:rPr>
        <w:t xml:space="preserve">, </w:t>
      </w:r>
      <w:r w:rsidR="009D1313" w:rsidRPr="009D1313">
        <w:rPr>
          <w:rFonts w:hAnsi="Times New Roman" w:ascii="Times New Roman"/>
        </w:rPr>
        <w:t xml:space="preserve">Resnički put 55 ( OIB 21872820456 ) </w:t>
      </w:r>
      <w:r w:rsidR="00A322FC">
        <w:rPr>
          <w:rFonts w:hAnsi="Times New Roman" w:ascii="Times New Roman"/>
        </w:rPr>
        <w:t xml:space="preserve">osporio je </w:t>
      </w:r>
      <w:r w:rsidR="009D1313" w:rsidRPr="009D1313">
        <w:rPr>
          <w:rFonts w:hAnsi="Times New Roman" w:ascii="Times New Roman"/>
        </w:rPr>
        <w:t xml:space="preserve">tražbinu </w:t>
      </w:r>
      <w:r w:rsidR="009D1313">
        <w:rPr>
          <w:rFonts w:hAnsi="Times New Roman" w:ascii="Times New Roman"/>
        </w:rPr>
        <w:t xml:space="preserve">drugog </w:t>
      </w:r>
      <w:r w:rsidR="009D1313" w:rsidRPr="009D1313">
        <w:rPr>
          <w:rFonts w:hAnsi="Times New Roman" w:ascii="Times New Roman"/>
        </w:rPr>
        <w:t xml:space="preserve">višeg isplatnog reda </w:t>
      </w:r>
      <w:r w:rsidR="009D1313">
        <w:rPr>
          <w:rFonts w:hAnsi="Times New Roman" w:ascii="Times New Roman"/>
        </w:rPr>
        <w:t xml:space="preserve">vjerovnika </w:t>
      </w:r>
      <w:r w:rsidR="009D1313" w:rsidRPr="009D1313">
        <w:rPr>
          <w:rFonts w:hAnsi="Times New Roman" w:ascii="Times New Roman"/>
        </w:rPr>
        <w:t>REPUBLIK</w:t>
      </w:r>
      <w:r w:rsidR="009D63F7">
        <w:rPr>
          <w:rFonts w:hAnsi="Times New Roman" w:ascii="Times New Roman"/>
        </w:rPr>
        <w:t>E</w:t>
      </w:r>
      <w:r w:rsidR="009D1313" w:rsidRPr="009D1313">
        <w:rPr>
          <w:rFonts w:hAnsi="Times New Roman" w:ascii="Times New Roman"/>
        </w:rPr>
        <w:t xml:space="preserve"> HRVATSK</w:t>
      </w:r>
      <w:r w:rsidR="009D63F7">
        <w:rPr>
          <w:rFonts w:hAnsi="Times New Roman" w:ascii="Times New Roman"/>
        </w:rPr>
        <w:t>E</w:t>
      </w:r>
      <w:r w:rsidR="009D1313" w:rsidRPr="009D1313">
        <w:rPr>
          <w:rFonts w:hAnsi="Times New Roman" w:ascii="Times New Roman"/>
        </w:rPr>
        <w:t xml:space="preserve">  ( 10 i 11 ) </w:t>
      </w:r>
      <w:r w:rsidR="009D1313"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</w:rPr>
        <w:t xml:space="preserve">  </w:t>
      </w:r>
      <w:r w:rsidR="009D1313" w:rsidRPr="009D1313">
        <w:rPr>
          <w:rFonts w:hAnsi="Times New Roman" w:ascii="Times New Roman"/>
        </w:rPr>
        <w:t>1.454.208,62  kn</w:t>
      </w:r>
    </w:p>
    <w:p w:rsidRDefault="004B1543" w:rsidP="009D1313" w:rsidR="004B1543">
      <w:pPr>
        <w:jc w:val="both"/>
        <w:rPr>
          <w:rFonts w:hAnsi="Times New Roman" w:ascii="Times New Roman"/>
        </w:rPr>
      </w:pPr>
    </w:p>
    <w:p w:rsidRDefault="00173CE7" w:rsidP="00173CE7" w:rsidR="00173CE7" w:rsidRPr="00173CE7">
      <w:pPr>
        <w:ind w:firstLine="708"/>
        <w:jc w:val="both"/>
        <w:rPr>
          <w:rFonts w:hAnsi="Times New Roman" w:ascii="Times New Roman"/>
          <w:bCs/>
          <w:color w:val="000000"/>
        </w:rPr>
      </w:pPr>
      <w:r w:rsidRPr="00173CE7">
        <w:rPr>
          <w:rFonts w:hAnsi="Times New Roman" w:ascii="Times New Roman"/>
          <w:bCs/>
          <w:color w:val="000000"/>
        </w:rPr>
        <w:t>Upućuje se osporavatelj, da radi dokazivanja osnovanosti osporavanja tražbine</w:t>
      </w:r>
      <w:r w:rsidR="009D63F7">
        <w:rPr>
          <w:rFonts w:hAnsi="Times New Roman" w:ascii="Times New Roman"/>
          <w:bCs/>
          <w:color w:val="000000"/>
        </w:rPr>
        <w:t xml:space="preserve"> </w:t>
      </w:r>
      <w:r w:rsidR="009D63F7">
        <w:rPr>
          <w:rFonts w:hAnsi="Times New Roman" w:ascii="Times New Roman"/>
        </w:rPr>
        <w:t xml:space="preserve">drugog </w:t>
      </w:r>
      <w:r w:rsidR="009D63F7" w:rsidRPr="009D1313">
        <w:rPr>
          <w:rFonts w:hAnsi="Times New Roman" w:ascii="Times New Roman"/>
        </w:rPr>
        <w:t>višeg isplatnog reda</w:t>
      </w:r>
      <w:r w:rsidRPr="00173CE7">
        <w:rPr>
          <w:rFonts w:hAnsi="Times New Roman" w:ascii="Times New Roman"/>
          <w:bCs/>
          <w:color w:val="000000"/>
        </w:rPr>
        <w:t xml:space="preserve"> u iznosu od 178.450,43 kn pokrene parnicu u roku od 8 dana od dana dostave izvatka iz ovog rješenja, inače će se smatrati da je odustao od prava na vođenje parnice i smatrat će se da je osporavanje otklonjeno.</w:t>
      </w:r>
    </w:p>
    <w:p w:rsidRDefault="00173CE7" w:rsidP="00173CE7" w:rsidR="00173CE7" w:rsidRPr="00173CE7">
      <w:pPr>
        <w:jc w:val="both"/>
        <w:rPr>
          <w:rFonts w:hAnsi="Times New Roman" w:ascii="Times New Roman"/>
        </w:rPr>
      </w:pPr>
    </w:p>
    <w:p w:rsidRDefault="00173CE7" w:rsidP="00173CE7" w:rsidR="00173CE7" w:rsidRPr="00173CE7">
      <w:pPr>
        <w:ind w:firstLine="708"/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 xml:space="preserve">Stečajni vjerovnik REPUBLIKA HRVATSKA ( </w:t>
      </w:r>
      <w:r>
        <w:rPr>
          <w:rFonts w:hAnsi="Times New Roman" w:ascii="Times New Roman"/>
        </w:rPr>
        <w:t xml:space="preserve"> 10 i 11</w:t>
      </w:r>
      <w:r w:rsidRPr="00173CE7">
        <w:rPr>
          <w:rFonts w:hAnsi="Times New Roman" w:ascii="Times New Roman"/>
        </w:rPr>
        <w:t xml:space="preserve"> ) upućuje se, radi utvrđenja osporene tražbine </w:t>
      </w:r>
      <w:r w:rsidR="009D63F7">
        <w:rPr>
          <w:rFonts w:hAnsi="Times New Roman" w:ascii="Times New Roman"/>
        </w:rPr>
        <w:t xml:space="preserve">drugog </w:t>
      </w:r>
      <w:r w:rsidRPr="00173CE7">
        <w:rPr>
          <w:rFonts w:hAnsi="Times New Roman" w:ascii="Times New Roman"/>
        </w:rPr>
        <w:t>višeg isplatnog reda u iznosu od 1.275.758,19</w:t>
      </w:r>
      <w:r>
        <w:rPr>
          <w:rFonts w:hAnsi="Times New Roman" w:ascii="Times New Roman"/>
        </w:rPr>
        <w:t xml:space="preserve"> </w:t>
      </w:r>
      <w:r w:rsidRPr="00173CE7">
        <w:rPr>
          <w:rFonts w:hAnsi="Times New Roman" w:ascii="Times New Roman"/>
        </w:rPr>
        <w:t>kn, da pokrene parnicu u roku od 8 dana od dana dostave izvatka ovog rješenja, inače će se smatrati da je odustao od prava na vođenje parnice.</w:t>
      </w:r>
    </w:p>
    <w:p w:rsidRDefault="009D1313" w:rsidP="009D1313" w:rsidR="009D1313">
      <w:pPr>
        <w:jc w:val="both"/>
        <w:rPr>
          <w:rFonts w:hAnsi="Times New Roman" w:ascii="Times New Roman"/>
        </w:rPr>
      </w:pPr>
    </w:p>
    <w:p w:rsidRDefault="00173CE7" w:rsidP="009D1313" w:rsidR="009D13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6</w:t>
      </w:r>
      <w:r w:rsidR="009D1313">
        <w:rPr>
          <w:rFonts w:hAnsi="Times New Roman" w:ascii="Times New Roman"/>
        </w:rPr>
        <w:t xml:space="preserve">.       </w:t>
      </w:r>
      <w:r w:rsidR="009D1313" w:rsidRPr="009D1313">
        <w:rPr>
          <w:rFonts w:hAnsi="Times New Roman" w:ascii="Times New Roman"/>
        </w:rPr>
        <w:t xml:space="preserve">Vjerovnik   Stipo Davidović iz Zagreba Resnički put 55 ( OIB 21872820456 ) </w:t>
      </w:r>
      <w:r w:rsidR="00A322FC">
        <w:rPr>
          <w:rFonts w:hAnsi="Times New Roman" w:ascii="Times New Roman"/>
        </w:rPr>
        <w:t xml:space="preserve">osporio je </w:t>
      </w:r>
      <w:r w:rsidR="009D1313" w:rsidRPr="009D1313">
        <w:rPr>
          <w:rFonts w:hAnsi="Times New Roman" w:ascii="Times New Roman"/>
        </w:rPr>
        <w:t xml:space="preserve">tražbinu </w:t>
      </w:r>
      <w:r w:rsidR="009D1313">
        <w:rPr>
          <w:rFonts w:hAnsi="Times New Roman" w:ascii="Times New Roman"/>
        </w:rPr>
        <w:t xml:space="preserve">drugog </w:t>
      </w:r>
      <w:r w:rsidR="009D1313" w:rsidRPr="009D1313">
        <w:rPr>
          <w:rFonts w:hAnsi="Times New Roman" w:ascii="Times New Roman"/>
        </w:rPr>
        <w:t xml:space="preserve">višeg isplatnog reda </w:t>
      </w:r>
      <w:r w:rsidR="009D1313">
        <w:rPr>
          <w:rFonts w:hAnsi="Times New Roman" w:ascii="Times New Roman"/>
        </w:rPr>
        <w:t>vjerovnika</w:t>
      </w:r>
      <w:r w:rsidR="009D1313" w:rsidRPr="009D1313">
        <w:rPr>
          <w:rFonts w:hAnsi="Times New Roman" w:ascii="Times New Roman"/>
        </w:rPr>
        <w:t xml:space="preserve"> UNIQUA poslovni centar Korzo d.o.o. Rijeka, Korzo 11, OIB: 44804902373  ( 13 ) </w:t>
      </w:r>
      <w:r w:rsidR="009D1313">
        <w:rPr>
          <w:rFonts w:hAnsi="Times New Roman" w:ascii="Times New Roman"/>
        </w:rPr>
        <w:t xml:space="preserve">u iznosu od </w:t>
      </w:r>
      <w:r w:rsidR="009D1313" w:rsidRPr="009D1313">
        <w:rPr>
          <w:rFonts w:hAnsi="Times New Roman" w:ascii="Times New Roman"/>
        </w:rPr>
        <w:t xml:space="preserve">  </w:t>
      </w:r>
      <w:r w:rsidR="009D1313" w:rsidRPr="009D1313">
        <w:rPr>
          <w:rFonts w:hAnsi="Times New Roman" w:ascii="Times New Roman"/>
        </w:rPr>
        <w:tab/>
        <w:t>914.475,69 kn</w:t>
      </w:r>
      <w:r w:rsidR="009D1313">
        <w:rPr>
          <w:rFonts w:hAnsi="Times New Roman" w:ascii="Times New Roman"/>
        </w:rPr>
        <w:t>.</w:t>
      </w:r>
    </w:p>
    <w:p w:rsidRDefault="00347CB7" w:rsidP="00347CB7" w:rsidR="00347CB7" w:rsidRPr="00972814">
      <w:pPr>
        <w:ind w:firstLine="708"/>
        <w:jc w:val="both"/>
        <w:rPr>
          <w:rFonts w:eastAsia="MS Mincho" w:hAnsi="Times New Roman" w:ascii="Times New Roman"/>
        </w:rPr>
      </w:pPr>
      <w:r w:rsidRPr="00972814">
        <w:rPr>
          <w:rFonts w:eastAsia="MS Mincho" w:hAnsi="Times New Roman" w:ascii="Times New Roman"/>
        </w:rPr>
        <w:t xml:space="preserve"> </w:t>
      </w:r>
    </w:p>
    <w:p w:rsidRDefault="00173CE7" w:rsidP="00173CE7" w:rsidR="00173CE7" w:rsidRPr="00173CE7">
      <w:pPr>
        <w:ind w:firstLine="708"/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>Stečajni vjerovnik</w:t>
      </w:r>
      <w:r>
        <w:rPr>
          <w:rFonts w:hAnsi="Times New Roman" w:ascii="Times New Roman"/>
        </w:rPr>
        <w:t xml:space="preserve"> </w:t>
      </w:r>
      <w:r w:rsidRPr="009D1313">
        <w:rPr>
          <w:rFonts w:hAnsi="Times New Roman" w:ascii="Times New Roman"/>
        </w:rPr>
        <w:t>UNIQUA poslovni centar Korzo d.o.o. Rijeka, Korzo 11, OIB: 44804902373  ( 13 )</w:t>
      </w:r>
      <w:r>
        <w:rPr>
          <w:rFonts w:hAnsi="Times New Roman" w:ascii="Times New Roman"/>
        </w:rPr>
        <w:t xml:space="preserve">  </w:t>
      </w:r>
      <w:r w:rsidRPr="00173CE7">
        <w:rPr>
          <w:rFonts w:hAnsi="Times New Roman" w:ascii="Times New Roman"/>
        </w:rPr>
        <w:t xml:space="preserve"> upućuje se, radi utvrđenja osporene tražbine prvog višeg isplatnog reda u iznosu od </w:t>
      </w:r>
      <w:r>
        <w:rPr>
          <w:rFonts w:hAnsi="Times New Roman" w:ascii="Times New Roman"/>
        </w:rPr>
        <w:t xml:space="preserve"> </w:t>
      </w:r>
      <w:r w:rsidRPr="009D1313">
        <w:rPr>
          <w:rFonts w:hAnsi="Times New Roman" w:ascii="Times New Roman"/>
        </w:rPr>
        <w:t>914.475,69 kn</w:t>
      </w:r>
      <w:r w:rsidRPr="00173CE7">
        <w:rPr>
          <w:rFonts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5C5116" w:rsidP="005C5116" w:rsidR="005C5116">
      <w:pPr>
        <w:ind w:firstLine="708"/>
        <w:jc w:val="both"/>
        <w:rPr>
          <w:rFonts w:hAnsi="Times New Roman" w:ascii="Times New Roman"/>
        </w:rPr>
      </w:pPr>
    </w:p>
    <w:p w:rsidRDefault="00144B3B" w:rsidP="005C5116" w:rsidR="00144B3B" w:rsidRPr="009D1313">
      <w:pPr>
        <w:ind w:firstLine="708"/>
        <w:jc w:val="both"/>
        <w:rPr>
          <w:rFonts w:hAnsi="Times New Roman" w:ascii="Times New Roman"/>
        </w:rPr>
      </w:pPr>
    </w:p>
    <w:p w:rsidRDefault="00AE1351" w:rsidP="00AE1351" w:rsidR="00AE1351" w:rsidRPr="009D1313">
      <w:pPr>
        <w:jc w:val="center"/>
        <w:rPr>
          <w:rFonts w:hAnsi="Times New Roman" w:ascii="Times New Roman"/>
        </w:rPr>
      </w:pPr>
      <w:r w:rsidRPr="009D1313">
        <w:rPr>
          <w:rFonts w:hAnsi="Times New Roman" w:ascii="Times New Roman"/>
        </w:rPr>
        <w:t>Obrazloženje</w:t>
      </w:r>
    </w:p>
    <w:p w:rsidRDefault="00AE1351" w:rsidP="00AE1351" w:rsidR="00AE1351" w:rsidRPr="009D1313">
      <w:pPr>
        <w:jc w:val="both"/>
        <w:rPr>
          <w:rFonts w:hAnsi="Times New Roman" w:ascii="Times New Roman"/>
        </w:rPr>
      </w:pPr>
    </w:p>
    <w:p w:rsidRDefault="00AE1351" w:rsidP="00AE1351" w:rsidR="00AE1351" w:rsidRPr="009D1313">
      <w:pPr>
        <w:jc w:val="both"/>
        <w:rPr>
          <w:rFonts w:hAnsi="Times New Roman" w:ascii="Times New Roman"/>
        </w:rPr>
      </w:pPr>
    </w:p>
    <w:p w:rsidRDefault="00AE1351" w:rsidP="00347CB7" w:rsidR="00AE1351" w:rsidRPr="009D1313">
      <w:pPr>
        <w:ind w:firstLine="708"/>
        <w:jc w:val="both"/>
        <w:rPr>
          <w:rFonts w:eastAsia="MS Mincho" w:hAnsi="Times New Roman" w:ascii="Times New Roman"/>
        </w:rPr>
      </w:pPr>
      <w:r w:rsidRPr="009D1313">
        <w:rPr>
          <w:rFonts w:eastAsia="MS Mincho" w:hAnsi="Times New Roman" w:ascii="Times New Roman"/>
        </w:rPr>
        <w:t xml:space="preserve">Na  ispitnom ročištu održanom dana  </w:t>
      </w:r>
      <w:r w:rsidR="009D1313" w:rsidRPr="009D1313">
        <w:rPr>
          <w:rFonts w:eastAsia="MS Mincho" w:hAnsi="Times New Roman" w:ascii="Times New Roman"/>
        </w:rPr>
        <w:t>16. ožujka 2016</w:t>
      </w:r>
      <w:r w:rsidR="00E86FB2" w:rsidRPr="009D1313">
        <w:rPr>
          <w:rFonts w:eastAsia="MS Mincho" w:hAnsi="Times New Roman" w:ascii="Times New Roman"/>
        </w:rPr>
        <w:t xml:space="preserve">. </w:t>
      </w:r>
      <w:r w:rsidRPr="009D1313">
        <w:rPr>
          <w:rFonts w:eastAsia="MS Mincho" w:hAnsi="Times New Roman" w:ascii="Times New Roman"/>
        </w:rPr>
        <w:t xml:space="preserve">ispitane su sve prijave tražbina prema svojim iznosima  i redu. </w:t>
      </w:r>
    </w:p>
    <w:p w:rsidRDefault="00AE1351" w:rsidP="005C5116" w:rsidR="00AE1351" w:rsidRPr="009D1313">
      <w:pPr>
        <w:jc w:val="both"/>
        <w:rPr>
          <w:rFonts w:hAnsi="Times New Roman" w:ascii="Times New Roman"/>
        </w:rPr>
      </w:pPr>
      <w:r w:rsidRPr="009D1313">
        <w:rPr>
          <w:rFonts w:eastAsia="MS Mincho" w:hAnsi="Times New Roman" w:ascii="Times New Roman"/>
        </w:rPr>
        <w:t xml:space="preserve"> </w:t>
      </w:r>
      <w:r w:rsidRPr="009D1313">
        <w:rPr>
          <w:rFonts w:hAnsi="Times New Roman" w:ascii="Times New Roman"/>
        </w:rPr>
        <w:t xml:space="preserve">  </w:t>
      </w:r>
      <w:r w:rsidRPr="009D1313">
        <w:rPr>
          <w:rFonts w:hAnsi="Times New Roman" w:ascii="Times New Roman"/>
        </w:rPr>
        <w:tab/>
        <w:t xml:space="preserve"> Stečajni sudac je sukladno odredbi članka 177. stavak 2. Stečajnog zakona („Narodne novine“ broj 44/96, 29/99, 129/00, 123/03, 82/06</w:t>
      </w:r>
      <w:r w:rsidR="005C5116" w:rsidRPr="009D1313">
        <w:rPr>
          <w:rFonts w:hAnsi="Times New Roman" w:ascii="Times New Roman"/>
        </w:rPr>
        <w:t xml:space="preserve">, </w:t>
      </w:r>
      <w:r w:rsidRPr="009D1313">
        <w:rPr>
          <w:rFonts w:hAnsi="Times New Roman" w:ascii="Times New Roman"/>
        </w:rPr>
        <w:t xml:space="preserve">116/10, </w:t>
      </w:r>
      <w:r w:rsidR="005C5116" w:rsidRPr="009D1313">
        <w:rPr>
          <w:rFonts w:hAnsi="Times New Roman" w:ascii="Times New Roman"/>
        </w:rPr>
        <w:t xml:space="preserve">25/12 i 133/12 </w:t>
      </w:r>
      <w:r w:rsidRPr="009D1313">
        <w:rPr>
          <w:rFonts w:hAnsi="Times New Roman" w:ascii="Times New Roman"/>
        </w:rPr>
        <w:t xml:space="preserve">u daljnjem tekstu: SZ)  sastavio tablicu  ispitanih  tražbina u koju su za svaku tražbinu uneseni podaci u kojoj je mjeri tražbina utvrđena prema svom iznosu i svom redu, odnosno kojem iznosu i  od koga je tražbina osporena. </w:t>
      </w:r>
    </w:p>
    <w:p w:rsidRDefault="00AE1351" w:rsidP="00173CE7" w:rsidR="00AE1351" w:rsidRPr="009D1313">
      <w:pPr>
        <w:jc w:val="both"/>
        <w:rPr>
          <w:rFonts w:hAnsi="Times New Roman" w:ascii="Times New Roman"/>
        </w:rPr>
      </w:pPr>
      <w:r w:rsidRPr="009D1313">
        <w:rPr>
          <w:rFonts w:eastAsia="MS Mincho" w:hAnsi="Times New Roman" w:ascii="Times New Roman"/>
        </w:rPr>
        <w:t xml:space="preserve"> </w:t>
      </w:r>
      <w:r w:rsidR="00173CE7">
        <w:rPr>
          <w:rFonts w:eastAsia="MS Mincho" w:hAnsi="Times New Roman" w:ascii="Times New Roman"/>
        </w:rPr>
        <w:tab/>
      </w:r>
      <w:r w:rsidRPr="009D1313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173CE7" w:rsidR="00AE1351" w:rsidRPr="009D1313">
      <w:pPr>
        <w:jc w:val="both"/>
        <w:rPr>
          <w:rFonts w:eastAsia="MS Mincho" w:hAnsi="Times New Roman" w:ascii="Times New Roman"/>
        </w:rPr>
      </w:pPr>
      <w:r w:rsidRPr="009D1313">
        <w:rPr>
          <w:rFonts w:eastAsia="MS Mincho" w:hAnsi="Times New Roman" w:ascii="Times New Roman"/>
        </w:rPr>
        <w:tab/>
        <w:t>Iz navedenog sukladno odredbi članka 177. stavak 3. SZ valjalo je odlučiti kao u točki I. izreke ovog rješenja.</w:t>
      </w:r>
    </w:p>
    <w:p w:rsidRDefault="00395BD4" w:rsidP="00347CB7" w:rsidR="00347CB7" w:rsidRPr="009D1313">
      <w:pPr>
        <w:ind w:firstLine="708"/>
        <w:jc w:val="both"/>
        <w:rPr>
          <w:rFonts w:hAnsi="Times New Roman" w:ascii="Times New Roman"/>
        </w:rPr>
      </w:pPr>
      <w:r w:rsidRPr="009D1313">
        <w:rPr>
          <w:rFonts w:hAnsi="Times New Roman" w:ascii="Times New Roman"/>
        </w:rPr>
        <w:t>Na ispitnom ročištu stečajni upravitelj je posebno obrazložio osporene tražbine vjerovnika</w:t>
      </w:r>
      <w:r w:rsidR="009D1313" w:rsidRPr="009D1313">
        <w:rPr>
          <w:rFonts w:hAnsi="Times New Roman" w:ascii="Times New Roman"/>
        </w:rPr>
        <w:t xml:space="preserve">, nadalje je </w:t>
      </w:r>
      <w:r w:rsidR="000626C1">
        <w:rPr>
          <w:rFonts w:hAnsi="Times New Roman" w:ascii="Times New Roman"/>
        </w:rPr>
        <w:t xml:space="preserve">dio tražbina koja je priznao stečajni upravitelj osporio </w:t>
      </w:r>
      <w:r w:rsidR="009D1313" w:rsidRPr="009D1313">
        <w:rPr>
          <w:rFonts w:hAnsi="Times New Roman" w:ascii="Times New Roman"/>
        </w:rPr>
        <w:t xml:space="preserve"> vjerovnik  Stipo Davidović iz Zagreba, pa kako o</w:t>
      </w:r>
      <w:r w:rsidRPr="009D1313">
        <w:rPr>
          <w:rFonts w:hAnsi="Times New Roman" w:ascii="Times New Roman"/>
        </w:rPr>
        <w:t xml:space="preserve">sporavanja na ročištu nisu otklonjena, valjalo </w:t>
      </w:r>
      <w:r w:rsidR="000626C1">
        <w:rPr>
          <w:rFonts w:hAnsi="Times New Roman" w:ascii="Times New Roman"/>
        </w:rPr>
        <w:t xml:space="preserve">je </w:t>
      </w:r>
      <w:r w:rsidRPr="009D1313">
        <w:rPr>
          <w:rFonts w:hAnsi="Times New Roman" w:ascii="Times New Roman"/>
        </w:rPr>
        <w:t xml:space="preserve">odlučiti kao </w:t>
      </w:r>
      <w:r w:rsidR="00507F1F" w:rsidRPr="009D1313">
        <w:rPr>
          <w:rFonts w:hAnsi="Times New Roman" w:ascii="Times New Roman"/>
        </w:rPr>
        <w:t>u</w:t>
      </w:r>
      <w:r w:rsidRPr="009D1313">
        <w:rPr>
          <w:rFonts w:hAnsi="Times New Roman" w:ascii="Times New Roman"/>
        </w:rPr>
        <w:t xml:space="preserve"> točki II. izreke ovog rješenja,  kako slijedi:</w:t>
      </w:r>
    </w:p>
    <w:p w:rsidRDefault="00E346F8" w:rsidP="00173CE7" w:rsidR="00E346F8">
      <w:pPr>
        <w:jc w:val="both"/>
        <w:rPr>
          <w:rFonts w:hAnsi="Times New Roman" w:ascii="Times New Roman"/>
        </w:rPr>
      </w:pPr>
    </w:p>
    <w:p w:rsidRDefault="00173CE7" w:rsidP="00173CE7" w:rsidR="00CA7140">
      <w:pPr>
        <w:jc w:val="both"/>
        <w:rPr>
          <w:rFonts w:hAnsi="Times New Roman" w:ascii="Times New Roman"/>
        </w:rPr>
      </w:pPr>
      <w:r w:rsidRPr="00173CE7">
        <w:rPr>
          <w:rFonts w:hAnsi="Times New Roman" w:ascii="Times New Roman"/>
        </w:rPr>
        <w:t>1.</w:t>
      </w:r>
      <w:r w:rsidRPr="00173CE7">
        <w:rPr>
          <w:rFonts w:hAnsi="Times New Roman" w:ascii="Times New Roman"/>
        </w:rPr>
        <w:tab/>
        <w:t xml:space="preserve">Vjerovnik Stipo Davidović iz Zagreba Resnički put 55 ( OIB 21872820456 ) </w:t>
      </w:r>
      <w:r w:rsidR="00CA7140">
        <w:rPr>
          <w:rFonts w:hAnsi="Times New Roman" w:ascii="Times New Roman"/>
        </w:rPr>
        <w:t xml:space="preserve">je </w:t>
      </w:r>
      <w:r w:rsidRPr="00173CE7">
        <w:rPr>
          <w:rFonts w:hAnsi="Times New Roman" w:ascii="Times New Roman"/>
        </w:rPr>
        <w:t>osporio tražbinu prvog višeg isplatnog reda  vjerovnika  REPUBLIKE HRVATSKE ( 10 i 11 ) u iznosu od  248.020,72 kn</w:t>
      </w:r>
      <w:r w:rsidR="000626C1">
        <w:rPr>
          <w:rFonts w:hAnsi="Times New Roman" w:ascii="Times New Roman"/>
        </w:rPr>
        <w:t xml:space="preserve"> uz obrazloženje da su sve plaće radnicima obračunate i plaćene, pa da nema razloga za naplatu istog.</w:t>
      </w:r>
    </w:p>
    <w:p w:rsidRDefault="00CA7140" w:rsidP="00CA7140" w:rsidR="00173CE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za tražbinu</w:t>
      </w:r>
      <w:r w:rsidRPr="00CA714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vjerovnika prvog višeg isplatnog reda u iznosu od </w:t>
      </w:r>
      <w:r w:rsidRPr="00173CE7">
        <w:rPr>
          <w:rFonts w:hAnsi="Times New Roman" w:ascii="Times New Roman"/>
          <w:bCs/>
          <w:color w:val="000000"/>
        </w:rPr>
        <w:t>32.503,08 kn</w:t>
      </w:r>
      <w:r>
        <w:rPr>
          <w:rFonts w:hAnsi="Times New Roman" w:ascii="Times New Roman"/>
        </w:rPr>
        <w:t xml:space="preserve"> postoje ovršne isprave, valjalo je na parnicu uputiti osporavatelja  </w:t>
      </w:r>
      <w:r w:rsidRPr="00E346F8">
        <w:rPr>
          <w:rFonts w:hAnsi="Times New Roman" w:ascii="Times New Roman"/>
        </w:rPr>
        <w:t>da dokaže osnovanost svoga osporavanja sukladno odredbi članka 177. stavak 3. i članka 178. stavak 4. i stavak 6. SZ</w:t>
      </w:r>
      <w:r>
        <w:rPr>
          <w:rFonts w:hAnsi="Times New Roman" w:ascii="Times New Roman"/>
        </w:rPr>
        <w:t xml:space="preserve">, dok je vjerovnik </w:t>
      </w:r>
      <w:r w:rsidR="00173CE7" w:rsidRPr="00173CE7">
        <w:rPr>
          <w:rFonts w:hAnsi="Times New Roman" w:ascii="Times New Roman"/>
        </w:rPr>
        <w:t>REPUBLIKA HRVATSKA (</w:t>
      </w:r>
      <w:r>
        <w:rPr>
          <w:rFonts w:hAnsi="Times New Roman" w:ascii="Times New Roman"/>
        </w:rPr>
        <w:t xml:space="preserve"> 10 i 11 </w:t>
      </w:r>
      <w:r w:rsidR="00173CE7" w:rsidRPr="00173CE7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upućen na parnicu radi utvrđenja tražbine prvog višeg isplatnog reda u iznosu od </w:t>
      </w:r>
      <w:r w:rsidR="00173CE7" w:rsidRPr="00173CE7">
        <w:rPr>
          <w:rFonts w:hAnsi="Times New Roman" w:ascii="Times New Roman"/>
        </w:rPr>
        <w:t xml:space="preserve">215.517,64 kn, </w:t>
      </w:r>
      <w:r w:rsidR="00E346F8" w:rsidRPr="00E346F8">
        <w:rPr>
          <w:rFonts w:hAnsi="Times New Roman" w:ascii="Times New Roman"/>
        </w:rPr>
        <w:t>temeljem odredbi članka 177. stavak 3. i članka 178. stavak 1. i  6.  SZ uputiti na parnicu radi utvrđivanja osporene tražbine.</w:t>
      </w:r>
    </w:p>
    <w:p w:rsidRDefault="00E346F8" w:rsidP="00173CE7" w:rsidR="00E346F8">
      <w:pPr>
        <w:rPr>
          <w:rFonts w:hAnsi="Times New Roman" w:ascii="Times New Roman"/>
        </w:rPr>
      </w:pPr>
    </w:p>
    <w:p w:rsidRDefault="00173CE7" w:rsidP="00E346F8" w:rsidR="00E346F8" w:rsidRPr="00E346F8">
      <w:pPr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2. </w:t>
      </w:r>
      <w:r w:rsidRPr="00E346F8">
        <w:rPr>
          <w:rFonts w:hAnsi="Times New Roman" w:ascii="Times New Roman"/>
        </w:rPr>
        <w:tab/>
        <w:t>Stečajni upravitelj je osporio tražbin</w:t>
      </w:r>
      <w:r w:rsidR="00A322FC">
        <w:rPr>
          <w:rFonts w:hAnsi="Times New Roman" w:ascii="Times New Roman"/>
        </w:rPr>
        <w:t>u</w:t>
      </w:r>
      <w:r w:rsidRPr="00E346F8">
        <w:rPr>
          <w:rFonts w:hAnsi="Times New Roman" w:ascii="Times New Roman"/>
        </w:rPr>
        <w:t xml:space="preserve"> drugog višeg isplatnog reda,  vjerovnika AS INTERIJERI d.o.o. Zagreb, Resnički put 55, OIB: 60694690625 ( 2 ) u iznosu od 160.250,00 kn</w:t>
      </w:r>
      <w:r w:rsidR="00E346F8" w:rsidRPr="00E346F8">
        <w:rPr>
          <w:rFonts w:hAnsi="Times New Roman" w:ascii="Times New Roman"/>
        </w:rPr>
        <w:t xml:space="preserve"> uz obrazloženje da osporava osnov i visinu tražbine, budući ista ne proizlazi iz dokaza koje je podnio vjerovnik uz prijavu tražbina.</w:t>
      </w:r>
    </w:p>
    <w:p w:rsidRDefault="00E346F8" w:rsidP="00CA7140" w:rsidR="00173CE7">
      <w:pPr>
        <w:ind w:firstLine="708"/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>Valjalo je stoga vjerovnika temeljem odredbi članka 177. stavak 3. i članka 178. stavak 1. i  6.  SZ uputiti na parnicu radi utvrđivanja osporene tražbine.</w:t>
      </w:r>
    </w:p>
    <w:p w:rsidRDefault="00E346F8" w:rsidP="00173CE7" w:rsidR="00E346F8">
      <w:pPr>
        <w:jc w:val="both"/>
        <w:rPr>
          <w:rFonts w:hAnsi="Times New Roman" w:ascii="Times New Roman"/>
        </w:rPr>
      </w:pPr>
    </w:p>
    <w:p w:rsidRDefault="00173CE7" w:rsidP="00173CE7" w:rsidR="00173C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9D13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9D1313">
        <w:rPr>
          <w:rFonts w:hAnsi="Times New Roman" w:ascii="Times New Roman"/>
        </w:rPr>
        <w:t xml:space="preserve">Stečajni upravitelj je osporio tražbine drugog višeg isplatnog reda </w:t>
      </w:r>
      <w:r>
        <w:rPr>
          <w:rFonts w:hAnsi="Times New Roman" w:ascii="Times New Roman"/>
        </w:rPr>
        <w:t xml:space="preserve">vjerovnika </w:t>
      </w:r>
      <w:r w:rsidRPr="009D1313">
        <w:rPr>
          <w:rFonts w:hAnsi="Times New Roman" w:ascii="Times New Roman"/>
        </w:rPr>
        <w:t>STIP</w:t>
      </w:r>
      <w:r>
        <w:rPr>
          <w:rFonts w:hAnsi="Times New Roman" w:ascii="Times New Roman"/>
        </w:rPr>
        <w:t>E</w:t>
      </w:r>
      <w:r w:rsidRPr="009D1313">
        <w:rPr>
          <w:rFonts w:hAnsi="Times New Roman" w:ascii="Times New Roman"/>
        </w:rPr>
        <w:t xml:space="preserve"> DAVIDOVIĆ</w:t>
      </w:r>
      <w:r>
        <w:rPr>
          <w:rFonts w:hAnsi="Times New Roman" w:ascii="Times New Roman"/>
        </w:rPr>
        <w:t>A</w:t>
      </w:r>
      <w:r w:rsidRPr="009D1313">
        <w:rPr>
          <w:rFonts w:hAnsi="Times New Roman" w:ascii="Times New Roman"/>
        </w:rPr>
        <w:t>, Zagreb, Resnički put 55, OIB: 21872820456 ( 4 )</w:t>
      </w:r>
      <w:r>
        <w:rPr>
          <w:rFonts w:hAnsi="Times New Roman" w:ascii="Times New Roman"/>
        </w:rPr>
        <w:t xml:space="preserve"> u iznosu od</w:t>
      </w:r>
      <w:r w:rsidRPr="009D1313">
        <w:rPr>
          <w:rFonts w:hAnsi="Times New Roman" w:ascii="Times New Roman"/>
        </w:rPr>
        <w:t xml:space="preserve"> 1.100.257,30 </w:t>
      </w:r>
      <w:r w:rsidRPr="009D1313">
        <w:rPr>
          <w:rFonts w:hAnsi="Times New Roman" w:ascii="Times New Roman"/>
        </w:rPr>
        <w:lastRenderedPageBreak/>
        <w:t>kn</w:t>
      </w:r>
      <w:r w:rsidR="00E346F8">
        <w:rPr>
          <w:rFonts w:hAnsi="Times New Roman" w:ascii="Times New Roman"/>
        </w:rPr>
        <w:t xml:space="preserve"> </w:t>
      </w:r>
      <w:r w:rsidR="00E346F8" w:rsidRPr="00E346F8">
        <w:rPr>
          <w:rFonts w:hAnsi="Times New Roman" w:ascii="Times New Roman"/>
        </w:rPr>
        <w:t>navodeći da ističe prigovor promašena pasivne legitimacije, budući iz dostavljenih dokaza proizlazi da je vjerovnik bio u poslovnom odnosu s fizičkim osobama, a ne dužnikom.</w:t>
      </w:r>
    </w:p>
    <w:p w:rsidRDefault="00173CE7" w:rsidP="00173CE7" w:rsidR="00173CE7">
      <w:pPr>
        <w:jc w:val="both"/>
        <w:rPr>
          <w:rFonts w:hAnsi="Times New Roman" w:ascii="Times New Roman"/>
        </w:rPr>
      </w:pPr>
    </w:p>
    <w:p w:rsidRDefault="00E346F8" w:rsidP="00E346F8" w:rsidR="00173CE7" w:rsidRPr="009D1313">
      <w:pPr>
        <w:ind w:firstLine="708"/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>Valjalo je stoga vjerovnika temeljem odredbi članka 177. stavak 3. i članka 178. stavak 1. i  6.  SZ uputiti na parnicu radi utvrđivanja osporene tražbine.</w:t>
      </w:r>
    </w:p>
    <w:p w:rsidRDefault="00E346F8" w:rsidP="00173CE7" w:rsidR="00E346F8">
      <w:pPr>
        <w:jc w:val="both"/>
        <w:rPr>
          <w:rFonts w:hAnsi="Times New Roman" w:ascii="Times New Roman"/>
        </w:rPr>
      </w:pPr>
    </w:p>
    <w:p w:rsidRDefault="00173CE7" w:rsidP="00E346F8" w:rsidR="00E346F8" w:rsidRPr="00FD5B37">
      <w:pPr>
        <w:pStyle w:val="Bezproreda"/>
        <w:jc w:val="both"/>
      </w:pPr>
      <w:r>
        <w:t xml:space="preserve">4.       </w:t>
      </w:r>
      <w:r w:rsidRPr="009D1313">
        <w:t xml:space="preserve">Stečajni upravitelj je osporio tražbine drugog višeg isplatnog reda,  </w:t>
      </w:r>
      <w:r>
        <w:t xml:space="preserve">vjerovnika </w:t>
      </w:r>
      <w:r w:rsidRPr="009D1313">
        <w:t>UNIQUA poslovni centar Korzo d.o.o. Rijeka, Korzo 11, OIB: 44804902373  ( 13 )</w:t>
      </w:r>
      <w:r>
        <w:t xml:space="preserve"> u iznosu od </w:t>
      </w:r>
      <w:r w:rsidRPr="009D1313">
        <w:t>3.205.267,07 kn</w:t>
      </w:r>
      <w:r w:rsidR="00E346F8">
        <w:t xml:space="preserve"> </w:t>
      </w:r>
      <w:r w:rsidR="00E346F8" w:rsidRPr="00FD5B37">
        <w:t>uz obrazloženje da</w:t>
      </w:r>
      <w:r w:rsidR="00E346F8">
        <w:t xml:space="preserve"> </w:t>
      </w:r>
      <w:r w:rsidR="00E346F8" w:rsidRPr="00FD5B37">
        <w:t xml:space="preserve"> </w:t>
      </w:r>
      <w:r w:rsidR="00E346F8">
        <w:t>osporava osnov i visinu tražbine budući stečajni dužnik, od dana otvaranja stečaja nije sklopio bilo kakav ugovor s vjerovnikom pa tako ni Ugovor označen u računu broj 21/P1/1 od 1. veljače 2016.</w:t>
      </w:r>
    </w:p>
    <w:p w:rsidRDefault="00E346F8" w:rsidP="00E346F8" w:rsidR="00173CE7">
      <w:pPr>
        <w:ind w:firstLine="708"/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>Valjalo je stoga vjerovnika temeljem odredbi članka 177. stavak 3. i članka 178. stavak 1. i  6.  SZ uputiti na parnicu radi utvrđivanja osporene tražbine.</w:t>
      </w:r>
    </w:p>
    <w:p w:rsidRDefault="00E346F8" w:rsidP="00173CE7" w:rsidR="00E346F8">
      <w:pPr>
        <w:jc w:val="both"/>
        <w:rPr>
          <w:rFonts w:hAnsi="Times New Roman" w:ascii="Times New Roman"/>
        </w:rPr>
      </w:pPr>
    </w:p>
    <w:p w:rsidRDefault="00173CE7" w:rsidP="00173CE7" w:rsidR="00B82A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Pr="009D1313">
        <w:rPr>
          <w:rFonts w:hAnsi="Times New Roman" w:ascii="Times New Roman"/>
        </w:rPr>
        <w:t>.</w:t>
      </w:r>
      <w:r w:rsidRPr="009D1313">
        <w:rPr>
          <w:rFonts w:hAnsi="Times New Roman" w:ascii="Times New Roman"/>
        </w:rPr>
        <w:tab/>
        <w:t xml:space="preserve">Vjerovnik   Stipo Davidović iz Zagreba Resnički put 55 ( OIB 21872820456 ) tražbinu </w:t>
      </w:r>
      <w:r>
        <w:rPr>
          <w:rFonts w:hAnsi="Times New Roman" w:ascii="Times New Roman"/>
        </w:rPr>
        <w:t xml:space="preserve">drugog </w:t>
      </w:r>
      <w:r w:rsidRPr="009D1313">
        <w:rPr>
          <w:rFonts w:hAnsi="Times New Roman" w:ascii="Times New Roman"/>
        </w:rPr>
        <w:t xml:space="preserve">višeg isplatnog reda </w:t>
      </w:r>
      <w:r>
        <w:rPr>
          <w:rFonts w:hAnsi="Times New Roman" w:ascii="Times New Roman"/>
        </w:rPr>
        <w:t xml:space="preserve">vjerovnika </w:t>
      </w:r>
      <w:r w:rsidRPr="009D1313">
        <w:rPr>
          <w:rFonts w:hAnsi="Times New Roman" w:ascii="Times New Roman"/>
        </w:rPr>
        <w:t xml:space="preserve">REPUBLIKA HRVATSKA  ( 10 i 11 ) </w:t>
      </w:r>
      <w:r>
        <w:rPr>
          <w:rFonts w:hAnsi="Times New Roman" w:ascii="Times New Roman"/>
        </w:rPr>
        <w:t xml:space="preserve">u iznosu od   </w:t>
      </w:r>
      <w:r w:rsidRPr="009D1313">
        <w:rPr>
          <w:rFonts w:hAnsi="Times New Roman" w:ascii="Times New Roman"/>
        </w:rPr>
        <w:t>1.454.208,62  kn</w:t>
      </w:r>
      <w:r w:rsidR="000626C1">
        <w:rPr>
          <w:rFonts w:hAnsi="Times New Roman" w:ascii="Times New Roman"/>
        </w:rPr>
        <w:t xml:space="preserve"> uz obrazloženje da </w:t>
      </w:r>
      <w:r w:rsidR="00B82A4B">
        <w:rPr>
          <w:rFonts w:hAnsi="Times New Roman" w:ascii="Times New Roman"/>
        </w:rPr>
        <w:t>s</w:t>
      </w:r>
      <w:r w:rsidR="000626C1">
        <w:rPr>
          <w:rFonts w:hAnsi="Times New Roman" w:ascii="Times New Roman"/>
        </w:rPr>
        <w:t xml:space="preserve">e </w:t>
      </w:r>
      <w:r w:rsidR="00B82A4B">
        <w:rPr>
          <w:rFonts w:hAnsi="Times New Roman" w:ascii="Times New Roman"/>
        </w:rPr>
        <w:t>na bazi pogrešnog izračuna duga u kraćem razdoblju stanje duga i izdanih faktura znatno izmijenilo, da je podnijeta žalba na rješenje te da se očekuje drugostupanjsko rješenje.</w:t>
      </w:r>
    </w:p>
    <w:p w:rsidRDefault="00CA7140" w:rsidP="00CA7140" w:rsidR="00CA714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za tražbinu</w:t>
      </w:r>
      <w:r w:rsidRPr="00CA714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vjerovnika </w:t>
      </w:r>
      <w:r w:rsidR="00A322FC">
        <w:rPr>
          <w:rFonts w:hAnsi="Times New Roman" w:ascii="Times New Roman"/>
        </w:rPr>
        <w:t xml:space="preserve">tog </w:t>
      </w:r>
      <w:r>
        <w:rPr>
          <w:rFonts w:hAnsi="Times New Roman" w:ascii="Times New Roman"/>
        </w:rPr>
        <w:t xml:space="preserve">drugog višeg isplatnog reda u iznosu od </w:t>
      </w:r>
      <w:r w:rsidRPr="00173CE7">
        <w:rPr>
          <w:rFonts w:hAnsi="Times New Roman" w:ascii="Times New Roman"/>
          <w:bCs/>
          <w:color w:val="000000"/>
        </w:rPr>
        <w:t>178.450,43 kn</w:t>
      </w:r>
      <w:r>
        <w:rPr>
          <w:rFonts w:hAnsi="Times New Roman" w:ascii="Times New Roman"/>
        </w:rPr>
        <w:t xml:space="preserve"> postoje ovršne isprave, valjalo je na parnicu uputiti osporavatelja  </w:t>
      </w:r>
      <w:r w:rsidRPr="00E346F8">
        <w:rPr>
          <w:rFonts w:hAnsi="Times New Roman" w:ascii="Times New Roman"/>
        </w:rPr>
        <w:t>da dokaže osnovanost svoga osporavanja sukladno odredbi članka 177. stavak 3. i članka 178. stavak 4. i stavak 6. SZ</w:t>
      </w:r>
      <w:r>
        <w:rPr>
          <w:rFonts w:hAnsi="Times New Roman" w:ascii="Times New Roman"/>
        </w:rPr>
        <w:t xml:space="preserve">, dok je vjerovnik </w:t>
      </w:r>
      <w:r w:rsidRPr="00173CE7">
        <w:rPr>
          <w:rFonts w:hAnsi="Times New Roman" w:ascii="Times New Roman"/>
        </w:rPr>
        <w:t>REPUBLIKA HRVATSKA (</w:t>
      </w:r>
      <w:r>
        <w:rPr>
          <w:rFonts w:hAnsi="Times New Roman" w:ascii="Times New Roman"/>
        </w:rPr>
        <w:t xml:space="preserve"> 10 i 11 </w:t>
      </w:r>
      <w:r w:rsidRPr="00173CE7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upućen na parnicu radi utvrđenja tražbine </w:t>
      </w:r>
      <w:r w:rsidR="009D63F7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 xml:space="preserve">višeg isplatnog reda u iznosu od </w:t>
      </w:r>
      <w:r w:rsidR="009D63F7" w:rsidRPr="00173CE7">
        <w:rPr>
          <w:rFonts w:hAnsi="Times New Roman" w:ascii="Times New Roman"/>
        </w:rPr>
        <w:t>1.275.758,19</w:t>
      </w:r>
      <w:r w:rsidR="009D63F7">
        <w:rPr>
          <w:rFonts w:hAnsi="Times New Roman" w:ascii="Times New Roman"/>
        </w:rPr>
        <w:t xml:space="preserve"> </w:t>
      </w:r>
      <w:r w:rsidR="009D63F7" w:rsidRPr="00173CE7">
        <w:rPr>
          <w:rFonts w:hAnsi="Times New Roman" w:ascii="Times New Roman"/>
        </w:rPr>
        <w:t>kn</w:t>
      </w:r>
      <w:r w:rsidRPr="00173CE7">
        <w:rPr>
          <w:rFonts w:hAnsi="Times New Roman" w:ascii="Times New Roman"/>
        </w:rPr>
        <w:t xml:space="preserve">, </w:t>
      </w:r>
      <w:r w:rsidRPr="00E346F8">
        <w:rPr>
          <w:rFonts w:hAnsi="Times New Roman" w:ascii="Times New Roman"/>
        </w:rPr>
        <w:t>temeljem odredbi članka 177. stavak 3. i članka 178. stavak 1. i  6.  SZ uputiti na parnicu radi utvrđivanja osporene tražbine.</w:t>
      </w:r>
    </w:p>
    <w:p w:rsidRDefault="00173CE7" w:rsidP="00173CE7" w:rsidR="00015F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     </w:t>
      </w:r>
      <w:r w:rsidRPr="009D1313">
        <w:rPr>
          <w:rFonts w:hAnsi="Times New Roman" w:ascii="Times New Roman"/>
        </w:rPr>
        <w:t>Vjerovnik Stipo Davidović iz Zagreba Resnički put 55 ( OIB 21872820456 )</w:t>
      </w:r>
      <w:r w:rsidR="00A322FC">
        <w:rPr>
          <w:rFonts w:hAnsi="Times New Roman" w:ascii="Times New Roman"/>
        </w:rPr>
        <w:t xml:space="preserve"> je osporio </w:t>
      </w:r>
      <w:r w:rsidRPr="009D1313">
        <w:rPr>
          <w:rFonts w:hAnsi="Times New Roman" w:ascii="Times New Roman"/>
        </w:rPr>
        <w:t xml:space="preserve">tražbinu </w:t>
      </w:r>
      <w:r>
        <w:rPr>
          <w:rFonts w:hAnsi="Times New Roman" w:ascii="Times New Roman"/>
        </w:rPr>
        <w:t xml:space="preserve">drugog </w:t>
      </w:r>
      <w:r w:rsidRPr="009D1313">
        <w:rPr>
          <w:rFonts w:hAnsi="Times New Roman" w:ascii="Times New Roman"/>
        </w:rPr>
        <w:t xml:space="preserve">višeg isplatnog reda </w:t>
      </w:r>
      <w:r>
        <w:rPr>
          <w:rFonts w:hAnsi="Times New Roman" w:ascii="Times New Roman"/>
        </w:rPr>
        <w:t>vjerovnika</w:t>
      </w:r>
      <w:r w:rsidRPr="009D1313">
        <w:rPr>
          <w:rFonts w:hAnsi="Times New Roman" w:ascii="Times New Roman"/>
        </w:rPr>
        <w:t xml:space="preserve"> UNIQUA poslovni centar Korzo d.o.o. Rijeka, Korzo 11, OIB: 44804902373  ( 13 ) </w:t>
      </w:r>
      <w:r>
        <w:rPr>
          <w:rFonts w:hAnsi="Times New Roman" w:ascii="Times New Roman"/>
        </w:rPr>
        <w:t xml:space="preserve">u iznosu od </w:t>
      </w:r>
      <w:r w:rsidRPr="009D1313">
        <w:rPr>
          <w:rFonts w:hAnsi="Times New Roman" w:ascii="Times New Roman"/>
        </w:rPr>
        <w:t xml:space="preserve"> </w:t>
      </w:r>
      <w:r w:rsidR="00A322FC">
        <w:rPr>
          <w:rFonts w:hAnsi="Times New Roman" w:ascii="Times New Roman"/>
        </w:rPr>
        <w:t>9</w:t>
      </w:r>
      <w:r w:rsidRPr="009D1313">
        <w:rPr>
          <w:rFonts w:hAnsi="Times New Roman" w:ascii="Times New Roman"/>
        </w:rPr>
        <w:t>14.475,69 kn</w:t>
      </w:r>
      <w:r w:rsidR="00B82A4B">
        <w:rPr>
          <w:rFonts w:hAnsi="Times New Roman" w:ascii="Times New Roman"/>
        </w:rPr>
        <w:t xml:space="preserve"> </w:t>
      </w:r>
      <w:r w:rsidR="00015FEB">
        <w:rPr>
          <w:rFonts w:hAnsi="Times New Roman" w:ascii="Times New Roman"/>
        </w:rPr>
        <w:t xml:space="preserve">uz obrazloženje da se </w:t>
      </w:r>
      <w:r w:rsidR="00B82A4B">
        <w:rPr>
          <w:rFonts w:hAnsi="Times New Roman" w:ascii="Times New Roman"/>
        </w:rPr>
        <w:t xml:space="preserve"> </w:t>
      </w:r>
      <w:r w:rsidR="00B662BD">
        <w:rPr>
          <w:rFonts w:hAnsi="Times New Roman" w:ascii="Times New Roman"/>
        </w:rPr>
        <w:t xml:space="preserve">radilo o zajedničkom projektu </w:t>
      </w:r>
      <w:r w:rsidR="00015FEB">
        <w:rPr>
          <w:rFonts w:hAnsi="Times New Roman" w:ascii="Times New Roman"/>
        </w:rPr>
        <w:t>dužnika i vjerovnika, ulaga</w:t>
      </w:r>
      <w:r w:rsidR="00B662BD">
        <w:rPr>
          <w:rFonts w:hAnsi="Times New Roman" w:ascii="Times New Roman"/>
        </w:rPr>
        <w:t>nj</w:t>
      </w:r>
      <w:r w:rsidR="00015FEB">
        <w:rPr>
          <w:rFonts w:hAnsi="Times New Roman" w:ascii="Times New Roman"/>
        </w:rPr>
        <w:t>u</w:t>
      </w:r>
      <w:r w:rsidR="00B662BD">
        <w:rPr>
          <w:rFonts w:hAnsi="Times New Roman" w:ascii="Times New Roman"/>
        </w:rPr>
        <w:t xml:space="preserve"> u prostor u iznosu od 500.000,00 EUR-a </w:t>
      </w:r>
      <w:r w:rsidR="00015FEB">
        <w:rPr>
          <w:rFonts w:hAnsi="Times New Roman" w:ascii="Times New Roman"/>
        </w:rPr>
        <w:t xml:space="preserve">na </w:t>
      </w:r>
      <w:r w:rsidR="00B662BD">
        <w:rPr>
          <w:rFonts w:hAnsi="Times New Roman" w:ascii="Times New Roman"/>
        </w:rPr>
        <w:t xml:space="preserve">korištenje </w:t>
      </w:r>
      <w:r w:rsidR="00015FEB">
        <w:rPr>
          <w:rFonts w:hAnsi="Times New Roman" w:ascii="Times New Roman"/>
        </w:rPr>
        <w:t xml:space="preserve"> </w:t>
      </w:r>
      <w:r w:rsidR="00B662BD">
        <w:rPr>
          <w:rFonts w:hAnsi="Times New Roman" w:ascii="Times New Roman"/>
        </w:rPr>
        <w:t xml:space="preserve">10 godina, da je dužnik uložio 150.000,00 EUR-a, </w:t>
      </w:r>
      <w:r w:rsidR="00015FEB">
        <w:rPr>
          <w:rFonts w:hAnsi="Times New Roman" w:ascii="Times New Roman"/>
        </w:rPr>
        <w:t xml:space="preserve">a da je </w:t>
      </w:r>
      <w:r w:rsidR="00B662BD">
        <w:rPr>
          <w:rFonts w:hAnsi="Times New Roman" w:ascii="Times New Roman"/>
        </w:rPr>
        <w:t xml:space="preserve">  </w:t>
      </w:r>
      <w:r w:rsidR="00015FEB">
        <w:rPr>
          <w:rFonts w:hAnsi="Times New Roman" w:ascii="Times New Roman"/>
        </w:rPr>
        <w:t xml:space="preserve">ugovor otkazan nakon dvije godine, pa stoga da bi vjerovnik bio u obvezni naknaditi štetu dužniku. </w:t>
      </w:r>
    </w:p>
    <w:p w:rsidRDefault="00E346F8" w:rsidP="00173CE7" w:rsidR="00173CE7" w:rsidRPr="009D1313">
      <w:pPr>
        <w:ind w:firstLine="708"/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>Valjalo je stoga vjerovnika temeljem odredbi članka 177. stavak 3. i članka 178. stavak 1. i  6.  SZ uputiti na parnicu radi utvrđivanja osporene tražbine.</w:t>
      </w:r>
    </w:p>
    <w:p w:rsidRDefault="008D0605" w:rsidP="008D0605" w:rsidR="008D0605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jc w:val="center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Rijeci, </w:t>
      </w:r>
      <w:r w:rsidR="00144B3B">
        <w:rPr>
          <w:rFonts w:hAnsi="Times New Roman" w:ascii="Times New Roman"/>
        </w:rPr>
        <w:t>16</w:t>
      </w:r>
      <w:r w:rsidRPr="00E346F8">
        <w:rPr>
          <w:rFonts w:hAnsi="Times New Roman" w:ascii="Times New Roman"/>
        </w:rPr>
        <w:t>. ožujka  2016.</w:t>
      </w: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ind w:left="7080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Stečajni sudac  </w:t>
      </w:r>
    </w:p>
    <w:p w:rsidRDefault="00E346F8" w:rsidP="00E346F8" w:rsidR="00E346F8" w:rsidRPr="00E346F8">
      <w:pPr>
        <w:ind w:left="7080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Liljana Ugrin    </w:t>
      </w: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POUKA O PRAVOM LIJEKU </w:t>
      </w:r>
    </w:p>
    <w:p w:rsidRDefault="00E346F8" w:rsidP="00E346F8" w:rsidR="00E346F8" w:rsidRPr="00E346F8">
      <w:pPr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 </w:t>
      </w:r>
    </w:p>
    <w:p w:rsidRDefault="00E346F8" w:rsidP="00E346F8" w:rsidR="00E346F8" w:rsidRPr="00E346F8">
      <w:pPr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t xml:space="preserve">         Protiv  ovog  rješenja  pravo  na  žalbu  ima  stečajni   upravitelj  i svaki vjerovnik u dijelu koji se  tiče  njegove  prijavljene tražbine i tražbine koju je osporio  (članak 177.  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E346F8" w:rsidP="00E346F8" w:rsidR="00E346F8" w:rsidRPr="00E346F8">
      <w:pPr>
        <w:jc w:val="both"/>
        <w:rPr>
          <w:rFonts w:hAnsi="Times New Roman" w:ascii="Times New Roman"/>
        </w:rPr>
      </w:pPr>
      <w:r w:rsidRPr="00E346F8">
        <w:rPr>
          <w:rFonts w:hAnsi="Times New Roman" w:ascii="Times New Roman"/>
        </w:rPr>
        <w:lastRenderedPageBreak/>
        <w:t xml:space="preserve">Žalba izjavljena protiv rješenja o upućivanju u parnicu bez utjecaja je na ostavljeni rok za upućivanje u parnicu ( članak 178. stavak 6. SZ). </w:t>
      </w: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E346F8" w:rsidP="00E346F8" w:rsidR="00E346F8" w:rsidRPr="00E346F8">
      <w:pPr>
        <w:jc w:val="both"/>
        <w:rPr>
          <w:rFonts w:hAnsi="Times New Roman" w:ascii="Times New Roman"/>
        </w:rPr>
      </w:pPr>
    </w:p>
    <w:p w:rsidRDefault="00AE1351" w:rsidP="00AE1351" w:rsidR="00AE1351" w:rsidRPr="00E346F8">
      <w:pPr>
        <w:jc w:val="both"/>
        <w:rPr>
          <w:rFonts w:hAnsi="Times New Roman" w:ascii="Times New Roman"/>
        </w:rPr>
      </w:pPr>
    </w:p>
    <w:sectPr w:rsidR="00AE1351" w:rsidRPr="00E346F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8B8" w:rsidR="009648B8">
      <w:r>
        <w:separator/>
      </w:r>
    </w:p>
  </w:endnote>
  <w:endnote w:id="0" w:type="continuationSeparator">
    <w:p w:rsidRDefault="009648B8" w:rsidR="0096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E8" w:rsidP="001C6976" w:rsidR="00F038E8" w:rsidRPr="00A322FC">
    <w:pPr>
      <w:pStyle w:val="Podnoje"/>
      <w:jc w:val="center"/>
      <w:rPr>
        <w:rFonts w:hAnsi="Times New Roman" w:ascii="Times New Roman"/>
      </w:rPr>
    </w:pPr>
    <w:r w:rsidRPr="00A322FC">
      <w:rPr>
        <w:rStyle w:val="Brojstranice"/>
        <w:rFonts w:hAnsi="Times New Roman" w:ascii="Times New Roman"/>
      </w:rPr>
      <w:fldChar w:fldCharType="begin"/>
    </w:r>
    <w:r w:rsidRPr="00A322FC">
      <w:rPr>
        <w:rStyle w:val="Brojstranice"/>
        <w:rFonts w:hAnsi="Times New Roman" w:ascii="Times New Roman"/>
      </w:rPr>
      <w:instrText xml:space="preserve"> PAGE </w:instrText>
    </w:r>
    <w:r w:rsidRPr="00A322FC">
      <w:rPr>
        <w:rStyle w:val="Brojstranice"/>
        <w:rFonts w:hAnsi="Times New Roman" w:ascii="Times New Roman"/>
      </w:rPr>
      <w:fldChar w:fldCharType="separate"/>
    </w:r>
    <w:r w:rsidR="00E2486E">
      <w:rPr>
        <w:rStyle w:val="Brojstranice"/>
        <w:rFonts w:hAnsi="Times New Roman" w:ascii="Times New Roman"/>
        <w:noProof/>
      </w:rPr>
      <w:t>1</w:t>
    </w:r>
    <w:r w:rsidRPr="00A322FC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8B8" w:rsidR="009648B8">
      <w:r>
        <w:separator/>
      </w:r>
    </w:p>
  </w:footnote>
  <w:footnote w:id="0" w:type="continuationSeparator">
    <w:p w:rsidRDefault="009648B8" w:rsidR="009648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8E8" w:rsidP="00347CB7" w:rsidR="00F038E8" w:rsidRPr="003731B6">
    <w:pPr>
      <w:jc w:val="right"/>
      <w:rPr>
        <w:rFonts w:hAnsi="Times New Roman" w:ascii="Times New Roman"/>
      </w:rPr>
    </w:pPr>
    <w:r w:rsidRPr="003731B6">
      <w:rPr>
        <w:rFonts w:hAnsi="Times New Roman" w:ascii="Times New Roman"/>
      </w:rPr>
      <w:t>Posl</w:t>
    </w:r>
    <w:r w:rsidR="0018127E">
      <w:rPr>
        <w:rFonts w:hAnsi="Times New Roman" w:ascii="Times New Roman"/>
      </w:rPr>
      <w:t xml:space="preserve">ovni </w:t>
    </w:r>
    <w:r w:rsidRPr="003731B6">
      <w:rPr>
        <w:rFonts w:hAnsi="Times New Roman" w:ascii="Times New Roman"/>
      </w:rPr>
      <w:t>broj 7 St-</w:t>
    </w:r>
    <w:r w:rsidR="00D41D1A" w:rsidRPr="003731B6">
      <w:rPr>
        <w:rFonts w:hAnsi="Times New Roman" w:ascii="Times New Roman"/>
      </w:rPr>
      <w:t>164</w:t>
    </w:r>
    <w:r w:rsidRPr="003731B6">
      <w:rPr>
        <w:rFonts w:hAnsi="Times New Roman" w:ascii="Times New Roman"/>
      </w:rPr>
      <w:t>/1</w:t>
    </w:r>
    <w:r w:rsidR="00D41D1A" w:rsidRPr="003731B6">
      <w:rPr>
        <w:rFonts w:hAnsi="Times New Roman" w:ascii="Times New Roman"/>
      </w:rPr>
      <w:t>4</w:t>
    </w:r>
    <w:r w:rsidRPr="003731B6">
      <w:rPr>
        <w:rFonts w:hAnsi="Times New Roman" w:ascii="Times New Roman"/>
      </w:rPr>
      <w:t>-</w:t>
    </w:r>
    <w:r w:rsidR="0028625C">
      <w:rPr>
        <w:rFonts w:hAnsi="Times New Roman" w:ascii="Times New Roman"/>
      </w:rPr>
      <w:t>52</w:t>
    </w:r>
  </w:p>
  <w:p w:rsidRDefault="00F038E8" w:rsidP="00347CB7" w:rsidR="00F038E8" w:rsidRPr="00347C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B77F7"/>
    <w:multiLevelType w:val="hybridMultilevel"/>
    <w:tmpl w:val="9594FB04"/>
    <w:lvl w:tplc="966E7C2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3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814D85"/>
    <w:multiLevelType w:val="hybridMultilevel"/>
    <w:tmpl w:val="1BE0BD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0B62FC"/>
    <w:multiLevelType w:val="hybridMultilevel"/>
    <w:tmpl w:val="5546D5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9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9"/>
  </w:num>
  <w:num w:numId="2">
    <w:abstractNumId w:val="2"/>
  </w:num>
  <w:num w:numId="3">
    <w:abstractNumId w:val="2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8"/>
  </w:num>
  <w:num w:numId="5">
    <w:abstractNumId w:val="8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5"/>
  </w:num>
  <w:num w:numId="7">
    <w:abstractNumId w:val="3"/>
  </w:num>
  <w:num w:numId="8">
    <w:abstractNumId w:val="1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15FEB"/>
    <w:rsid w:val="000218DD"/>
    <w:rsid w:val="000308B8"/>
    <w:rsid w:val="0005056A"/>
    <w:rsid w:val="000626C1"/>
    <w:rsid w:val="0009350B"/>
    <w:rsid w:val="000C1234"/>
    <w:rsid w:val="000F2B1A"/>
    <w:rsid w:val="00107363"/>
    <w:rsid w:val="0011083F"/>
    <w:rsid w:val="001133A3"/>
    <w:rsid w:val="00122E01"/>
    <w:rsid w:val="0013116F"/>
    <w:rsid w:val="00144B3B"/>
    <w:rsid w:val="00152EA0"/>
    <w:rsid w:val="00163047"/>
    <w:rsid w:val="001677F9"/>
    <w:rsid w:val="00173CE7"/>
    <w:rsid w:val="0018127E"/>
    <w:rsid w:val="00181659"/>
    <w:rsid w:val="001C6976"/>
    <w:rsid w:val="001E50EF"/>
    <w:rsid w:val="00200EDF"/>
    <w:rsid w:val="00237CC7"/>
    <w:rsid w:val="002454DE"/>
    <w:rsid w:val="00251A44"/>
    <w:rsid w:val="002642DA"/>
    <w:rsid w:val="00265BEA"/>
    <w:rsid w:val="002663EF"/>
    <w:rsid w:val="002754E1"/>
    <w:rsid w:val="00275554"/>
    <w:rsid w:val="0028625C"/>
    <w:rsid w:val="00292301"/>
    <w:rsid w:val="00296DC2"/>
    <w:rsid w:val="002F2D45"/>
    <w:rsid w:val="003027A9"/>
    <w:rsid w:val="00313D2D"/>
    <w:rsid w:val="00314B50"/>
    <w:rsid w:val="00341836"/>
    <w:rsid w:val="00347CB7"/>
    <w:rsid w:val="00355476"/>
    <w:rsid w:val="00356130"/>
    <w:rsid w:val="003731B6"/>
    <w:rsid w:val="003768B9"/>
    <w:rsid w:val="00391771"/>
    <w:rsid w:val="00395BD4"/>
    <w:rsid w:val="003D2552"/>
    <w:rsid w:val="003E386C"/>
    <w:rsid w:val="003F4058"/>
    <w:rsid w:val="003F5845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B1543"/>
    <w:rsid w:val="004B2E29"/>
    <w:rsid w:val="004B37DE"/>
    <w:rsid w:val="004B72C6"/>
    <w:rsid w:val="004D095E"/>
    <w:rsid w:val="004E6FEE"/>
    <w:rsid w:val="00504960"/>
    <w:rsid w:val="00507F1F"/>
    <w:rsid w:val="00525D19"/>
    <w:rsid w:val="00551BC3"/>
    <w:rsid w:val="00557FB9"/>
    <w:rsid w:val="00570DD0"/>
    <w:rsid w:val="00581EBC"/>
    <w:rsid w:val="005A2711"/>
    <w:rsid w:val="005A3EEF"/>
    <w:rsid w:val="005C5116"/>
    <w:rsid w:val="005C6C02"/>
    <w:rsid w:val="005F11D2"/>
    <w:rsid w:val="005F5A4C"/>
    <w:rsid w:val="006008BF"/>
    <w:rsid w:val="00630E94"/>
    <w:rsid w:val="006478D9"/>
    <w:rsid w:val="0067465C"/>
    <w:rsid w:val="00675293"/>
    <w:rsid w:val="006765D0"/>
    <w:rsid w:val="006A68A3"/>
    <w:rsid w:val="006E2DAF"/>
    <w:rsid w:val="006F4B9C"/>
    <w:rsid w:val="00701C42"/>
    <w:rsid w:val="0070246A"/>
    <w:rsid w:val="007125B5"/>
    <w:rsid w:val="0072584D"/>
    <w:rsid w:val="00742159"/>
    <w:rsid w:val="0075272D"/>
    <w:rsid w:val="0079294B"/>
    <w:rsid w:val="007933E1"/>
    <w:rsid w:val="007A133C"/>
    <w:rsid w:val="007C7E03"/>
    <w:rsid w:val="007D68DA"/>
    <w:rsid w:val="008132E5"/>
    <w:rsid w:val="008263B6"/>
    <w:rsid w:val="0083214A"/>
    <w:rsid w:val="008379B9"/>
    <w:rsid w:val="00853B94"/>
    <w:rsid w:val="0086186A"/>
    <w:rsid w:val="00861E1D"/>
    <w:rsid w:val="008A535B"/>
    <w:rsid w:val="008B53BB"/>
    <w:rsid w:val="008C7ABF"/>
    <w:rsid w:val="008D0605"/>
    <w:rsid w:val="008D684B"/>
    <w:rsid w:val="008E5105"/>
    <w:rsid w:val="008E6612"/>
    <w:rsid w:val="00920659"/>
    <w:rsid w:val="00946429"/>
    <w:rsid w:val="00961EC2"/>
    <w:rsid w:val="009648B8"/>
    <w:rsid w:val="009663D6"/>
    <w:rsid w:val="00972814"/>
    <w:rsid w:val="00976398"/>
    <w:rsid w:val="009A2AC2"/>
    <w:rsid w:val="009A6362"/>
    <w:rsid w:val="009D1313"/>
    <w:rsid w:val="009D13AD"/>
    <w:rsid w:val="009D143C"/>
    <w:rsid w:val="009D63F7"/>
    <w:rsid w:val="00A22E82"/>
    <w:rsid w:val="00A3107F"/>
    <w:rsid w:val="00A322FC"/>
    <w:rsid w:val="00A3704D"/>
    <w:rsid w:val="00AC4FAB"/>
    <w:rsid w:val="00AE1351"/>
    <w:rsid w:val="00AF1380"/>
    <w:rsid w:val="00B31B90"/>
    <w:rsid w:val="00B34558"/>
    <w:rsid w:val="00B54A39"/>
    <w:rsid w:val="00B62811"/>
    <w:rsid w:val="00B662BD"/>
    <w:rsid w:val="00B71C00"/>
    <w:rsid w:val="00B82A4B"/>
    <w:rsid w:val="00B927B2"/>
    <w:rsid w:val="00BA4948"/>
    <w:rsid w:val="00BA4C23"/>
    <w:rsid w:val="00BA4F1A"/>
    <w:rsid w:val="00BA5F6D"/>
    <w:rsid w:val="00BE0D63"/>
    <w:rsid w:val="00BE674E"/>
    <w:rsid w:val="00C04A4B"/>
    <w:rsid w:val="00C15085"/>
    <w:rsid w:val="00C4410B"/>
    <w:rsid w:val="00C54DD1"/>
    <w:rsid w:val="00C93CBE"/>
    <w:rsid w:val="00CA7140"/>
    <w:rsid w:val="00CD3442"/>
    <w:rsid w:val="00CF1C27"/>
    <w:rsid w:val="00D2121A"/>
    <w:rsid w:val="00D41D1A"/>
    <w:rsid w:val="00D57DFA"/>
    <w:rsid w:val="00D73DF5"/>
    <w:rsid w:val="00DA4030"/>
    <w:rsid w:val="00DF1E9E"/>
    <w:rsid w:val="00DF2A61"/>
    <w:rsid w:val="00DF2BB3"/>
    <w:rsid w:val="00DF3D1D"/>
    <w:rsid w:val="00DF4394"/>
    <w:rsid w:val="00E12237"/>
    <w:rsid w:val="00E15706"/>
    <w:rsid w:val="00E23B16"/>
    <w:rsid w:val="00E2486E"/>
    <w:rsid w:val="00E27822"/>
    <w:rsid w:val="00E30407"/>
    <w:rsid w:val="00E346F8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038E8"/>
    <w:rsid w:val="00F1056C"/>
    <w:rsid w:val="00F335BA"/>
    <w:rsid w:val="00F5234D"/>
    <w:rsid w:val="00F52602"/>
    <w:rsid w:val="00F65A36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Bezproreda" w:type="paragraph">
    <w:name w:val="No Spacing"/>
    <w:uiPriority w:val="1"/>
    <w:qFormat/>
    <w:rsid w:val="00972814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CA71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71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8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486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86E"/>
    <w:rPr>
      <w:rFonts w:hAnsi="Times New Roman" w:ascii="Times New Roman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86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86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Bezproreda" w:type="paragraph">
    <w:name w:val="No Spacing"/>
    <w:uiPriority w:val="1"/>
    <w:qFormat/>
    <w:rsid w:val="00972814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CA71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71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8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486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86E"/>
    <w:rPr>
      <w:rFonts w:ascii="Times New Roman" w:hAnsi="Times New Roman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86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86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St-164/2014</izvorni_sadrzaj>
    <derivirana_varijabla naziv="DomainObject.Predmet.OznakaBroj_1">St-164/2014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KLUB do.o.  Rijeka</izvorni_sadrzaj>
    <derivirana_varijabla naziv="DomainObject.Predmet.ProtustrankaFormated_1">  AS KLUB do.o.  Rijeka</derivirana_varijabla>
  </DomainObject.Predmet.ProtustrankaFormated>
  <DomainObject.Predmet.ProtustrankaFormatedOIB>
    <izvorni_sadrzaj>  AS KLUB do.o.  Rijeka, OIB 81305144514</izvorni_sadrzaj>
    <derivirana_varijabla naziv="DomainObject.Predmet.ProtustrankaFormatedOIB_1">  AS KLUB do.o.  Rijeka, OIB 81305144514</derivirana_varijabla>
  </DomainObject.Predmet.ProtustrankaFormatedOIB>
  <DomainObject.Predmet.ProtustrankaFormatedWithAdress>
    <izvorni_sadrzaj> AS KLUB do.o.  Rijeka, Korzo 11, 51000 Rijeka</izvorni_sadrzaj>
    <derivirana_varijabla naziv="DomainObject.Predmet.ProtustrankaFormatedWithAdress_1"> AS KLUB do.o.  Rijeka, Korzo 11, 51000 Rijeka</derivirana_varijabla>
  </DomainObject.Predmet.ProtustrankaFormatedWithAdress>
  <DomainObject.Predmet.ProtustrankaFormatedWithAdressOIB>
    <izvorni_sadrzaj> AS KLUB do.o.  Rijeka, OIB 81305144514, Korzo 11, 51000 Rijeka</izvorni_sadrzaj>
    <derivirana_varijabla naziv="DomainObject.Predmet.ProtustrankaFormatedWithAdressOIB_1"> AS KLUB do.o.  Rijeka, OIB 81305144514, Korzo 11, 51000 Rijeka</derivirana_varijabla>
  </DomainObject.Predmet.ProtustrankaFormatedWithAdressOIB>
  <DomainObject.Predmet.ProtustrankaWithAdress>
    <izvorni_sadrzaj>AS KLUB do.o.  Rijeka Korzo 11, 51000 Rijeka</izvorni_sadrzaj>
    <derivirana_varijabla naziv="DomainObject.Predmet.ProtustrankaWithAdress_1">AS KLUB do.o.  Rijeka Korzo 11, 51000 Rijeka</derivirana_varijabla>
  </DomainObject.Predmet.ProtustrankaWithAdress>
  <DomainObject.Predmet.ProtustrankaWithAdressOIB>
    <izvorni_sadrzaj>AS KLUB do.o.  Rijeka, OIB 81305144514, Korzo 11, 51000 Rijeka</izvorni_sadrzaj>
    <derivirana_varijabla naziv="DomainObject.Predmet.ProtustrankaWithAdressOIB_1">AS KLUB do.o.  Rijeka, OIB 81305144514, Korzo 11, 51000 Rijeka</derivirana_varijabla>
  </DomainObject.Predmet.ProtustrankaWithAdressOIB>
  <DomainObject.Predmet.ProtustrankaNazivFormated>
    <izvorni_sadrzaj>AS KLUB do.o.  Rijeka</izvorni_sadrzaj>
    <derivirana_varijabla naziv="DomainObject.Predmet.ProtustrankaNazivFormated_1">AS KLUB do.o.  Rijeka</derivirana_varijabla>
  </DomainObject.Predmet.ProtustrankaNazivFormated>
  <DomainObject.Predmet.ProtustrankaNazivFormatedOIB>
    <izvorni_sadrzaj>AS KLUB do.o.  Rijeka, OIB 81305144514</izvorni_sadrzaj>
    <derivirana_varijabla naziv="DomainObject.Predmet.ProtustrankaNazivFormatedOIB_1">AS KLUB do.o.  Rijeka, OIB 81305144514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KLUB do.o.  Rijeka</item>
    </izvorni_sadrzaj>
    <derivirana_varijabla naziv="DomainObject.Predmet.ProtuStrankaListFormated_1">
      <item>AS KLUB do.o.  Rijeka</item>
    </derivirana_varijabla>
  </DomainObject.Predmet.ProtuStrankaListFormated>
  <DomainObject.Predmet.ProtuStrankaListFormatedOIB>
    <izvorni_sadrzaj>
      <item>AS KLUB do.o.  Rijeka, OIB 81305144514</item>
    </izvorni_sadrzaj>
    <derivirana_varijabla naziv="DomainObject.Predmet.ProtuStrankaListFormatedOIB_1">
      <item>AS KLUB do.o.  Rijeka, OIB 81305144514</item>
    </derivirana_varijabla>
  </DomainObject.Predmet.ProtuStrankaListFormatedOIB>
  <DomainObject.Predmet.ProtuStrankaListFormatedWithAdress>
    <izvorni_sadrzaj>
      <item>AS KLUB do.o.  Rijeka, Korzo 11, 51000 Rijeka</item>
    </izvorni_sadrzaj>
    <derivirana_varijabla naziv="DomainObject.Predmet.ProtuStrankaListFormatedWithAdress_1">
      <item>AS KLUB do.o.  Rijeka, Korzo 11, 51000 Rijeka</item>
    </derivirana_varijabla>
  </DomainObject.Predmet.ProtuStrankaListFormatedWithAdress>
  <DomainObject.Predmet.ProtuStrankaListFormatedWithAdressOIB>
    <izvorni_sadrzaj>
      <item>AS KLUB do.o.  Rijeka, OIB 81305144514, Korzo 11, 51000 Rijeka</item>
    </izvorni_sadrzaj>
    <derivirana_varijabla naziv="DomainObject.Predmet.ProtuStrankaListFormatedWithAdressOIB_1">
      <item>AS KLUB do.o.  Rijeka, OIB 81305144514, Korzo 11, 51000 Rijeka</item>
    </derivirana_varijabla>
  </DomainObject.Predmet.ProtuStrankaListFormatedWithAdressOIB>
  <DomainObject.Predmet.ProtuStrankaListNazivFormated>
    <izvorni_sadrzaj>
      <item>AS KLUB do.o.  Rijeka</item>
    </izvorni_sadrzaj>
    <derivirana_varijabla naziv="DomainObject.Predmet.ProtuStrankaListNazivFormated_1">
      <item>AS KLUB do.o.  Rijeka</item>
    </derivirana_varijabla>
  </DomainObject.Predmet.ProtuStrankaListNazivFormated>
  <DomainObject.Predmet.ProtuStrankaListNazivFormatedOIB>
    <izvorni_sadrzaj>
      <item>AS KLUB do.o.  Rijeka, OIB 81305144514</item>
    </izvorni_sadrzaj>
    <derivirana_varijabla naziv="DomainObject.Predmet.ProtuStrankaListNazivFormatedOIB_1">
      <item>AS KLUB do.o.  Rijeka, OIB 81305144514</item>
    </derivirana_varijabla>
  </DomainObject.Predmet.ProtuStrankaListNazivFormatedOIB>
  <DomainObject.Predmet.OstaliListFormated>
    <izvorni_sadrzaj>
      <item>Stipo Davidović</item>
      <item>Ankica Davidović</item>
    </izvorni_sadrzaj>
    <derivirana_varijabla naziv="DomainObject.Predmet.OstaliListFormated_1">
      <item>Stipo Davidović</item>
      <item>Ankica Davidović</item>
    </derivirana_varijabla>
  </DomainObject.Predmet.OstaliListFormated>
  <DomainObject.Predmet.OstaliListFormatedOIB>
    <izvorni_sadrzaj>
      <item>Stipo Davidović, OIB 21872820456</item>
      <item>Ankica Davidović, OIB 31823622238</item>
    </izvorni_sadrzaj>
    <derivirana_varijabla naziv="DomainObject.Predmet.OstaliListFormatedOIB_1">
      <item>Stipo Davidović, OIB 21872820456</item>
      <item>Ankica Davidović, OIB 31823622238</item>
    </derivirana_varijabla>
  </DomainObject.Predmet.OstaliListFormatedOIB>
  <DomainObject.Predmet.OstaliListFormatedWithAdress>
    <izvorni_sadrzaj>
      <item>Stipo Davidović, Resnički put 55, 10000 Zagreb</item>
      <item>Ankica Davidović, Resnički put 55, 10000 Zagreb</item>
    </izvorni_sadrzaj>
    <derivirana_varijabla naziv="DomainObject.Predmet.OstaliListFormatedWithAdress_1">
      <item>Stipo Davidović, Resnički put 55, 10000 Zagreb</item>
      <item>Ankica Davidović, Resnički put 55, 10000 Zagreb</item>
    </derivirana_varijabla>
  </DomainObject.Predmet.OstaliListFormatedWithAdress>
  <DomainObject.Predmet.OstaliListFormatedWithAdressOIB>
    <izvorni_sadrzaj>
      <item>Stipo Davidović, OIB 21872820456, Resnički put 55, 10000 Zagreb</item>
      <item>Ankica Davidović, OIB 31823622238, Resnički put 55, 10000 Zagreb</item>
    </izvorni_sadrzaj>
    <derivirana_varijabla naziv="DomainObject.Predmet.OstaliListFormatedWithAdressOIB_1">
      <item>Stipo Davidović, OIB 21872820456, Resnički put 55, 10000 Zagreb</item>
      <item>Ankica Davidović, OIB 31823622238, Resnički put 55, 10000 Zagreb</item>
    </derivirana_varijabla>
  </DomainObject.Predmet.OstaliListFormatedWithAdressOIB>
  <DomainObject.Predmet.OstaliListNazivFormated>
    <izvorni_sadrzaj>
      <item>Stipo Davidović</item>
      <item>Ankica Davidović</item>
    </izvorni_sadrzaj>
    <derivirana_varijabla naziv="DomainObject.Predmet.OstaliListNazivFormated_1">
      <item>Stipo Davidović</item>
      <item>Ankica Davidović</item>
    </derivirana_varijabla>
  </DomainObject.Predmet.OstaliListNazivFormated>
  <DomainObject.Predmet.OstaliListNazivFormatedOIB>
    <izvorni_sadrzaj>
      <item>Stipo Davidović, OIB 21872820456</item>
      <item>Ankica Davidović, OIB 31823622238</item>
    </izvorni_sadrzaj>
    <derivirana_varijabla naziv="DomainObject.Predmet.OstaliListNazivFormatedOIB_1">
      <item>Stipo Davidović, OIB 21872820456</item>
      <item>Ankica Davidović, OIB 31823622238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KLUB do.o.  Rijeka</izvorni_sadrzaj>
    <derivirana_varijabla naziv="DomainObject.Predmet.ProtustrankaIDrugi_1">AS KLUB do.o.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KLUB do.o.  Rijeka, OIB 81305144514, Korzo 11, 51000 Rijeka</izvorni_sadrzaj>
    <derivirana_varijabla naziv="DomainObject.Predmet.ProtustrankaIDrugiAdressOIB_1">AS KLUB do.o.  Rijeka, OIB 81305144514, Korzo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KLUB do.o.  Rijeka</item>
      <item>Stipo Davidović</item>
      <item>Ankica Davidović</item>
    </izvorni_sadrzaj>
    <derivirana_varijabla naziv="DomainObject.Predmet.SudioniciListNaziv_1">
      <item>FINA  Rijeka</item>
      <item>AS KLUB do.o.  Rijeka</item>
      <item>Stipo Davidović</item>
      <item>Ankica Davidović</item>
    </derivirana_varijabla>
  </DomainObject.Predmet.SudioniciListNaziv>
  <DomainObject.Predmet.SudioniciListAdressOIB>
    <izvorni_sadrzaj>
      <item>FINA  Rijeka, OIB 85821130368, Frana Kurelca 8,51000 Rijeka</item>
      <item>AS KLUB do.o.  Rijeka, OIB 81305144514, Korzo 11,51000 Rijeka</item>
      <item>Stipo Davidović, OIB 21872820456, Resnički put 55,10000 Zagreb</item>
      <item>Ankica Davidović, OIB 31823622238, Resnički put 55,10000 Zagreb</item>
    </izvorni_sadrzaj>
    <derivirana_varijabla naziv="DomainObject.Predmet.SudioniciListAdressOIB_1">
      <item>FINA  Rijeka, OIB 85821130368, Frana Kurelca 8,51000 Rijeka</item>
      <item>AS KLUB do.o.  Rijeka, OIB 81305144514, Korzo 11,51000 Rijeka</item>
      <item>Stipo Davidović, OIB 21872820456, Resnički put 55,10000 Zagreb</item>
      <item>Ankica Davidović, OIB 31823622238,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81305144514</item>
      <item>, OIB 21872820456</item>
      <item>, OIB 31823622238</item>
    </izvorni_sadrzaj>
    <derivirana_varijabla naziv="DomainObject.Predmet.SudioniciListNazivOIB_1">
      <item>, OIB 85821130368</item>
      <item>, OIB 81305144514</item>
      <item>, OIB 21872820456</item>
      <item>, OIB 31823622238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5</properties:Pages>
  <properties:Words>1774</properties:Words>
  <properties:Characters>8984</properties:Characters>
  <properties:Lines>219</properties:Lines>
  <properties:Paragraphs>75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10880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2017-06-30T14:00:00Z</dcterms:created>
  <dc:creator>Liljana Ugrin</dc:creator>
  <cp:lastModifiedBy>Tanja Fidel</cp:lastModifiedBy>
  <cp:lastPrinted>2017-07-03T05:56:00Z</cp:lastPrinted>
  <dcterms:modified xmlns:xsi="http://www.w3.org/2001/XMLSchema-instance" xsi:type="dcterms:W3CDTF">2017-07-03T05:58:00Z</dcterms:modified>
  <cp:revision>6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