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8767" w14:paraId="23a8767" w:rsidRDefault="00187085" w:rsidP="00187085" w:rsidR="00187085">
      <w:pPr>
        <w:jc w:val="center"/>
        <w15:collapsed w:val="false"/>
      </w:pPr>
      <w:bookmarkStart w:name="_GoBack" w:id="0"/>
      <w:bookmarkEnd w:id="0"/>
      <w:r>
        <w:t xml:space="preserve">O G L A S </w:t>
      </w:r>
    </w:p>
    <w:p w:rsidRDefault="00187085" w:rsidP="00187085" w:rsidR="00187085">
      <w:pPr>
        <w:jc w:val="center"/>
      </w:pPr>
    </w:p>
    <w:p w:rsidRDefault="00187085" w:rsidP="00187085" w:rsidR="00187085">
      <w:pPr>
        <w:jc w:val="both"/>
      </w:pPr>
      <w:r>
        <w:t>Trgovački sud u Splitu objavljuje da je u stečajnom postupku koji se vodi  kod ovog suda, pod poslovnim brojem 4 St-</w:t>
      </w:r>
      <w:r w:rsidR="002754DC">
        <w:t>316</w:t>
      </w:r>
      <w:r>
        <w:t xml:space="preserve">/2013, nad stečajnim dužnikom </w:t>
      </w:r>
      <w:r w:rsidR="00042DBC" w:rsidRPr="00592511">
        <w:t xml:space="preserve">DISTRIBUCIJA JUG d.o.o. </w:t>
      </w:r>
      <w:r w:rsidR="00042DBC">
        <w:t xml:space="preserve">u stečaju, </w:t>
      </w:r>
      <w:r w:rsidR="00042DBC" w:rsidRPr="00592511">
        <w:t>Split, Vukovarska 127, OIB: 60693340553</w:t>
      </w:r>
      <w:r>
        <w:t>,  Rješenjem ovog suda  posl. broj: br. 4. St-</w:t>
      </w:r>
      <w:r w:rsidR="00042DBC">
        <w:t>245/2012</w:t>
      </w:r>
      <w:r>
        <w:t xml:space="preserve"> od  </w:t>
      </w:r>
      <w:r w:rsidR="000133DE">
        <w:t>03</w:t>
      </w:r>
      <w:r w:rsidR="00042DBC">
        <w:t>. rujna</w:t>
      </w:r>
      <w:r w:rsidR="002754DC">
        <w:t xml:space="preserve"> 2015</w:t>
      </w:r>
      <w:r>
        <w:t xml:space="preserve">. godine obustavljen  </w:t>
      </w:r>
      <w:r>
        <w:rPr>
          <w:bCs/>
        </w:rPr>
        <w:t xml:space="preserve">stečajni postupak  nad stečajnim dužnikom: </w:t>
      </w:r>
      <w:r w:rsidR="00042DBC" w:rsidRPr="00592511">
        <w:t xml:space="preserve">DISTRIBUCIJA JUG d.o.o. </w:t>
      </w:r>
      <w:r w:rsidR="00042DBC">
        <w:t xml:space="preserve">u stečaju, </w:t>
      </w:r>
      <w:r w:rsidR="00042DBC" w:rsidRPr="00592511">
        <w:t>Split, Vukovarska 127, OIB: 60693340553</w:t>
      </w:r>
      <w:r>
        <w:t xml:space="preserve">, zbog nedostatnosti stečajne mase za pokriće troškova stečajnog postupka. </w:t>
      </w:r>
    </w:p>
    <w:p w:rsidRDefault="00187085" w:rsidP="00187085" w:rsidR="00187085"/>
    <w:p w:rsidRDefault="00187085" w:rsidP="00187085" w:rsidR="00187085">
      <w:pPr>
        <w:jc w:val="both"/>
        <w:rPr>
          <w:bCs/>
        </w:rPr>
      </w:pPr>
      <w:r>
        <w:rPr>
          <w:bCs/>
        </w:rPr>
        <w:t xml:space="preserve">Istim rješenjem stečajni postupak je zaključen te određeno brisanje stečajnog dužnika iz sudskog registra po pravomoćnosti rješenje. </w:t>
      </w:r>
    </w:p>
    <w:p w:rsidRDefault="00187085" w:rsidP="00187085" w:rsidR="00187085"/>
    <w:p w:rsidRDefault="00042DBC" w:rsidP="00042DBC" w:rsidR="00042DBC" w:rsidRPr="001477E9">
      <w:pPr>
        <w:jc w:val="both"/>
        <w:rPr>
          <w:bCs/>
        </w:rPr>
      </w:pPr>
      <w:r>
        <w:rPr>
          <w:bCs/>
        </w:rPr>
        <w:t xml:space="preserve">Stečajni upravitelj </w:t>
      </w:r>
      <w:r w:rsidRPr="00592511">
        <w:t>Zoran Miletić iz Splita, Nazorov prilaz 1a, OIB: 73025684607</w:t>
      </w:r>
      <w:r>
        <w:rPr>
          <w:bCs/>
        </w:rPr>
        <w:t xml:space="preserve">, može i nakon obustave i  zaključenja stečajnog postupka u ime i za račun stečajne mase stečajnog dužnika  </w:t>
      </w:r>
      <w:r w:rsidRPr="00592511">
        <w:t xml:space="preserve">DISTRIBUCIJA JUG d.o.o. </w:t>
      </w:r>
      <w:r>
        <w:t xml:space="preserve">u stečaju, </w:t>
      </w:r>
      <w:r w:rsidRPr="00592511">
        <w:t>Split, Vukovarska 127, OIB: 60693340553</w:t>
      </w:r>
      <w:r>
        <w:t>, nastaviti  s unovčenjem imovine dužnika i s ostvarenim sredstvima postupiti prema odredbi iz članka 63. st. 5. Stečajnog zakona, te poduzimanja radnji radi ostvarivanja prava stečajnog dužnika koja bi mogla predstavljati stečajnu masu.</w:t>
      </w:r>
    </w:p>
    <w:p w:rsidRDefault="00187085" w:rsidP="00187085" w:rsidR="00187085"/>
    <w:p w:rsidRDefault="00187085" w:rsidP="00187085" w:rsidR="00187085">
      <w:r>
        <w:t>U pisarnici Trgovačkog  suda u Splitu može se izvršiti uvid u potpuni tekst rješenja.</w:t>
      </w:r>
    </w:p>
    <w:p w:rsidRDefault="00187085" w:rsidP="00187085" w:rsidR="00187085"/>
    <w:p w:rsidRDefault="00187085" w:rsidP="002754DC" w:rsidR="00187085">
      <w:pPr>
        <w:pStyle w:val="Tijeloteksta"/>
        <w:jc w:val="both"/>
      </w:pPr>
      <w:r>
        <w:t xml:space="preserve">Protiv naprijed navedenog  rješenja dopuštena je žalba. Žalba se podnosi Visokom trgovačkom sudu Republike Hrvatske u Zagrebu. Žalba se podnosi putem Trgovačkog sud u Splitu, u dva primjerka, u roku od 8 dana. </w:t>
      </w:r>
    </w:p>
    <w:p w:rsidRDefault="00187085" w:rsidP="00187085" w:rsidR="00187085"/>
    <w:p w:rsidRDefault="00187085" w:rsidP="00187085" w:rsidR="00187085">
      <w:pPr>
        <w:jc w:val="center"/>
      </w:pPr>
      <w:r>
        <w:t>( 4. St-</w:t>
      </w:r>
      <w:r w:rsidR="00042DBC">
        <w:t>245/2012</w:t>
      </w:r>
      <w:r>
        <w:t xml:space="preserve">  od  </w:t>
      </w:r>
      <w:r w:rsidR="000133DE">
        <w:t>03</w:t>
      </w:r>
      <w:r w:rsidR="00042DBC">
        <w:t>.09</w:t>
      </w:r>
      <w:r w:rsidR="002754DC">
        <w:t>.2015</w:t>
      </w:r>
      <w:r>
        <w:t>.g. )</w:t>
      </w:r>
    </w:p>
    <w:p w:rsidRDefault="00187085" w:rsidP="00187085" w:rsidR="00187085"/>
    <w:p w:rsidRDefault="00187085" w:rsidP="00187085" w:rsidR="00187085">
      <w:pPr>
        <w:jc w:val="both"/>
      </w:pPr>
    </w:p>
    <w:p w:rsidRDefault="00187085" w:rsidP="00187085" w:rsidR="00187085">
      <w:pPr>
        <w:jc w:val="both"/>
      </w:pPr>
    </w:p>
    <w:p w:rsidRDefault="00187085" w:rsidP="00187085" w:rsidR="00187085">
      <w:pPr>
        <w:jc w:val="both"/>
      </w:pPr>
    </w:p>
    <w:p w:rsidRDefault="00F5351A" w:rsidP="00187085" w:rsidR="00F5351A" w:rsidRPr="00187085"/>
    <w:sectPr w:rsidSect="00651071" w:rsidR="00F5351A" w:rsidRPr="0018708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68F" w:rsidR="00161118">
      <w:r>
        <w:separator/>
      </w:r>
    </w:p>
  </w:endnote>
  <w:endnote w:id="0" w:type="continuationSeparator">
    <w:p w:rsidRDefault="00C1668F" w:rsidR="00161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68F" w:rsidR="00161118">
      <w:r>
        <w:separator/>
      </w:r>
    </w:p>
  </w:footnote>
  <w:footnote w:id="0" w:type="continuationSeparator">
    <w:p w:rsidRDefault="00C1668F" w:rsidR="00161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71" w:rsidR="006510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1071" w:rsidR="006510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71" w:rsidR="00651071">
    <w:pPr>
      <w:pStyle w:val="Zaglavlje"/>
    </w:pPr>
    <w:r>
      <w:tab/>
      <w:t xml:space="preserve">                                                                                                                           4. St-169/2013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71" w:rsidP="00651071" w:rsidR="00651071">
    <w:pPr>
      <w:pStyle w:val="Zaglavlje"/>
      <w:jc w:val="right"/>
    </w:pPr>
    <w:r>
      <w:t>4. St-</w:t>
    </w:r>
    <w:r w:rsidR="00042DBC">
      <w:t>245/2012</w:t>
    </w:r>
  </w:p>
  <w:p w:rsidRDefault="00651071" w:rsidR="006510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E482D"/>
    <w:multiLevelType w:val="multilevel"/>
    <w:tmpl w:val="BA30477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3746B66"/>
    <w:multiLevelType w:val="hybridMultilevel"/>
    <w:tmpl w:val="BA30477C"/>
    <w:lvl w:tplc="237A66F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B423E87"/>
    <w:multiLevelType w:val="hybridMultilevel"/>
    <w:tmpl w:val="1388C5FA"/>
    <w:lvl w:tplc="F816F81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ABA24F2"/>
    <w:multiLevelType w:val="hybridMultilevel"/>
    <w:tmpl w:val="D36C7A62"/>
    <w:lvl w:tplc="E5CEA33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97E"/>
    <w:rsid w:val="000133DE"/>
    <w:rsid w:val="0003795B"/>
    <w:rsid w:val="00042DBC"/>
    <w:rsid w:val="00061AED"/>
    <w:rsid w:val="00064220"/>
    <w:rsid w:val="00067234"/>
    <w:rsid w:val="000A39C7"/>
    <w:rsid w:val="000C1B8D"/>
    <w:rsid w:val="000D766A"/>
    <w:rsid w:val="000D7CAA"/>
    <w:rsid w:val="000E010A"/>
    <w:rsid w:val="000E6A13"/>
    <w:rsid w:val="001261F4"/>
    <w:rsid w:val="00126F50"/>
    <w:rsid w:val="001326CA"/>
    <w:rsid w:val="001418CC"/>
    <w:rsid w:val="00143077"/>
    <w:rsid w:val="001523E2"/>
    <w:rsid w:val="00161118"/>
    <w:rsid w:val="001662FE"/>
    <w:rsid w:val="00180868"/>
    <w:rsid w:val="00183269"/>
    <w:rsid w:val="00185C0C"/>
    <w:rsid w:val="00187085"/>
    <w:rsid w:val="00191872"/>
    <w:rsid w:val="001A60AC"/>
    <w:rsid w:val="001B2ECC"/>
    <w:rsid w:val="001C2B40"/>
    <w:rsid w:val="001E1679"/>
    <w:rsid w:val="001E4BCD"/>
    <w:rsid w:val="001E5F7B"/>
    <w:rsid w:val="00213A41"/>
    <w:rsid w:val="002252B8"/>
    <w:rsid w:val="00230F12"/>
    <w:rsid w:val="002754DC"/>
    <w:rsid w:val="00276F93"/>
    <w:rsid w:val="002D0E40"/>
    <w:rsid w:val="002F1738"/>
    <w:rsid w:val="002F4CC7"/>
    <w:rsid w:val="00303659"/>
    <w:rsid w:val="00312AE6"/>
    <w:rsid w:val="00321F3A"/>
    <w:rsid w:val="00353A8D"/>
    <w:rsid w:val="003632C3"/>
    <w:rsid w:val="0036627F"/>
    <w:rsid w:val="0038599D"/>
    <w:rsid w:val="003E0CB1"/>
    <w:rsid w:val="004015AC"/>
    <w:rsid w:val="00403CAE"/>
    <w:rsid w:val="0043086D"/>
    <w:rsid w:val="00446FB8"/>
    <w:rsid w:val="00454221"/>
    <w:rsid w:val="00462521"/>
    <w:rsid w:val="0047123F"/>
    <w:rsid w:val="0047184D"/>
    <w:rsid w:val="00485770"/>
    <w:rsid w:val="004A097E"/>
    <w:rsid w:val="004A75CD"/>
    <w:rsid w:val="004D2FE5"/>
    <w:rsid w:val="004E5013"/>
    <w:rsid w:val="004E50D5"/>
    <w:rsid w:val="00502E82"/>
    <w:rsid w:val="0051255B"/>
    <w:rsid w:val="00514452"/>
    <w:rsid w:val="00524B31"/>
    <w:rsid w:val="005628EC"/>
    <w:rsid w:val="005724C5"/>
    <w:rsid w:val="0057765E"/>
    <w:rsid w:val="00586A81"/>
    <w:rsid w:val="005C6CF0"/>
    <w:rsid w:val="005D1D8A"/>
    <w:rsid w:val="005D3B99"/>
    <w:rsid w:val="005F2BB1"/>
    <w:rsid w:val="005F5933"/>
    <w:rsid w:val="00602A20"/>
    <w:rsid w:val="00612AE3"/>
    <w:rsid w:val="00651071"/>
    <w:rsid w:val="00662B13"/>
    <w:rsid w:val="006C3F79"/>
    <w:rsid w:val="006D5EA6"/>
    <w:rsid w:val="006F5C2E"/>
    <w:rsid w:val="00702967"/>
    <w:rsid w:val="00703371"/>
    <w:rsid w:val="00711908"/>
    <w:rsid w:val="00737F88"/>
    <w:rsid w:val="00747E4C"/>
    <w:rsid w:val="00753FC5"/>
    <w:rsid w:val="007646FF"/>
    <w:rsid w:val="00772ECF"/>
    <w:rsid w:val="007771AD"/>
    <w:rsid w:val="00777EA5"/>
    <w:rsid w:val="00790403"/>
    <w:rsid w:val="007A3E18"/>
    <w:rsid w:val="007A79F6"/>
    <w:rsid w:val="007C0EF4"/>
    <w:rsid w:val="007C3EF6"/>
    <w:rsid w:val="007D7266"/>
    <w:rsid w:val="007F2B4D"/>
    <w:rsid w:val="007F7672"/>
    <w:rsid w:val="00805F82"/>
    <w:rsid w:val="0081305B"/>
    <w:rsid w:val="008257E8"/>
    <w:rsid w:val="00841BEC"/>
    <w:rsid w:val="008538D0"/>
    <w:rsid w:val="00853A0E"/>
    <w:rsid w:val="00872D3B"/>
    <w:rsid w:val="00881942"/>
    <w:rsid w:val="008A6977"/>
    <w:rsid w:val="008D264D"/>
    <w:rsid w:val="008E5428"/>
    <w:rsid w:val="008F6341"/>
    <w:rsid w:val="009129D7"/>
    <w:rsid w:val="00915F81"/>
    <w:rsid w:val="00920A89"/>
    <w:rsid w:val="009306A0"/>
    <w:rsid w:val="00947A6D"/>
    <w:rsid w:val="009523D8"/>
    <w:rsid w:val="009538FC"/>
    <w:rsid w:val="00954A1A"/>
    <w:rsid w:val="009865BB"/>
    <w:rsid w:val="00987A57"/>
    <w:rsid w:val="00994623"/>
    <w:rsid w:val="009A537F"/>
    <w:rsid w:val="009B5B1F"/>
    <w:rsid w:val="009C6680"/>
    <w:rsid w:val="009E2F44"/>
    <w:rsid w:val="009F35F0"/>
    <w:rsid w:val="00A35503"/>
    <w:rsid w:val="00A64F92"/>
    <w:rsid w:val="00A7161D"/>
    <w:rsid w:val="00A829A6"/>
    <w:rsid w:val="00A85985"/>
    <w:rsid w:val="00A85F76"/>
    <w:rsid w:val="00A95C11"/>
    <w:rsid w:val="00AA489F"/>
    <w:rsid w:val="00AA64DB"/>
    <w:rsid w:val="00AD694E"/>
    <w:rsid w:val="00AE291A"/>
    <w:rsid w:val="00B007CA"/>
    <w:rsid w:val="00B05ADE"/>
    <w:rsid w:val="00B36AC2"/>
    <w:rsid w:val="00B4337E"/>
    <w:rsid w:val="00B52AF6"/>
    <w:rsid w:val="00B53C85"/>
    <w:rsid w:val="00B72B79"/>
    <w:rsid w:val="00B75DC5"/>
    <w:rsid w:val="00B8675C"/>
    <w:rsid w:val="00B87A9C"/>
    <w:rsid w:val="00B941E4"/>
    <w:rsid w:val="00BB2AF4"/>
    <w:rsid w:val="00BE78B8"/>
    <w:rsid w:val="00BF0C9E"/>
    <w:rsid w:val="00BF5249"/>
    <w:rsid w:val="00BF6EF0"/>
    <w:rsid w:val="00C13C82"/>
    <w:rsid w:val="00C14B4F"/>
    <w:rsid w:val="00C1668F"/>
    <w:rsid w:val="00C35A8B"/>
    <w:rsid w:val="00C4411B"/>
    <w:rsid w:val="00C710A0"/>
    <w:rsid w:val="00C84052"/>
    <w:rsid w:val="00CB5CEF"/>
    <w:rsid w:val="00CC76E5"/>
    <w:rsid w:val="00D0555D"/>
    <w:rsid w:val="00D1321B"/>
    <w:rsid w:val="00D13F47"/>
    <w:rsid w:val="00D21EDC"/>
    <w:rsid w:val="00D37780"/>
    <w:rsid w:val="00D407F8"/>
    <w:rsid w:val="00D474D7"/>
    <w:rsid w:val="00D52147"/>
    <w:rsid w:val="00D56292"/>
    <w:rsid w:val="00D93A22"/>
    <w:rsid w:val="00D95270"/>
    <w:rsid w:val="00DC0597"/>
    <w:rsid w:val="00DD3986"/>
    <w:rsid w:val="00DE197D"/>
    <w:rsid w:val="00DE3C3D"/>
    <w:rsid w:val="00DF07E7"/>
    <w:rsid w:val="00E01E46"/>
    <w:rsid w:val="00E07194"/>
    <w:rsid w:val="00E4700B"/>
    <w:rsid w:val="00E501BC"/>
    <w:rsid w:val="00E54026"/>
    <w:rsid w:val="00E54D08"/>
    <w:rsid w:val="00E9760D"/>
    <w:rsid w:val="00EA4FA8"/>
    <w:rsid w:val="00ED1657"/>
    <w:rsid w:val="00EE7C23"/>
    <w:rsid w:val="00EF64D4"/>
    <w:rsid w:val="00F061FB"/>
    <w:rsid w:val="00F23569"/>
    <w:rsid w:val="00F3028D"/>
    <w:rsid w:val="00F5351A"/>
    <w:rsid w:val="00F565DE"/>
    <w:rsid w:val="00F65C6A"/>
    <w:rsid w:val="00F670B4"/>
    <w:rsid w:val="00F83FE8"/>
    <w:rsid w:val="00FA3C38"/>
    <w:rsid w:val="00FB535B"/>
    <w:rsid w:val="00FB5B35"/>
    <w:rsid w:val="00FC6719"/>
    <w:rsid w:val="00FE0D0F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F3028D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03371"/>
    <w:rPr>
      <w:rFonts w:cs="Tahoma" w:hAnsi="Tahoma" w:ascii="Tahoma"/>
      <w:sz w:val="16"/>
      <w:szCs w:val="16"/>
    </w:rPr>
  </w:style>
  <w:style w:styleId="Tijeloteksta-uvlaka3" w:type="paragraph">
    <w:name w:val="Body Text Indent 3"/>
    <w:basedOn w:val="Normal"/>
    <w:rsid w:val="00321F3A"/>
    <w:pPr>
      <w:spacing w:after="120"/>
      <w:ind w:left="283"/>
    </w:pPr>
    <w:rPr>
      <w:sz w:val="16"/>
      <w:szCs w:val="16"/>
      <w:lang w:eastAsia="hr-HR" w:val="hr-HR"/>
    </w:rPr>
  </w:style>
  <w:style w:styleId="Odlomakpopisa" w:type="paragraph">
    <w:name w:val="List Paragraph"/>
    <w:basedOn w:val="Normal"/>
    <w:uiPriority w:val="34"/>
    <w:qFormat/>
    <w:rsid w:val="008F6341"/>
    <w:pPr>
      <w:ind w:left="720"/>
      <w:contextualSpacing/>
    </w:pPr>
    <w:rPr>
      <w:rFonts w:eastAsia="Calibri"/>
      <w:szCs w:val="22"/>
      <w:lang w:val="hr-HR"/>
    </w:rPr>
  </w:style>
  <w:style w:styleId="Tijeloteksta" w:type="paragraph">
    <w:name w:val="Body Text"/>
    <w:basedOn w:val="Normal"/>
    <w:link w:val="TijelotekstaChar"/>
    <w:rsid w:val="00187085"/>
    <w:pPr>
      <w:spacing w:after="120"/>
    </w:pPr>
  </w:style>
  <w:style w:customStyle="true" w:styleId="TijelotekstaChar" w:type="character">
    <w:name w:val="Tijelo teksta Char"/>
    <w:link w:val="Tijeloteksta"/>
    <w:rsid w:val="00187085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187085"/>
    <w:pPr>
      <w:tabs>
        <w:tab w:pos="4536" w:val="center"/>
        <w:tab w:pos="9072" w:val="right"/>
      </w:tabs>
    </w:pPr>
    <w:rPr>
      <w:lang w:eastAsia="hr-HR" w:val="hr-HR"/>
    </w:rPr>
  </w:style>
  <w:style w:customStyle="true" w:styleId="ZaglavljeChar" w:type="character">
    <w:name w:val="Zaglavlje Char"/>
    <w:link w:val="Zaglavlje"/>
    <w:uiPriority w:val="99"/>
    <w:rsid w:val="00187085"/>
    <w:rPr>
      <w:sz w:val="24"/>
      <w:szCs w:val="24"/>
    </w:rPr>
  </w:style>
  <w:style w:styleId="Brojstranice" w:type="character">
    <w:name w:val="page number"/>
    <w:rsid w:val="00187085"/>
  </w:style>
  <w:style w:styleId="Podnoje" w:type="paragraph">
    <w:name w:val="footer"/>
    <w:basedOn w:val="Normal"/>
    <w:link w:val="PodnojeChar"/>
    <w:rsid w:val="002754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754D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4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F3028D"/>
    <w:pPr>
      <w:keepNext/>
      <w:jc w:val="center"/>
      <w:outlineLvl w:val="0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03371"/>
    <w:rPr>
      <w:rFonts w:ascii="Tahoma" w:cs="Tahoma" w:hAnsi="Tahoma"/>
      <w:sz w:val="16"/>
      <w:szCs w:val="16"/>
    </w:rPr>
  </w:style>
  <w:style w:styleId="Tijeloteksta-uvlaka3" w:type="paragraph">
    <w:name w:val="Body Text Indent 3"/>
    <w:basedOn w:val="Normal"/>
    <w:rsid w:val="00321F3A"/>
    <w:pPr>
      <w:spacing w:after="120"/>
      <w:ind w:left="283"/>
    </w:pPr>
    <w:rPr>
      <w:sz w:val="16"/>
      <w:szCs w:val="16"/>
      <w:lang w:eastAsia="hr-HR" w:val="hr-HR"/>
    </w:rPr>
  </w:style>
  <w:style w:styleId="Odlomakpopisa" w:type="paragraph">
    <w:name w:val="List Paragraph"/>
    <w:basedOn w:val="Normal"/>
    <w:uiPriority w:val="34"/>
    <w:qFormat/>
    <w:rsid w:val="008F6341"/>
    <w:pPr>
      <w:ind w:left="720"/>
      <w:contextualSpacing/>
    </w:pPr>
    <w:rPr>
      <w:rFonts w:eastAsia="Calibri"/>
      <w:szCs w:val="22"/>
      <w:lang w:val="hr-HR"/>
    </w:rPr>
  </w:style>
  <w:style w:styleId="Tijeloteksta" w:type="paragraph">
    <w:name w:val="Body Text"/>
    <w:basedOn w:val="Normal"/>
    <w:link w:val="TijelotekstaChar"/>
    <w:rsid w:val="00187085"/>
    <w:pPr>
      <w:spacing w:after="120"/>
    </w:pPr>
  </w:style>
  <w:style w:customStyle="1" w:styleId="TijelotekstaChar" w:type="character">
    <w:name w:val="Tijelo teksta Char"/>
    <w:link w:val="Tijeloteksta"/>
    <w:rsid w:val="00187085"/>
    <w:rPr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187085"/>
    <w:pPr>
      <w:tabs>
        <w:tab w:pos="4536" w:val="center"/>
        <w:tab w:pos="9072" w:val="right"/>
      </w:tabs>
    </w:pPr>
    <w:rPr>
      <w:lang w:eastAsia="hr-HR" w:val="hr-HR"/>
    </w:rPr>
  </w:style>
  <w:style w:customStyle="1" w:styleId="ZaglavljeChar" w:type="character">
    <w:name w:val="Zaglavlje Char"/>
    <w:link w:val="Zaglavlje"/>
    <w:uiPriority w:val="99"/>
    <w:rsid w:val="00187085"/>
    <w:rPr>
      <w:sz w:val="24"/>
      <w:szCs w:val="24"/>
    </w:rPr>
  </w:style>
  <w:style w:styleId="Brojstranice" w:type="character">
    <w:name w:val="page number"/>
    <w:rsid w:val="00187085"/>
  </w:style>
  <w:style w:styleId="Podnoje" w:type="paragraph">
    <w:name w:val="footer"/>
    <w:basedOn w:val="Normal"/>
    <w:link w:val="PodnojeChar"/>
    <w:rsid w:val="002754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754D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64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2012.</izvorni_sadrzaj>
    <derivirana_varijabla naziv="DomainObject.Predmet.DatumOsnivanja_1">24.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St-245/2012</izvorni_sadrzaj>
    <derivirana_varijabla naziv="DomainObject.Predmet.OznakaBroj_1">St-245/2012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zastupanog po punomoćniku Županijsko državno odvjetništvo u Splitu; JAMNICA dioničko društvo za proizvodnju mineralnih voda; MAKRO d.o.o. za trgovinu, građevinarstvo, inženjering, usluge na području prometa, prijevoz i turizam; HEINEKEN HRVATSKA društvo s ograničenom odgovornošću za proizvodnju i promet piva; TRGOMIX, društvo s ograničenom odgovornošću za trgovinu, export-import; KUTJEVO d.d.; FRANCK, prehrambena industrija, dioničko društvo; GRAD SPLIT; INA-INDUSTRIJA NAFTE, d.d. zastupanog po punomoćniku ODVJETNIČKO DRUŠTVO STANIĆ I PARTNERI društvo s ograničenom odgovornošću; Hrvatske vode, pravna osoba za upravljanje vodama; CENTAR BANKA dioničko društvo u stečaju; PODRAVKA prehrambena industrija, d.d.; PODRAVSKA BANKA d.d.; DISTRIBUCIJA JUG za trgovinu i usluge, društvo s ograničenom odgovornošću</izvorni_sadrzaj>
    <derivirana_varijabla naziv="DomainObject.Predmet.StrankaFormated_1">  Ministarstvo financija, Porezna uprava zastupanog po punomoćniku Županijsko državno odvjetništvo u Splitu; JAMNICA dioničko društvo za proizvodnju mineralnih voda; MAKRO d.o.o. za trgovinu, građevinarstvo, inženjering, usluge na području prometa, prijevoz i turizam; HEINEKEN HRVATSKA društvo s ograničenom odgovornošću za proizvodnju i promet piva; TRGOMIX, društvo s ograničenom odgovornošću za trgovinu, export-import; KUTJEVO d.d.; FRANCK, prehrambena industrija, dioničko društvo; GRAD SPLIT; INA-INDUSTRIJA NAFTE, d.d. zastupanog po punomoćniku ODVJETNIČKO DRUŠTVO STANIĆ I PARTNERI društvo s ograničenom odgovornošću; Hrvatske vode, pravna osoba za upravljanje vodama; CENTAR BANKA dioničko društvo u stečaju; PODRAVKA prehrambena industrija, d.d.; PODRAVSKA BANKA d.d.; DISTRIBUCIJA JUG za trgovinu i usluge, društvo s ograničenom odgovornošću</derivirana_varijabla>
  </DomainObject.Predmet.StrankaFormated>
  <DomainObject.Predmet.StrankaFormatedOIB>
    <izvorni_sadrzaj>  Ministarstvo financija, Porezna uprava, OIB 18683136487 zastupanog po punomoćniku Županijsko državno odvjetništvo u Splitu; JAMNICA dioničko društvo za proizvodnju mineralnih voda, OIB 05050436541; MAKRO d.o.o. za trgovinu, građevinarstvo, inženjering, usluge na području prometa, prijevoz i turizam, OIB 53696769296; HEINEKEN HRVATSKA društvo s ograničenom odgovornošću za proizvodnju i promet piva, OIB 26057862389; TRGOMIX, društvo s ograničenom odgovornošću za trgovinu, export-import, OIB 70233534019; KUTJEVO d.d., OIB ; FRANCK, prehrambena industrija, dioničko društvo, OIB 07676693758; GRAD SPLIT, OIB 78755598868; INA-INDUSTRIJA NAFTE, d.d., OIB 27759560625 zastupanog po punomoćniku ODVJETNIČKO DRUŠTVO STANIĆ I PARTNERI društvo s ograničenom odgovornošću; Hrvatske vode, pravna osoba za upravljanje vodama, OIB 28921383001; CENTAR BANKA dioničko društvo u stečaju, OIB 89296739230; PODRAVKA prehrambena industrija, d.d., OIB 18928523252; PODRAVSKA BANKA d.d.; DISTRIBUCIJA JUG za trgovinu i usluge, društvo s ograničenom odgovornošću, OIB 60693340553</izvorni_sadrzaj>
    <derivirana_varijabla naziv="DomainObject.Predmet.StrankaFormatedOIB_1">  Ministarstvo financija, Porezna uprava, OIB 18683136487 zastupanog po punomoćniku Županijsko državno odvjetništvo u Splitu; JAMNICA dioničko društvo za proizvodnju mineralnih voda, OIB 05050436541; MAKRO d.o.o. za trgovinu, građevinarstvo, inženjering, usluge na području prometa, prijevoz i turizam, OIB 53696769296; HEINEKEN HRVATSKA društvo s ograničenom odgovornošću za proizvodnju i promet piva, OIB 26057862389; TRGOMIX, društvo s ograničenom odgovornošću za trgovinu, export-import, OIB 70233534019; KUTJEVO d.d., OIB ; FRANCK, prehrambena industrija, dioničko društvo, OIB 07676693758; GRAD SPLIT, OIB 78755598868; INA-INDUSTRIJA NAFTE, d.d., OIB 27759560625 zastupanog po punomoćniku ODVJETNIČKO DRUŠTVO STANIĆ I PARTNERI društvo s ograničenom odgovornošću; Hrvatske vode, pravna osoba za upravljanje vodama, OIB 28921383001; CENTAR BANKA dioničko društvo u stečaju, OIB 89296739230; PODRAVKA prehrambena industrija, d.d., OIB 18928523252; PODRAVSKA BANKA d.d.; DISTRIBUCIJA JUG za trgovinu i usluge, društvo s ograničenom odgovornošću, OIB 60693340553</derivirana_varijabla>
  </DomainObject.Predmet.StrankaFormatedOIB>
  <DomainObject.Predmet.StrankaFormatedWithAdress>
    <izvorni_sadrzaj> Ministarstvo financija, Porezna uprava zastupanog po punomoćniku Županijsko državno odvjetništvo u Splitu; JAMNICA dioničko društvo za proizvodnju mineralnih voda, Getaldićeva 3, Zagreb; MAKRO d.o.o. za trgovinu, građevinarstvo, inženjering, usluge na području prometa, prijevoz i turizam, Matice Hrvatske 5, 21204 Dugopolje; HEINEKEN HRVATSKA društvo s ograničenom odgovornošću za proizvodnju i promet piva, Dubovac 22, 47000 Karlovac; TRGOMIX, društvo s ograničenom odgovornošću za trgovinu, export-import, Križine 22 A, 21000 Split; KUTJEVO d.d., K. Tomislava 1, 34340 Kutjevo; FRANCK, prehrambena industrija, dioničko društvo, Vodovodna 20, Zagreb; GRAD SPLIT, Branimirova obala 17, 21000 Split; INA-INDUSTRIJA NAFTE, d.d., Avenija V. Holjevca 10, Zagreb zastupanog po punomoćniku ODVJETNIČKO DRUŠTVO STANIĆ I PARTNERI društvo s ograničenom odgovornošću; Hrvatske vode, pravna osoba za upravljanje vodama, Grada Vukovara 220, Zagreb; CENTAR BANKA dioničko društvo u stečaju, Amruševa 6, Zagreb; PODRAVKA prehrambena industrija, d.d., A.Starčevića 32, 48000 Koprivnica; PODRAVSKA BANKA d.d., Opatička 3, 48000 Koprivnica; DISTRIBUCIJA JUG za trgovinu i usluge, društvo s ograničenom odgovornošću, Vukovarska 127, Split</izvorni_sadrzaj>
    <derivirana_varijabla naziv="DomainObject.Predmet.StrankaFormatedWithAdress_1"> Ministarstvo financija, Porezna uprava zastupanog po punomoćniku Županijsko državno odvjetništvo u Splitu; JAMNICA dioničko društvo za proizvodnju mineralnih voda, Getaldićeva 3, Zagreb; MAKRO d.o.o. za trgovinu, građevinarstvo, inženjering, usluge na području prometa, prijevoz i turizam, Matice Hrvatske 5, 21204 Dugopolje; HEINEKEN HRVATSKA društvo s ograničenom odgovornošću za proizvodnju i promet piva, Dubovac 22, 47000 Karlovac; TRGOMIX, društvo s ograničenom odgovornošću za trgovinu, export-import, Križine 22 A, 21000 Split; KUTJEVO d.d., K. Tomislava 1, 34340 Kutjevo; FRANCK, prehrambena industrija, dioničko društvo, Vodovodna 20, Zagreb; GRAD SPLIT, Branimirova obala 17, 21000 Split; INA-INDUSTRIJA NAFTE, d.d., Avenija V. Holjevca 10, Zagreb zastupanog po punomoćniku ODVJETNIČKO DRUŠTVO STANIĆ I PARTNERI društvo s ograničenom odgovornošću; Hrvatske vode, pravna osoba za upravljanje vodama, Grada Vukovara 220, Zagreb; CENTAR BANKA dioničko društvo u stečaju, Amruševa 6, Zagreb; PODRAVKA prehrambena industrija, d.d., A.Starčevića 32, 48000 Koprivnica; PODRAVSKA BANKA d.d., Opatička 3, 48000 Koprivnica; DISTRIBUCIJA JUG za trgovinu i usluge, društvo s ograničenom odgovornošću, Vukovarska 127, Split</derivirana_varijabla>
  </DomainObject.Predmet.StrankaFormatedWithAdress>
  <DomainObject.Predmet.StrankaFormatedWithAdressOIB>
    <izvorni_sadrzaj> Ministarstvo financija, Porezna uprava, OIB 18683136487 zastupanog po punomoćniku Županijsko državno odvjetništvo u Splitu; JAMNICA dioničko društvo za proizvodnju mineralnih voda, OIB 05050436541, Getaldićeva 3, Zagreb; MAKRO d.o.o. za trgovinu, građevinarstvo, inženjering, usluge na području prometa, prijevoz i turizam, OIB 53696769296, Matice Hrvatske 5, 21204 Dugopolje; HEINEKEN HRVATSKA društvo s ograničenom odgovornošću za proizvodnju i promet piva, OIB 26057862389, Dubovac 22, 47000 Karlovac; TRGOMIX, društvo s ograničenom odgovornošću za trgovinu, export-import, OIB 70233534019, Križine 22 A, 21000 Split; KUTJEVO d.d., OIB , K. Tomislava 1, 34340 Kutjevo; FRANCK, prehrambena industrija, dioničko društvo, OIB 07676693758, Vodovodna 20, Zagreb; GRAD SPLIT, OIB 78755598868, Branimirova obala 17, 21000 Split; INA-INDUSTRIJA NAFTE, d.d., OIB 27759560625, Avenija V. Holjevca 10, Zagreb zastupanog po punomoćniku ODVJETNIČKO DRUŠTVO STANIĆ I PARTNERI društvo s ograničenom odgovornošću; Hrvatske vode, pravna osoba za upravljanje vodama, OIB 28921383001, Grada Vukovara 220, Zagreb; CENTAR BANKA dioničko društvo u stečaju, OIB 89296739230, Amruševa 6, Zagreb; PODRAVKA prehrambena industrija, d.d., OIB 18928523252, A.Starčevića 32, 48000 Koprivnica; PODRAVSKA BANKA d.d., Opatička 3, 48000 Koprivnica; DISTRIBUCIJA JUG za trgovinu i usluge, društvo s ograničenom odgovornošću, OIB 60693340553, Vukovarska 127, Split</izvorni_sadrzaj>
    <derivirana_varijabla naziv="DomainObject.Predmet.StrankaFormatedWithAdressOIB_1"> Ministarstvo financija, Porezna uprava, OIB 18683136487 zastupanog po punomoćniku Županijsko državno odvjetništvo u Splitu; JAMNICA dioničko društvo za proizvodnju mineralnih voda, OIB 05050436541, Getaldićeva 3, Zagreb; MAKRO d.o.o. za trgovinu, građevinarstvo, inženjering, usluge na području prometa, prijevoz i turizam, OIB 53696769296, Matice Hrvatske 5, 21204 Dugopolje; HEINEKEN HRVATSKA društvo s ograničenom odgovornošću za proizvodnju i promet piva, OIB 26057862389, Dubovac 22, 47000 Karlovac; TRGOMIX, društvo s ograničenom odgovornošću za trgovinu, export-import, OIB 70233534019, Križine 22 A, 21000 Split; KUTJEVO d.d., OIB , K. Tomislava 1, 34340 Kutjevo; FRANCK, prehrambena industrija, dioničko društvo, OIB 07676693758, Vodovodna 20, Zagreb; GRAD SPLIT, OIB 78755598868, Branimirova obala 17, 21000 Split; INA-INDUSTRIJA NAFTE, d.d., OIB 27759560625, Avenija V. Holjevca 10, Zagreb zastupanog po punomoćniku ODVJETNIČKO DRUŠTVO STANIĆ I PARTNERI društvo s ograničenom odgovornošću; Hrvatske vode, pravna osoba za upravljanje vodama, OIB 28921383001, Grada Vukovara 220, Zagreb; CENTAR BANKA dioničko društvo u stečaju, OIB 89296739230, Amruševa 6, Zagreb; PODRAVKA prehrambena industrija, d.d., OIB 18928523252, A.Starčevića 32, 48000 Koprivnica; PODRAVSKA BANKA d.d., Opatička 3, 48000 Koprivnica; DISTRIBUCIJA JUG za trgovinu i usluge, društvo s ograničenom odgovornošću, OIB 60693340553, Vukovarska 127, Split</derivirana_varijabla>
  </DomainObject.Predmet.StrankaFormatedWithAdressOIB>
  <DomainObject.Predmet.StrankaWithAdress>
    <izvorni_sadrzaj>Ministarstvo financija, Porezna uprava ,JAMNICA dioničko društvo za proizvodnju mineralnih voda Getaldićeva 3,Zagreb,MAKRO d.o.o. za trgovinu, građevinarstvo, inženjering, usluge na području prometa, prijevoz i turizam Matice Hrvatske 5,21204 Dugopolje,HEINEKEN HRVATSKA društvo s ograničenom odgovornošću za proizvodnju i promet piva Dubovac 22,47000 Karlovac,TRGOMIX, društvo s ograničenom odgovornošću za trgovinu, export-import Križine 22 A,21000 Split,KUTJEVO d.d. K. Tomislava 1,34340 Kutjevo,FRANCK, prehrambena industrija, dioničko društvo Vodovodna 20,Zagreb,GRAD SPLIT Branimirova obala 17,21000 Split,INA-INDUSTRIJA NAFTE, d.d. Avenija V. Holjevca 10,Zagreb,Hrvatske vode, pravna osoba za upravljanje vodama Grada Vukovara 220,Zagreb,CENTAR BANKA dioničko društvo u stečaju Amruševa 6,Zagreb,PODRAVKA prehrambena industrija, d.d. A.Starčevića 32,48000 Koprivnica,PODRAVSKA BANKA d.d. Opatička 3,48000 Koprivnica,DISTRIBUCIJA JUG za trgovinu i usluge, društvo s ograničenom odgovornošću Vukovarska 127,Split</izvorni_sadrzaj>
    <derivirana_varijabla naziv="DomainObject.Predmet.StrankaWithAdress_1">Ministarstvo financija, Porezna uprava ,JAMNICA dioničko društvo za proizvodnju mineralnih voda Getaldićeva 3,Zagreb,MAKRO d.o.o. za trgovinu, građevinarstvo, inženjering, usluge na području prometa, prijevoz i turizam Matice Hrvatske 5,21204 Dugopolje,HEINEKEN HRVATSKA društvo s ograničenom odgovornošću za proizvodnju i promet piva Dubovac 22,47000 Karlovac,TRGOMIX, društvo s ograničenom odgovornošću za trgovinu, export-import Križine 22 A,21000 Split,KUTJEVO d.d. K. Tomislava 1,34340 Kutjevo,FRANCK, prehrambena industrija, dioničko društvo Vodovodna 20,Zagreb,GRAD SPLIT Branimirova obala 17,21000 Split,INA-INDUSTRIJA NAFTE, d.d. Avenija V. Holjevca 10,Zagreb,Hrvatske vode, pravna osoba za upravljanje vodama Grada Vukovara 220,Zagreb,CENTAR BANKA dioničko društvo u stečaju Amruševa 6,Zagreb,PODRAVKA prehrambena industrija, d.d. A.Starčevića 32,48000 Koprivnica,PODRAVSKA BANKA d.d. Opatička 3,48000 Koprivnica,DISTRIBUCIJA JUG za trgovinu i usluge, društvo s ograničenom odgovornošću Vukovarska 127,Split</derivirana_varijabla>
  </DomainObject.Predmet.StrankaWithAdress>
  <DomainObject.Predmet.StrankaWithAdressOIB>
    <izvorni_sadrzaj>Ministarstvo financija, Porezna uprava, OIB 18683136487,JAMNICA dioničko društvo za proizvodnju mineralnih voda, OIB 05050436541, Getaldićeva 3,Zagreb,MAKRO d.o.o. za trgovinu, građevinarstvo, inženjering, usluge na području prometa, prijevoz i turizam, OIB 53696769296, Matice Hrvatske 5,21204 Dugopolje,HEINEKEN HRVATSKA društvo s ograničenom odgovornošću za proizvodnju i promet piva, OIB 26057862389, Dubovac 22,47000 Karlovac,TRGOMIX, društvo s ograničenom odgovornošću za trgovinu, export-import, OIB 70233534019, Križine 22 A,21000 Split,KUTJEVO d.d., OIB , K. Tomislava 1,34340 Kutjevo,FRANCK, prehrambena industrija, dioničko društvo, OIB 07676693758, Vodovodna 20,Zagreb,GRAD SPLIT, OIB 78755598868, Branimirova obala 17,21000 Split,INA-INDUSTRIJA NAFTE, d.d., OIB 27759560625, Avenija V. Holjevca 10,Zagreb,Hrvatske vode, pravna osoba za upravljanje vodama, OIB 28921383001, Grada Vukovara 220,Zagreb,CENTAR BANKA dioničko društvo u stečaju, OIB 89296739230, Amruševa 6,Zagreb,PODRAVKA prehrambena industrija, d.d., OIB 18928523252, A.Starčevića 32,48000 Koprivnica,PODRAVSKA BANKA d.d., Opatička 3,48000 Koprivnica,DISTRIBUCIJA JUG za trgovinu i usluge, društvo s ograničenom odgovornošću, OIB 60693340553, Vukovarska 127,Split</izvorni_sadrzaj>
    <derivirana_varijabla naziv="DomainObject.Predmet.StrankaWithAdressOIB_1">Ministarstvo financija, Porezna uprava, OIB 18683136487,JAMNICA dioničko društvo za proizvodnju mineralnih voda, OIB 05050436541, Getaldićeva 3,Zagreb,MAKRO d.o.o. za trgovinu, građevinarstvo, inženjering, usluge na području prometa, prijevoz i turizam, OIB 53696769296, Matice Hrvatske 5,21204 Dugopolje,HEINEKEN HRVATSKA društvo s ograničenom odgovornošću za proizvodnju i promet piva, OIB 26057862389, Dubovac 22,47000 Karlovac,TRGOMIX, društvo s ograničenom odgovornošću za trgovinu, export-import, OIB 70233534019, Križine 22 A,21000 Split,KUTJEVO d.d., OIB , K. Tomislava 1,34340 Kutjevo,FRANCK, prehrambena industrija, dioničko društvo, OIB 07676693758, Vodovodna 20,Zagreb,GRAD SPLIT, OIB 78755598868, Branimirova obala 17,21000 Split,INA-INDUSTRIJA NAFTE, d.d., OIB 27759560625, Avenija V. Holjevca 10,Zagreb,Hrvatske vode, pravna osoba za upravljanje vodama, OIB 28921383001, Grada Vukovara 220,Zagreb,CENTAR BANKA dioničko društvo u stečaju, OIB 89296739230, Amruševa 6,Zagreb,PODRAVKA prehrambena industrija, d.d., OIB 18928523252, A.Starčevića 32,48000 Koprivnica,PODRAVSKA BANKA d.d., Opatička 3,48000 Koprivnica,DISTRIBUCIJA JUG za trgovinu i usluge, društvo s ograničenom odgovornošću, OIB 60693340553, Vukovarska 127,Split</derivirana_varijabla>
  </DomainObject.Predmet.StrankaWithAdressOIB>
  <DomainObject.Predmet.StrankaNazivFormated>
    <izvorni_sadrzaj>Ministarstvo financija, Porezna uprava,JAMNICA dioničko društvo za proizvodnju mineralnih voda,MAKRO d.o.o. za trgovinu, građevinarstvo, inženjering, usluge na području prometa, prijevoz i turizam,HEINEKEN HRVATSKA društvo s ograničenom odgovornošću za proizvodnju i promet piva,TRGOMIX, društvo s ograničenom odgovornošću za trgovinu, export-import,KUTJEVO d.d.,FRANCK, prehrambena industrija, dioničko društvo,GRAD SPLIT,INA-INDUSTRIJA NAFTE, d.d.,Hrvatske vode, pravna osoba za upravljanje vodama,CENTAR BANKA dioničko društvo u stečaju,PODRAVKA prehrambena industrija, d.d.,PODRAVSKA BANKA d.d.,DISTRIBUCIJA JUG za trgovinu i usluge, društvo s ograničenom odgovornošću</izvorni_sadrzaj>
    <derivirana_varijabla naziv="DomainObject.Predmet.StrankaNazivFormated_1">Ministarstvo financija, Porezna uprava,JAMNICA dioničko društvo za proizvodnju mineralnih voda,MAKRO d.o.o. za trgovinu, građevinarstvo, inženjering, usluge na području prometa, prijevoz i turizam,HEINEKEN HRVATSKA društvo s ograničenom odgovornošću za proizvodnju i promet piva,TRGOMIX, društvo s ograničenom odgovornošću za trgovinu, export-import,KUTJEVO d.d.,FRANCK, prehrambena industrija, dioničko društvo,GRAD SPLIT,INA-INDUSTRIJA NAFTE, d.d.,Hrvatske vode, pravna osoba za upravljanje vodama,CENTAR BANKA dioničko društvo u stečaju,PODRAVKA prehrambena industrija, d.d.,PODRAVSKA BANKA d.d.,DISTRIBUCIJA JUG za trgovinu i usluge, društvo s ograničenom odgovornošću</derivirana_varijabla>
  </DomainObject.Predmet.StrankaNazivFormated>
  <DomainObject.Predmet.StrankaNazivFormatedOIB>
    <izvorni_sadrzaj>Ministarstvo financija, Porezna uprava, OIB 18683136487,JAMNICA dioničko društvo za proizvodnju mineralnih voda, OIB 05050436541,MAKRO d.o.o. za trgovinu, građevinarstvo, inženjering, usluge na području prometa, prijevoz i turizam, OIB 53696769296,HEINEKEN HRVATSKA društvo s ograničenom odgovornošću za proizvodnju i promet piva, OIB 26057862389,TRGOMIX, društvo s ograničenom odgovornošću za trgovinu, export-import, OIB 70233534019,KUTJEVO d.d., OIB ,FRANCK, prehrambena industrija, dioničko društvo, OIB 07676693758,GRAD SPLIT, OIB 78755598868,INA-INDUSTRIJA NAFTE, d.d., OIB 27759560625,Hrvatske vode, pravna osoba za upravljanje vodama, OIB 28921383001,CENTAR BANKA dioničko društvo u stečaju, OIB 89296739230,PODRAVKA prehrambena industrija, d.d., OIB 18928523252,PODRAVSKA BANKA d.d.,DISTRIBUCIJA JUG za trgovinu i usluge, društvo s ograničenom odgovornošću, OIB 60693340553</izvorni_sadrzaj>
    <derivirana_varijabla naziv="DomainObject.Predmet.StrankaNazivFormatedOIB_1">Ministarstvo financija, Porezna uprava, OIB 18683136487,JAMNICA dioničko društvo za proizvodnju mineralnih voda, OIB 05050436541,MAKRO d.o.o. za trgovinu, građevinarstvo, inženjering, usluge na području prometa, prijevoz i turizam, OIB 53696769296,HEINEKEN HRVATSKA društvo s ograničenom odgovornošću za proizvodnju i promet piva, OIB 26057862389,TRGOMIX, društvo s ograničenom odgovornošću za trgovinu, export-import, OIB 70233534019,KUTJEVO d.d., OIB ,FRANCK, prehrambena industrija, dioničko društvo, OIB 07676693758,GRAD SPLIT, OIB 78755598868,INA-INDUSTRIJA NAFTE, d.d., OIB 27759560625,Hrvatske vode, pravna osoba za upravljanje vodama, OIB 28921383001,CENTAR BANKA dioničko društvo u stečaju, OIB 89296739230,PODRAVKA prehrambena industrija, d.d., OIB 18928523252,PODRAVSKA BANKA d.d.,DISTRIBUCIJA JUG za trgovinu i usluge, društvo s ograničenom odgovornošću, OIB 60693340553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financija, Porezna uprava zastupanog po punomoćniku Županijsko državno odvjetništvo u Splitu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 zastupanog po punomoćniku ODVJETNIČKO DRUŠTVO STANIĆ I PARTNERI društvo s ograničenom odgovornošću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izvorni_sadrzaj>
    <derivirana_varijabla naziv="DomainObject.Predmet.StrankaListFormated_1">
      <item>Ministarstvo financija, Porezna uprava zastupanog po punomoćniku Županijsko državno odvjetništvo u Splitu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 zastupanog po punomoćniku ODVJETNIČKO DRUŠTVO STANIĆ I PARTNERI društvo s ograničenom odgovornošću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derivirana_varijabla>
  </DomainObject.Predmet.StrankaListFormated>
  <DomainObject.Predmet.StrankaListFormatedOIB>
    <izvorni_sadrzaj>
      <item>Ministarstvo financija, Porezna uprava, OIB 18683136487 zastupanog po punomoćniku Županijsko državno odvjetništvo u Splitu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 zastupanog po punomoćniku ODVJETNIČKO DRUŠTVO STANIĆ I PARTNERI društvo s ograničenom odgovornošću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izvorni_sadrzaj>
    <derivirana_varijabla naziv="DomainObject.Predmet.StrankaListFormatedOIB_1">
      <item>Ministarstvo financija, Porezna uprava, OIB 18683136487 zastupanog po punomoćniku Županijsko državno odvjetništvo u Splitu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 zastupanog po punomoćniku ODVJETNIČKO DRUŠTVO STANIĆ I PARTNERI društvo s ograničenom odgovornošću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derivirana_varijabla>
  </DomainObject.Predmet.StrankaListFormatedOIB>
  <DomainObject.Predmet.StrankaListFormatedWithAdress>
    <izvorni_sadrzaj>
      <item>Ministarstvo financija, Porezna uprava zastupanog po punomoćniku Županijsko državno odvjetništvo u Splitu</item>
      <item>JAMNICA dioničko društvo za proizvodnju mineralnih voda, Getaldićeva 3, Zagreb</item>
      <item>MAKRO d.o.o. za trgovinu, građevinarstvo, inženjering, usluge na području prometa, prijevoz i turizam, Matice Hrvatske 5, 21204 Dugopolje</item>
      <item>HEINEKEN HRVATSKA društvo s ograničenom odgovornošću za proizvodnju i promet piva, Dubovac 22, 47000 Karlovac</item>
      <item>TRGOMIX, društvo s ograničenom odgovornošću za trgovinu, export-import, Križine 22 A, 21000 Split</item>
      <item>KUTJEVO d.d., K. Tomislava 1, 34340 Kutjevo</item>
      <item>FRANCK, prehrambena industrija, dioničko društvo, Vodovodna 20, Zagreb</item>
      <item>GRAD SPLIT, Branimirova obala 17, 21000 Split</item>
      <item>INA-INDUSTRIJA NAFTE, d.d., Avenija V. Holjevca 10, Zagreb zastupanog po punomoćniku ODVJETNIČKO DRUŠTVO STANIĆ I PARTNERI društvo s ograničenom odgovornošću</item>
      <item>Hrvatske vode, pravna osoba za upravljanje vodama, Grada Vukovara 220, Zagreb</item>
      <item>CENTAR BANKA dioničko društvo u stečaju, Amruševa 6, Zagreb</item>
      <item>PODRAVKA prehrambena industrija, d.d., A.Starčevića 32, 48000 Koprivnica</item>
      <item>PODRAVSKA BANKA d.d., Opatička 3, 48000 Koprivnica</item>
      <item>DISTRIBUCIJA JUG za trgovinu i usluge, društvo s ograničenom odgovornošću, Vukovarska 127, Split</item>
    </izvorni_sadrzaj>
    <derivirana_varijabla naziv="DomainObject.Predmet.StrankaListFormatedWithAdress_1">
      <item>Ministarstvo financija, Porezna uprava zastupanog po punomoćniku Županijsko državno odvjetništvo u Splitu</item>
      <item>JAMNICA dioničko društvo za proizvodnju mineralnih voda, Getaldićeva 3, Zagreb</item>
      <item>MAKRO d.o.o. za trgovinu, građevinarstvo, inženjering, usluge na području prometa, prijevoz i turizam, Matice Hrvatske 5, 21204 Dugopolje</item>
      <item>HEINEKEN HRVATSKA društvo s ograničenom odgovornošću za proizvodnju i promet piva, Dubovac 22, 47000 Karlovac</item>
      <item>TRGOMIX, društvo s ograničenom odgovornošću za trgovinu, export-import, Križine 22 A, 21000 Split</item>
      <item>KUTJEVO d.d., K. Tomislava 1, 34340 Kutjevo</item>
      <item>FRANCK, prehrambena industrija, dioničko društvo, Vodovodna 20, Zagreb</item>
      <item>GRAD SPLIT, Branimirova obala 17, 21000 Split</item>
      <item>INA-INDUSTRIJA NAFTE, d.d., Avenija V. Holjevca 10, Zagreb zastupanog po punomoćniku ODVJETNIČKO DRUŠTVO STANIĆ I PARTNERI društvo s ograničenom odgovornošću</item>
      <item>Hrvatske vode, pravna osoba za upravljanje vodama, Grada Vukovara 220, Zagreb</item>
      <item>CENTAR BANKA dioničko društvo u stečaju, Amruševa 6, Zagreb</item>
      <item>PODRAVKA prehrambena industrija, d.d., A.Starčevića 32, 48000 Koprivnica</item>
      <item>PODRAVSKA BANKA d.d., Opatička 3, 48000 Koprivnica</item>
      <item>DISTRIBUCIJA JUG za trgovinu i usluge, društvo s ograničenom odgovornošću, Vukovarska 127, Split</item>
    </derivirana_varijabla>
  </DomainObject.Predmet.StrankaListFormatedWithAdress>
  <DomainObject.Predmet.StrankaListFormatedWithAdressOIB>
    <izvorni_sadrzaj>
      <item>Ministarstvo financija, Porezna uprava, OIB 18683136487 zastupanog po punomoćniku Županijsko državno odvjetništvo u Splitu</item>
      <item>JAMNICA dioničko društvo za proizvodnju mineralnih voda, OIB 05050436541, Getaldićeva 3, Zagreb</item>
      <item>MAKRO d.o.o. za trgovinu, građevinarstvo, inženjering, usluge na području prometa, prijevoz i turizam, OIB 53696769296, Matice Hrvatske 5, 21204 Dugopolje</item>
      <item>HEINEKEN HRVATSKA društvo s ograničenom odgovornošću za proizvodnju i promet piva, OIB 26057862389, Dubovac 22, 47000 Karlovac</item>
      <item>TRGOMIX, društvo s ograničenom odgovornošću za trgovinu, export-import, OIB 70233534019, Križine 22 A, 21000 Split</item>
      <item>KUTJEVO d.d., OIB , K. Tomislava 1, 34340 Kutjevo</item>
      <item>FRANCK, prehrambena industrija, dioničko društvo, OIB 07676693758, Vodovodna 20, Zagreb</item>
      <item>GRAD SPLIT, OIB 78755598868, Branimirova obala 17, 21000 Split</item>
      <item>INA-INDUSTRIJA NAFTE, d.d., OIB 27759560625, Avenija V. Holjevca 10, Zagreb zastupanog po punomoćniku ODVJETNIČKO DRUŠTVO STANIĆ I PARTNERI društvo s ograničenom odgovornošću</item>
      <item>Hrvatske vode, pravna osoba za upravljanje vodama, OIB 28921383001, Grada Vukovara 220, Zagreb</item>
      <item>CENTAR BANKA dioničko društvo u stečaju, OIB 89296739230, Amruševa 6, Zagreb</item>
      <item>PODRAVKA prehrambena industrija, d.d., OIB 18928523252, A.Starčevića 32, 48000 Koprivnica</item>
      <item>PODRAVSKA BANKA d.d., Opatička 3, 48000 Koprivnica</item>
      <item>DISTRIBUCIJA JUG za trgovinu i usluge, društvo s ograničenom odgovornošću, OIB 60693340553, Vukovarska 127, Split</item>
    </izvorni_sadrzaj>
    <derivirana_varijabla naziv="DomainObject.Predmet.StrankaListFormatedWithAdressOIB_1">
      <item>Ministarstvo financija, Porezna uprava, OIB 18683136487 zastupanog po punomoćniku Županijsko državno odvjetništvo u Splitu</item>
      <item>JAMNICA dioničko društvo za proizvodnju mineralnih voda, OIB 05050436541, Getaldićeva 3, Zagreb</item>
      <item>MAKRO d.o.o. za trgovinu, građevinarstvo, inženjering, usluge na području prometa, prijevoz i turizam, OIB 53696769296, Matice Hrvatske 5, 21204 Dugopolje</item>
      <item>HEINEKEN HRVATSKA društvo s ograničenom odgovornošću za proizvodnju i promet piva, OIB 26057862389, Dubovac 22, 47000 Karlovac</item>
      <item>TRGOMIX, društvo s ograničenom odgovornošću za trgovinu, export-import, OIB 70233534019, Križine 22 A, 21000 Split</item>
      <item>KUTJEVO d.d., OIB , K. Tomislava 1, 34340 Kutjevo</item>
      <item>FRANCK, prehrambena industrija, dioničko društvo, OIB 07676693758, Vodovodna 20, Zagreb</item>
      <item>GRAD SPLIT, OIB 78755598868, Branimirova obala 17, 21000 Split</item>
      <item>INA-INDUSTRIJA NAFTE, d.d., OIB 27759560625, Avenija V. Holjevca 10, Zagreb zastupanog po punomoćniku ODVJETNIČKO DRUŠTVO STANIĆ I PARTNERI društvo s ograničenom odgovornošću</item>
      <item>Hrvatske vode, pravna osoba za upravljanje vodama, OIB 28921383001, Grada Vukovara 220, Zagreb</item>
      <item>CENTAR BANKA dioničko društvo u stečaju, OIB 89296739230, Amruševa 6, Zagreb</item>
      <item>PODRAVKA prehrambena industrija, d.d., OIB 18928523252, A.Starčevića 32, 48000 Koprivnica</item>
      <item>PODRAVSKA BANKA d.d., Opatička 3, 48000 Koprivnica</item>
      <item>DISTRIBUCIJA JUG za trgovinu i usluge, društvo s ograničenom odgovornošću, OIB 60693340553, Vukovarska 127, Split</item>
    </derivirana_varijabla>
  </DomainObject.Predmet.StrankaListFormatedWithAdressOIB>
  <DomainObject.Predmet.StrankaListNazivFormated>
    <izvorni_sadrzaj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izvorni_sadrzaj>
    <derivirana_varijabla naziv="DomainObject.Predmet.StrankaListNazivFormated_1"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</derivirana_varijabla>
  </DomainObject.Predmet.StrankaListNazivFormated>
  <DomainObject.Predmet.StrankaListNazivFormatedOIB>
    <izvorni_sadrzaj>
      <item>Ministarstvo financija, Porezna uprava, OIB 18683136487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izvorni_sadrzaj>
    <derivirana_varijabla naziv="DomainObject.Predmet.StrankaListNazivFormatedOIB_1">
      <item>Ministarstvo financija, Porezna uprava, OIB 18683136487</item>
      <item>JAMNICA dioničko društvo za proizvodnju mineralnih voda, OIB 05050436541</item>
      <item>MAKRO d.o.o. za trgovinu, građevinarstvo, inženjering, usluge na području prometa, prijevoz i turizam, OIB 53696769296</item>
      <item>HEINEKEN HRVATSKA društvo s ograničenom odgovornošću za proizvodnju i promet piva, OIB 26057862389</item>
      <item>TRGOMIX, društvo s ograničenom odgovornošću za trgovinu, export-import, OIB 70233534019</item>
      <item>KUTJEVO d.d., OIB </item>
      <item>FRANCK, prehrambena industrija, dioničko društvo, OIB 07676693758</item>
      <item>GRAD SPLIT, OIB 78755598868</item>
      <item>INA-INDUSTRIJA NAFTE, d.d., OIB 27759560625</item>
      <item>Hrvatske vode, pravna osoba za upravljanje vodama, OIB 28921383001</item>
      <item>CENTAR BANKA dioničko društvo u stečaju, OIB 89296739230</item>
      <item>PODRAVKA prehrambena industrija, d.d., OIB 18928523252</item>
      <item>PODRAVSKA BANKA d.d.</item>
      <item>DISTRIBUCIJA JUG za trgovinu i usluge, društvo s ograničenom odgovornošću, OIB 60693340553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 punomoćnik sudionika u postupku INA-INDUSTRIJA NAFTE, d.d.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OstaliListFormated_1"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 punomoćnik sudionika u postupku INA-INDUSTRIJA NAFTE, d.d.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OstaliListFormated>
  <DomainObject.Predmet.OstaliListFormatedOIB>
    <izvorni_sadrzaj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odgovornošću, OIB 96146860628 punomoćnik sudionika u postupku INA-INDUSTRIJA NAFTE, d.d.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izvorni_sadrzaj>
    <derivirana_varijabla naziv="DomainObject.Predmet.OstaliListFormatedOIB_1">
      <item>Dunja Kutle</item>
      <item>Županijsko državno odvjetništvo u Splitu punomoćnik sudionika u postupku Ministarstvo financija, Porezna uprava</item>
      <item>Trgovački sud Split Ured predsjednika</item>
      <item>ODVJETNIČKO DRUŠTVO STANIĆ I PARTNERI društvo s ograničenom odgovornošću, OIB 96146860628 punomoćnik sudionika u postupku INA-INDUSTRIJA NAFTE, d.d.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derivirana_varijabla>
  </DomainObject.Predmet.OstaliListFormatedOIB>
  <DomainObject.Predmet.OstaliListFormatedWithAdress>
    <izvorni_sadrzaj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Riva 4, 51000 Rijeka punomoćnik sudionika u postupku INA-INDUSTRIJA NAFTE, d.d.</item>
      <item>Ovršni odjel Trgovačkog suda Split, Sukoišanska 6, 21000 Split</item>
      <item>BLAŽ ŠEPČEK, Dragašev prolaz 10, 21230 Sinj</item>
      <item>Oglasna ploča Trgovačkog suda Split, Sukoišanska 6, 21000 Split</item>
      <item>ZAGREBAČKA PIVOVARA društvo s ograničenom odgovornošću za proizvodnju piva, alkoholnih i bezalkoholnih pića, Ilica 224, 10000 Zagreb</item>
      <item>Registarski odjel Trgovačkog suda Split, Sukoišanska 6, 21000 Split</item>
      <item>Zoran Miletić, Nazorov prilaz 1a, 21000 Split</item>
      <item>Računovodstveno Trgovačkog suda Split, Sukoišanska 6, 21000 Split</item>
      <item>Pisarnica Trgovačkog suda Split, Sukoišanska 6, 21000 Split</item>
    </izvorni_sadrzaj>
    <derivirana_varijabla naziv="DomainObject.Predmet.OstaliListFormatedWithAdress_1"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Riva 4, 51000 Rijeka punomoćnik sudionika u postupku INA-INDUSTRIJA NAFTE, d.d.</item>
      <item>Ovršni odjel Trgovačkog suda Split, Sukoišanska 6, 21000 Split</item>
      <item>BLAŽ ŠEPČEK, Dragašev prolaz 10, 21230 Sinj</item>
      <item>Oglasna ploča Trgovačkog suda Split, Sukoišanska 6, 21000 Split</item>
      <item>ZAGREBAČKA PIVOVARA društvo s ograničenom odgovornošću za proizvodnju piva, alkoholnih i bezalkoholnih pića, Ilica 224, 10000 Zagreb</item>
      <item>Registarski odjel Trgovačkog suda Split, Sukoišanska 6, 21000 Split</item>
      <item>Zoran Miletić, Nazorov prilaz 1a, 21000 Split</item>
      <item>Računovodstveno Trgovačkog suda Split, Sukoišanska 6, 21000 Split</item>
      <item>Pisarnica Trgovačkog suda Split, Sukoišanska 6, 21000 Split</item>
    </derivirana_varijabla>
  </DomainObject.Predmet.OstaliListFormatedWithAdress>
  <DomainObject.Predmet.OstaliListFormatedWithAdressOIB>
    <izvorni_sadrzaj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OIB 96146860628, Riva 4, 51000 Rijeka punomoćnik sudionika u postupku INA-INDUSTRIJA NAFTE, d.d.</item>
      <item>Ovršni odjel Trgovačkog suda Split, Sukoišanska 6, 21000 Split</item>
      <item>BLAŽ ŠEPČEK, OIB 42405945505, Dragašev prolaz 10, 21230 Sinj</item>
      <item>Oglasna ploča Trgovačkog suda Split, Sukoišanska 6, 21000 Split</item>
      <item>ZAGREBAČKA PIVOVARA društvo s ograničenom odgovornošću za proizvodnju piva, alkoholnih i bezalkoholnih pića, OIB 83771985821, Ilica 224, 10000 Zagreb</item>
      <item>Registarski odjel Trgovačkog suda Split, Sukoišanska 6, 21000 Split</item>
      <item>Zoran Miletić, OIB 73025684607, Nazorov prilaz 1a, 21000 Split</item>
      <item>Računovodstveno Trgovačkog suda Split, Sukoišanska 6, 21000 Split</item>
      <item>Pisarnica Trgovačkog suda Split, Sukoišanska 6, 21000 Split</item>
    </izvorni_sadrzaj>
    <derivirana_varijabla naziv="DomainObject.Predmet.OstaliListFormatedWithAdressOIB_1">
      <item>Dunja Kutle, A. Hebranga 9/I, 10000 Zagreb</item>
      <item>Županijsko državno odvjetništvo u Splitu, Gundulićeva 29a, 21000 Split punomoćnik sudionika u postupku Ministarstvo financija, Porezna uprava</item>
      <item>Trgovački sud Split Ured predsjednika, Sukoišanska 6, 21000 Split</item>
      <item>ODVJETNIČKO DRUŠTVO STANIĆ I PARTNERI društvo s ograničenom odgovornošću, OIB 96146860628, Riva 4, 51000 Rijeka punomoćnik sudionika u postupku INA-INDUSTRIJA NAFTE, d.d.</item>
      <item>Ovršni odjel Trgovačkog suda Split, Sukoišanska 6, 21000 Split</item>
      <item>BLAŽ ŠEPČEK, OIB 42405945505, Dragašev prolaz 10, 21230 Sinj</item>
      <item>Oglasna ploča Trgovačkog suda Split, Sukoišanska 6, 21000 Split</item>
      <item>ZAGREBAČKA PIVOVARA društvo s ograničenom odgovornošću za proizvodnju piva, alkoholnih i bezalkoholnih pića, OIB 83771985821, Ilica 224, 10000 Zagreb</item>
      <item>Registarski odjel Trgovačkog suda Split, Sukoišanska 6, 21000 Split</item>
      <item>Zoran Miletić, OIB 73025684607, Nazorov prilaz 1a, 21000 Split</item>
      <item>Računovodstveno Trgovačkog suda Split, Sukoišanska 6, 21000 Split</item>
      <item>Pisarnica Trgovačkog suda Split, Sukoišanska 6, 21000 Split</item>
    </derivirana_varijabla>
  </DomainObject.Predmet.OstaliListFormatedWithAdressOIB>
  <DomainObject.Predmet.OstaliListNazivFormated>
    <izvorni_sadrzaj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OstaliListNazivFormated_1"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OstaliListNazivFormated>
  <DomainObject.Predmet.OstaliListNazivFormatedOIB>
    <izvorni_sadrzaj>
      <item>Dunja Kutle</item>
      <item>Županijsko državno odvjetništvo u Splitu</item>
      <item>Trgovački sud Split Ured predsjednika</item>
      <item>ODVJETNIČKO DRUŠTVO STANIĆ I PARTNERI društvo s ograničenom odgovornošću, OIB 96146860628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izvorni_sadrzaj>
    <derivirana_varijabla naziv="DomainObject.Predmet.OstaliListNazivFormatedOIB_1">
      <item>Dunja Kutle</item>
      <item>Županijsko državno odvjetništvo u Splitu</item>
      <item>Trgovački sud Split Ured predsjednika</item>
      <item>ODVJETNIČKO DRUŠTVO STANIĆ I PARTNERI društvo s ograničenom odgovornošću, OIB 96146860628</item>
      <item>Ovršni odjel Trgovačkog suda Split</item>
      <item>BLAŽ ŠEPČEK, OIB 42405945505</item>
      <item>Oglasna ploča Trgovačkog suda Split</item>
      <item>ZAGREBAČKA PIVOVARA društvo s ograničenom odgovornošću za proizvodnju piva, alkoholnih i bezalkoholnih pića, OIB 83771985821</item>
      <item>Registarski odjel Trgovačkog suda Split</item>
      <item>Zoran Miletić, OIB 73025684607</item>
      <item>Računovodstveno Trgovačkog suda Split</item>
      <item>Pisarnica Trgovačkog suda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DISTRIBUCIJA JUG za trgovinu i usluge, društvo s ograničenom odgovornošću i dr.</izvorni_sadrzaj>
    <derivirana_varijabla naziv="DomainObject.Predmet.StrankaIDrugi_1">DISTRIBUCIJA JUG za trgovinu i usluge, društvo s ograničenom odgovornošću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DISTRIBUCIJA JUG za trgovinu i usluge, društvo s ograničenom odgovornošću, OIB 60693340553, Vukovarska 127, Split i dr.</izvorni_sadrzaj>
    <derivirana_varijabla naziv="DomainObject.Predmet.StrankaIDrugiAdressOIB_1">DISTRIBUCIJA JUG za trgovinu i usluge, društvo s ograničenom odgovornošću, OIB 60693340553, Vukovarska 127,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izvorni_sadrzaj>
    <derivirana_varijabla naziv="DomainObject.Predmet.SudioniciListNaziv_1">
      <item>Ministarstvo financija, Porezna uprava</item>
      <item>JAMNICA dioničko društvo za proizvodnju mineralnih voda</item>
      <item>MAKRO d.o.o. za trgovinu, građevinarstvo, inženjering, usluge na području prometa, prijevoz i turizam</item>
      <item>HEINEKEN HRVATSKA društvo s ograničenom odgovornošću za proizvodnju i promet piva</item>
      <item>TRGOMIX, društvo s ograničenom odgovornošću za trgovinu, export-import</item>
      <item>KUTJEVO d.d.</item>
      <item>FRANCK, prehrambena industrija, dioničko društvo</item>
      <item>GRAD SPLIT</item>
      <item>INA-INDUSTRIJA NAFTE, d.d.</item>
      <item>Hrvatske vode, pravna osoba za upravljanje vodama</item>
      <item>CENTAR BANKA dioničko društvo u stečaju</item>
      <item>PODRAVKA prehrambena industrija, d.d.</item>
      <item>PODRAVSKA BANKA d.d.</item>
      <item>DISTRIBUCIJA JUG za trgovinu i usluge, društvo s ograničenom odgovornošću</item>
      <item>Dunja Kutle</item>
      <item>Županijsko državno odvjetništvo u Splitu</item>
      <item>Trgovački sud Split Ured predsjednika</item>
      <item>ODVJETNIČKO DRUŠTVO STANIĆ I PARTNERI društvo s ograničenom odgovornošću</item>
      <item>Ovršni odjel Trgovačkog suda Split</item>
      <item>BLAŽ ŠEPČEK</item>
      <item>Oglasna ploča Trgovačkog suda Split</item>
      <item>ZAGREBAČKA PIVOVARA društvo s ograničenom odgovornošću za proizvodnju piva, alkoholnih i bezalkoholnih pića</item>
      <item>Registarski odjel Trgovačkog suda Split</item>
      <item>Zoran Miletić</item>
      <item>Računovodstveno Trgovačkog suda Split</item>
      <item>Pisarnica Trgovačkog suda Split</item>
    </derivirana_varijabla>
  </DomainObject.Predmet.SudioniciListNaziv>
  <DomainObject.Predmet.SudioniciListAdressOIB>
    <izvorni_sadrzaj>
      <item>Ministarstvo financija, Porezna uprava, OIB 18683136487</item>
      <item>JAMNICA dioničko društvo za proizvodnju mineralnih voda, OIB 05050436541, Getaldićeva 3,Zagreb</item>
      <item>MAKRO d.o.o. za trgovinu, građevinarstvo, inženjering, usluge na području prometa, prijevoz i turizam, OIB 53696769296, Matice Hrvatske 5,21204 Dugopolje</item>
      <item>HEINEKEN HRVATSKA društvo s ograničenom odgovornošću za proizvodnju i promet piva, OIB 26057862389, Dubovac 22,47000 Karlovac</item>
      <item>TRGOMIX, društvo s ograničenom odgovornošću za trgovinu, export-import, OIB 70233534019, Križine 22 A,21000 Split</item>
      <item>KUTJEVO d.d., OIB , K. Tomislava 1,34340 Kutjevo</item>
      <item>FRANCK, prehrambena industrija, dioničko društvo, OIB 07676693758, Vodovodna 20,Zagreb</item>
      <item>GRAD SPLIT, OIB 78755598868, Branimirova obala 17,21000 Split</item>
      <item>INA-INDUSTRIJA NAFTE, d.d., OIB 27759560625, Avenija V. Holjevca 10,Zagreb</item>
      <item>Hrvatske vode, pravna osoba za upravljanje vodama, OIB 28921383001, Grada Vukovara 220,Zagreb</item>
      <item>CENTAR BANKA dioničko društvo u stečaju, OIB 89296739230, Amruševa 6,Zagreb</item>
      <item>PODRAVKA prehrambena industrija, d.d., OIB 18928523252, A.Starčevića 32,48000 Koprivnica</item>
      <item>PODRAVSKA BANKA d.d., Opatička 3,48000 Koprivnica</item>
      <item>DISTRIBUCIJA JUG za trgovinu i usluge, društvo s ograničenom odgovornošću, OIB 60693340553, Vukovarska 127,Split</item>
      <item>Dunja Kutle, A. Hebranga 9/I,10000 Zagreb</item>
      <item>Županijsko državno odvjetništvo u Splitu, Gundulićeva 29a,21000 Split</item>
      <item>Trgovački sud Split Ured predsjednika, Sukoišanska 6,21000 Split</item>
      <item>ODVJETNIČKO DRUŠTVO STANIĆ I PARTNERI društvo s ograničenom odgovornošću, OIB 96146860628, Riva 4,51000 Rijeka</item>
      <item>Ovršni odjel Trgovačkog suda Split, Sukoišanska 6,21000 Split</item>
      <item>BLAŽ ŠEPČEK, OIB 42405945505, Dragašev prolaz 10,21230 Sinj</item>
      <item>Oglasna ploča Trgovačkog suda Split, Sukoišanska 6,21000 Split</item>
      <item>ZAGREBAČKA PIVOVARA društvo s ograničenom odgovornošću za proizvodnju piva, alkoholnih i bezalkoholnih pića, OIB 83771985821, Ilica 224,10000 Zagreb</item>
      <item>Registarski odjel Trgovačkog suda Split, Sukoišanska 6,21000 Split</item>
      <item>Zoran Miletić, OIB 73025684607, Nazorov prilaz 1a,21000 Split</item>
      <item>Računovodstveno Trgovačkog suda Split, Sukoišanska 6,21000 Split</item>
      <item>Pisarnica Trgovačkog suda Split, Sukoišanska 6,21000 Split</item>
    </izvorni_sadrzaj>
    <derivirana_varijabla naziv="DomainObject.Predmet.SudioniciListAdressOIB_1">
      <item>Ministarstvo financija, Porezna uprava, OIB 18683136487</item>
      <item>JAMNICA dioničko društvo za proizvodnju mineralnih voda, OIB 05050436541, Getaldićeva 3,Zagreb</item>
      <item>MAKRO d.o.o. za trgovinu, građevinarstvo, inženjering, usluge na području prometa, prijevoz i turizam, OIB 53696769296, Matice Hrvatske 5,21204 Dugopolje</item>
      <item>HEINEKEN HRVATSKA društvo s ograničenom odgovornošću za proizvodnju i promet piva, OIB 26057862389, Dubovac 22,47000 Karlovac</item>
      <item>TRGOMIX, društvo s ograničenom odgovornošću za trgovinu, export-import, OIB 70233534019, Križine 22 A,21000 Split</item>
      <item>KUTJEVO d.d., OIB , K. Tomislava 1,34340 Kutjevo</item>
      <item>FRANCK, prehrambena industrija, dioničko društvo, OIB 07676693758, Vodovodna 20,Zagreb</item>
      <item>GRAD SPLIT, OIB 78755598868, Branimirova obala 17,21000 Split</item>
      <item>INA-INDUSTRIJA NAFTE, d.d., OIB 27759560625, Avenija V. Holjevca 10,Zagreb</item>
      <item>Hrvatske vode, pravna osoba za upravljanje vodama, OIB 28921383001, Grada Vukovara 220,Zagreb</item>
      <item>CENTAR BANKA dioničko društvo u stečaju, OIB 89296739230, Amruševa 6,Zagreb</item>
      <item>PODRAVKA prehrambena industrija, d.d., OIB 18928523252, A.Starčevića 32,48000 Koprivnica</item>
      <item>PODRAVSKA BANKA d.d., Opatička 3,48000 Koprivnica</item>
      <item>DISTRIBUCIJA JUG za trgovinu i usluge, društvo s ograničenom odgovornošću, OIB 60693340553, Vukovarska 127,Split</item>
      <item>Dunja Kutle, A. Hebranga 9/I,10000 Zagreb</item>
      <item>Županijsko državno odvjetništvo u Splitu, Gundulićeva 29a,21000 Split</item>
      <item>Trgovački sud Split Ured predsjednika, Sukoišanska 6,21000 Split</item>
      <item>ODVJETNIČKO DRUŠTVO STANIĆ I PARTNERI društvo s ograničenom odgovornošću, OIB 96146860628, Riva 4,51000 Rijeka</item>
      <item>Ovršni odjel Trgovačkog suda Split, Sukoišanska 6,21000 Split</item>
      <item>BLAŽ ŠEPČEK, OIB 42405945505, Dragašev prolaz 10,21230 Sinj</item>
      <item>Oglasna ploča Trgovačkog suda Split, Sukoišanska 6,21000 Split</item>
      <item>ZAGREBAČKA PIVOVARA društvo s ograničenom odgovornošću za proizvodnju piva, alkoholnih i bezalkoholnih pića, OIB 83771985821, Ilica 224,10000 Zagreb</item>
      <item>Registarski odjel Trgovačkog suda Split, Sukoišanska 6,21000 Split</item>
      <item>Zoran Miletić, OIB 73025684607, Nazorov prilaz 1a,21000 Split</item>
      <item>Računovodstveno Trgovačkog suda Split, Sukoišanska 6,21000 Split</item>
      <item>Pisarnica Trgovačkog suda Split,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05050436541</item>
      <item>, OIB 53696769296</item>
      <item>, OIB 26057862389</item>
      <item>, OIB 70233534019</item>
      <item>, OIB </item>
      <item>, OIB 07676693758</item>
      <item>, OIB 78755598868</item>
      <item>, OIB 27759560625</item>
      <item>, OIB 28921383001</item>
      <item>, OIB 89296739230</item>
      <item>, OIB 18928523252</item>
      <item>, OIB null</item>
      <item>, OIB 60693340553</item>
      <item>, OIB null</item>
      <item>, OIB null</item>
      <item>, OIB null</item>
      <item>, OIB 96146860628</item>
      <item>, OIB null</item>
      <item>, OIB 42405945505</item>
      <item>, OIB null</item>
      <item>, OIB 83771985821</item>
      <item>, OIB null</item>
      <item>, OIB 73025684607</item>
      <item>, OIB null</item>
      <item>, OIB null</item>
    </izvorni_sadrzaj>
    <derivirana_varijabla naziv="DomainObject.Predmet.SudioniciListNazivOIB_1">
      <item>, OIB 18683136487</item>
      <item>, OIB 05050436541</item>
      <item>, OIB 53696769296</item>
      <item>, OIB 26057862389</item>
      <item>, OIB 70233534019</item>
      <item>, OIB </item>
      <item>, OIB 07676693758</item>
      <item>, OIB 78755598868</item>
      <item>, OIB 27759560625</item>
      <item>, OIB 28921383001</item>
      <item>, OIB 89296739230</item>
      <item>, OIB 18928523252</item>
      <item>, OIB null</item>
      <item>, OIB 60693340553</item>
      <item>, OIB null</item>
      <item>, OIB null</item>
      <item>, OIB null</item>
      <item>, OIB 96146860628</item>
      <item>, OIB null</item>
      <item>, OIB 42405945505</item>
      <item>, OIB null</item>
      <item>, OIB 83771985821</item>
      <item>, OIB null</item>
      <item>, OIB 73025684607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218</properties:Words>
  <properties:Characters>1256</properties:Characters>
  <properties:Lines>30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2015-02-09T12:18:00Z</dcterms:created>
  <dc:creator>Ivan Basić</dc:creator>
  <cp:lastModifiedBy>Katarina Mikulić</cp:lastModifiedBy>
  <cp:lastPrinted>2015-09-04T11:55:00Z</cp:lastPrinted>
  <dcterms:modified xmlns:xsi="http://www.w3.org/2001/XMLSchema-instance" xsi:type="dcterms:W3CDTF">2015-09-04T12:23:00Z</dcterms:modified>
  <cp:revision>5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