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20e2" w14:paraId="32e20e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E143F3">
        <w:t>887</w:t>
      </w:r>
      <w:r w:rsidR="00BE59FA">
        <w:t>/201</w:t>
      </w:r>
      <w:r w:rsidR="00766DE9">
        <w:t>6</w:t>
      </w:r>
      <w:r w:rsidR="00BE59FA">
        <w:t>-</w:t>
      </w:r>
      <w:r w:rsidR="00C3668D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89500E">
        <w:t>Osijek</w:t>
      </w:r>
      <w:r w:rsidR="00766DE9">
        <w:t>,</w:t>
      </w:r>
      <w:r w:rsidR="004A0D7B">
        <w:t xml:space="preserve"> Podružnica </w:t>
      </w:r>
      <w:r w:rsidR="0089500E">
        <w:t>Slavonski Brod</w:t>
      </w:r>
      <w:r w:rsidR="004A0D7B">
        <w:t xml:space="preserve">, za pokretanje  stečajnog postupka  nad dužnikom </w:t>
      </w:r>
      <w:r w:rsidR="00E143F3">
        <w:t xml:space="preserve"> ROYAL SERVICE AGENCY, putnička agencija </w:t>
      </w:r>
      <w:r w:rsidR="00A07381">
        <w:t>j.</w:t>
      </w:r>
      <w:r w:rsidR="00CC7B54">
        <w:t>d.o.o.,</w:t>
      </w:r>
      <w:r w:rsidR="002379FF">
        <w:t xml:space="preserve"> </w:t>
      </w:r>
      <w:r w:rsidR="00E143F3">
        <w:t>Požega</w:t>
      </w:r>
      <w:r w:rsidR="00CC7B54">
        <w:t xml:space="preserve">, </w:t>
      </w:r>
      <w:r w:rsidR="00E143F3">
        <w:t>Zrinska 65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E143F3">
        <w:t>16959241576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E143F3">
        <w:t>4</w:t>
      </w:r>
      <w:r w:rsidR="008D282E">
        <w:t>.</w:t>
      </w:r>
      <w:r w:rsidR="003036D5">
        <w:t xml:space="preserve"> </w:t>
      </w:r>
      <w:r w:rsidR="00A07381">
        <w:t>siječnja</w:t>
      </w:r>
      <w:r w:rsidR="008D282E">
        <w:t xml:space="preserve"> 201</w:t>
      </w:r>
      <w:r w:rsidR="00A07381">
        <w:t>7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E143F3">
        <w:t>ROYAL SERVICE AGENCY, putnička agencija j.d.o.o., Požega, Zrinska 65, OIB 16959241576</w:t>
      </w:r>
      <w:r w:rsidR="004B5FBD">
        <w:t>,</w:t>
      </w:r>
      <w:r w:rsidR="00B55F13">
        <w:t xml:space="preserve"> 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E143F3">
        <w:t>51.568,65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E143F3">
        <w:t xml:space="preserve">Ivan </w:t>
      </w:r>
      <w:proofErr w:type="spellStart"/>
      <w:r w:rsidR="00E143F3">
        <w:t>Stojaković</w:t>
      </w:r>
      <w:proofErr w:type="spellEnd"/>
      <w:r w:rsidR="00E143F3">
        <w:t>, Požega, Zrinska 65</w:t>
      </w:r>
      <w:r w:rsidR="00A07381">
        <w:t>,</w:t>
      </w:r>
      <w:r w:rsidR="00AE0578">
        <w:t xml:space="preserve"> </w:t>
      </w:r>
      <w:r w:rsidR="003036D5">
        <w:t xml:space="preserve">OIB: </w:t>
      </w:r>
      <w:r w:rsidR="00E143F3">
        <w:t>70766586180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E143F3">
        <w:rPr>
          <w:b/>
        </w:rPr>
        <w:t>887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750EF">
        <w:t>0</w:t>
      </w:r>
      <w:r w:rsidR="00E143F3">
        <w:t>4</w:t>
      </w:r>
      <w:r w:rsidR="008D282E">
        <w:t>.</w:t>
      </w:r>
      <w:r w:rsidR="000750EF">
        <w:t xml:space="preserve"> </w:t>
      </w:r>
      <w:r w:rsidR="00EA49DA">
        <w:t>siječnja</w:t>
      </w:r>
      <w:r w:rsidR="008D282E">
        <w:t xml:space="preserve"> 201</w:t>
      </w:r>
      <w:r w:rsidR="00EA49DA">
        <w:t>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78" w:rsidR="00640578">
      <w:r>
        <w:separator/>
      </w:r>
    </w:p>
  </w:endnote>
  <w:endnote w:id="0" w:type="continuationSeparator">
    <w:p w:rsidRDefault="00640578" w:rsidR="00640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78" w:rsidR="00640578">
      <w:r>
        <w:separator/>
      </w:r>
    </w:p>
  </w:footnote>
  <w:footnote w:id="0" w:type="continuationSeparator">
    <w:p w:rsidRDefault="00640578" w:rsidR="00640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B49A2"/>
    <w:rsid w:val="001B4CAD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35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E0300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1B18"/>
    <w:rsid w:val="00604FC0"/>
    <w:rsid w:val="00610F77"/>
    <w:rsid w:val="00613D0A"/>
    <w:rsid w:val="006207DD"/>
    <w:rsid w:val="00632865"/>
    <w:rsid w:val="00633654"/>
    <w:rsid w:val="006372FF"/>
    <w:rsid w:val="006402A0"/>
    <w:rsid w:val="00640578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26956"/>
    <w:rsid w:val="0083124A"/>
    <w:rsid w:val="00834F15"/>
    <w:rsid w:val="00836CE2"/>
    <w:rsid w:val="0084069A"/>
    <w:rsid w:val="00855A65"/>
    <w:rsid w:val="00860129"/>
    <w:rsid w:val="00875548"/>
    <w:rsid w:val="0089500E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381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52F1"/>
    <w:rsid w:val="00AB7B53"/>
    <w:rsid w:val="00AD46EF"/>
    <w:rsid w:val="00AE0578"/>
    <w:rsid w:val="00B023D3"/>
    <w:rsid w:val="00B10594"/>
    <w:rsid w:val="00B24625"/>
    <w:rsid w:val="00B24B41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68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143F3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49DA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33BD8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4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4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51568.65</izvorni_sadrzaj>
    <derivirana_varijabla naziv="DomainObject.Predmet.InicijalnaVrijednost_1">51568.65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St-2887/2016</izvorni_sadrzaj>
    <derivirana_varijabla naziv="DomainObject.Predmet.OznakaBroj_1">St-2887/2016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SERVICE AGENCY, putnička agencija j.d.o.o. za usluge u turizmu</izvorni_sadrzaj>
    <derivirana_varijabla naziv="DomainObject.Predmet.ProtustrankaFormated_1">  ROYAL SERVICE AGENCY, putnička agencija j.d.o.o. za usluge u turizmu</derivirana_varijabla>
  </DomainObject.Predmet.ProtustrankaFormated>
  <DomainObject.Predmet.ProtustrankaFormatedOIB>
    <izvorni_sadrzaj>  ROYAL SERVICE AGENCY, putnička agencija j.d.o.o. za usluge u turizmu, OIB 16959241576</izvorni_sadrzaj>
    <derivirana_varijabla naziv="DomainObject.Predmet.ProtustrankaFormatedOIB_1">  ROYAL SERVICE AGENCY, putnička agencija j.d.o.o. za usluge u turizmu, OIB 16959241576</derivirana_varijabla>
  </DomainObject.Predmet.ProtustrankaFormatedOIB>
  <DomainObject.Predmet.ProtustrankaFormatedWithAdress>
    <izvorni_sadrzaj> ROYAL SERVICE AGENCY, putnička agencija j.d.o.o. za usluge u turizmu, Zrinska 65, 34000 Požega</izvorni_sadrzaj>
    <derivirana_varijabla naziv="DomainObject.Predmet.ProtustrankaFormatedWithAdress_1"> ROYAL SERVICE AGENCY, putnička agencija j.d.o.o. za usluge u turizmu, Zrinska 65, 34000 Požega</derivirana_varijabla>
  </DomainObject.Predmet.ProtustrankaFormatedWithAdress>
  <DomainObject.Predmet.ProtustrankaFormatedWithAdressOIB>
    <izvorni_sadrzaj> ROYAL SERVICE AGENCY, putnička agencija j.d.o.o. za usluge u turizmu, OIB 16959241576, Zrinska 65, 34000 Požega</izvorni_sadrzaj>
    <derivirana_varijabla naziv="DomainObject.Predmet.ProtustrankaFormatedWithAdressOIB_1"> ROYAL SERVICE AGENCY, putnička agencija j.d.o.o. za usluge u turizmu, OIB 16959241576, Zrinska 65, 34000 Požega</derivirana_varijabla>
  </DomainObject.Predmet.ProtustrankaFormatedWithAdressOIB>
  <DomainObject.Predmet.ProtustrankaWithAdress>
    <izvorni_sadrzaj>ROYAL SERVICE AGENCY, putnička agencija j.d.o.o. za usluge u turizmu Zrinska 65, 34000 Požega</izvorni_sadrzaj>
    <derivirana_varijabla naziv="DomainObject.Predmet.ProtustrankaWithAdress_1">ROYAL SERVICE AGENCY, putnička agencija j.d.o.o. za usluge u turizmu Zrinska 65, 34000 Požega</derivirana_varijabla>
  </DomainObject.Predmet.ProtustrankaWithAdress>
  <DomainObject.Predmet.ProtustrankaWithAdressOIB>
    <izvorni_sadrzaj>ROYAL SERVICE AGENCY, putnička agencija j.d.o.o. za usluge u turizmu, OIB 16959241576, Zrinska 65, 34000 Požega</izvorni_sadrzaj>
    <derivirana_varijabla naziv="DomainObject.Predmet.ProtustrankaWithAdressOIB_1">ROYAL SERVICE AGENCY, putnička agencija j.d.o.o. za usluge u turizmu, OIB 16959241576, Zrinska 65, 34000 Požega</derivirana_varijabla>
  </DomainObject.Predmet.ProtustrankaWithAdressOIB>
  <DomainObject.Predmet.ProtustrankaNazivFormated>
    <izvorni_sadrzaj>ROYAL SERVICE AGENCY, putnička agencija j.d.o.o. za usluge u turizmu</izvorni_sadrzaj>
    <derivirana_varijabla naziv="DomainObject.Predmet.ProtustrankaNazivFormated_1">ROYAL SERVICE AGENCY, putnička agencija j.d.o.o. za usluge u turizmu</derivirana_varijabla>
  </DomainObject.Predmet.ProtustrankaNazivFormated>
  <DomainObject.Predmet.ProtustrankaNazivFormatedOIB>
    <izvorni_sadrzaj>ROYAL SERVICE AGENCY, putnička agencija j.d.o.o. za usluge u turizmu, OIB 16959241576</izvorni_sadrzaj>
    <derivirana_varijabla naziv="DomainObject.Predmet.ProtustrankaNazivFormatedOIB_1">ROYAL SERVICE AGENCY, putnička agencija j.d.o.o. za usluge u turizmu, OIB 16959241576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ROYAL SERVICE AGENCY, putnička agencija j.d.o.o. za usluge u turizmu</item>
    </izvorni_sadrzaj>
    <derivirana_varijabla naziv="DomainObject.Predmet.ProtuStrankaListFormated_1">
      <item>ROYAL SERVICE AGENCY, putnička agencija j.d.o.o. za usluge u turizmu</item>
    </derivirana_varijabla>
  </DomainObject.Predmet.ProtuStrankaListFormated>
  <DomainObject.Predmet.ProtuStrankaListFormatedOIB>
    <izvorni_sadrzaj>
      <item>ROYAL SERVICE AGENCY, putnička agencija j.d.o.o. za usluge u turizmu, OIB 16959241576</item>
    </izvorni_sadrzaj>
    <derivirana_varijabla naziv="DomainObject.Predmet.ProtuStrankaListFormatedOIB_1">
      <item>ROYAL SERVICE AGENCY, putnička agencija j.d.o.o. za usluge u turizmu, OIB 16959241576</item>
    </derivirana_varijabla>
  </DomainObject.Predmet.ProtuStrankaListFormatedOIB>
  <DomainObject.Predmet.ProtuStrankaListFormatedWithAdress>
    <izvorni_sadrzaj>
      <item>ROYAL SERVICE AGENCY, putnička agencija j.d.o.o. za usluge u turizmu, Zrinska 65, 34000 Požega</item>
    </izvorni_sadrzaj>
    <derivirana_varijabla naziv="DomainObject.Predmet.ProtuStrankaListFormatedWithAdress_1">
      <item>ROYAL SERVICE AGENCY, putnička agencija j.d.o.o. za usluge u turizmu, Zrinska 65, 34000 Požega</item>
    </derivirana_varijabla>
  </DomainObject.Predmet.ProtuStrankaListFormatedWithAdress>
  <DomainObject.Predmet.ProtuStrankaListFormatedWithAdressOIB>
    <izvorni_sadrzaj>
      <item>ROYAL SERVICE AGENCY, putnička agencija j.d.o.o. za usluge u turizmu, OIB 16959241576, Zrinska 65, 34000 Požega</item>
    </izvorni_sadrzaj>
    <derivirana_varijabla naziv="DomainObject.Predmet.ProtuStrankaListFormatedWithAdressOIB_1">
      <item>ROYAL SERVICE AGENCY, putnička agencija j.d.o.o. za usluge u turizmu, OIB 16959241576, Zrinska 65, 34000 Požega</item>
    </derivirana_varijabla>
  </DomainObject.Predmet.ProtuStrankaListFormatedWithAdressOIB>
  <DomainObject.Predmet.ProtuStrankaListNazivFormated>
    <izvorni_sadrzaj>
      <item>ROYAL SERVICE AGENCY, putnička agencija j.d.o.o. za usluge u turizmu</item>
    </izvorni_sadrzaj>
    <derivirana_varijabla naziv="DomainObject.Predmet.ProtuStrankaListNazivFormated_1">
      <item>ROYAL SERVICE AGENCY, putnička agencija j.d.o.o. za usluge u turizmu</item>
    </derivirana_varijabla>
  </DomainObject.Predmet.ProtuStrankaListNazivFormated>
  <DomainObject.Predmet.ProtuStrankaListNazivFormatedOIB>
    <izvorni_sadrzaj>
      <item>ROYAL SERVICE AGENCY, putnička agencija j.d.o.o. za usluge u turizmu, OIB 16959241576</item>
    </izvorni_sadrzaj>
    <derivirana_varijabla naziv="DomainObject.Predmet.ProtuStrankaListNazivFormatedOIB_1">
      <item>ROYAL SERVICE AGENCY, putnička agencija j.d.o.o. za usluge u turizmu, OIB 16959241576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ROYAL SERVICE AGENCY, putnička agencija j.d.o.o. za usluge u turizmu</izvorni_sadrzaj>
    <derivirana_varijabla naziv="DomainObject.Predmet.ProtustrankaIDrugi_1">ROYAL SERVICE AGENCY, putnička agencija j.d.o.o. za usluge u turizmu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ROYAL SERVICE AGENCY, putnička agencija j.d.o.o. za usluge u turizmu, OIB 16959241576, Zrinska 65, 34000 Požega</izvorni_sadrzaj>
    <derivirana_varijabla naziv="DomainObject.Predmet.ProtustrankaIDrugiAdressOIB_1">ROYAL SERVICE AGENCY, putnička agencija j.d.o.o. za usluge u turizmu, OIB 16959241576, Zrinska 65,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ROYAL SERVICE AGENCY, putnička agencija j.d.o.o. za usluge u turizmu</item>
    </izvorni_sadrzaj>
    <derivirana_varijabla naziv="DomainObject.Predmet.SudioniciListNaziv_1">
      <item>Financijska agencija</item>
      <item>ROYAL SERVICE AGENCY, putnička agencija j.d.o.o. za usluge u turizmu</item>
    </derivirana_varijabla>
  </DomainObject.Predmet.SudioniciListNaziv>
  <DomainObject.Predmet.SudioniciListAdressOIB>
    <izvorni_sadrzaj>
      <item>Financijska agencija, OIB 85821130368, Ulica grada Vukovara 70,10000 Zagreb</item>
      <item>ROYAL SERVICE AGENCY, putnička agencija j.d.o.o. za usluge u turizmu, OIB 16959241576, Zrinska 65,34000 Požega</item>
    </izvorni_sadrzaj>
    <derivirana_varijabla naziv="DomainObject.Predmet.SudioniciListAdressOIB_1">
      <item>Financijska agencija, OIB 85821130368, Ulica grada Vukovara 70,10000 Zagreb</item>
      <item>ROYAL SERVICE AGENCY, putnička agencija j.d.o.o. za usluge u turizmu, OIB 16959241576, Zrinska 65,34000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16959241576</item>
    </izvorni_sadrzaj>
    <derivirana_varijabla naziv="DomainObject.Predmet.SudioniciListNazivOIB_1">
      <item>, OIB 85821130368</item>
      <item>, OIB 16959241576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1959</properties:Characters>
  <properties:Lines>51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2017-01-03T07:11:00Z</dcterms:created>
  <dc:creator>Korisnik</dc:creator>
  <cp:lastModifiedBy>wsadmin</cp:lastModifiedBy>
  <cp:lastPrinted>2016-11-04T13:36:00Z</cp:lastPrinted>
  <dcterms:modified xmlns:xsi="http://www.w3.org/2001/XMLSchema-instance" xsi:type="dcterms:W3CDTF">2017-01-04T12:47:00Z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