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2de3e" w14:paraId="6d2de3e" w:rsidRDefault="00AE649C" w:rsidP="00FA5B5E" w:rsidR="00AE649C" w:rsidRPr="00B76F3C">
      <w:pPr>
        <w:pStyle w:val="Naslov3"/>
        <w15:collapsed w:val="false"/>
      </w:pPr>
    </w:p>
    <w:p w:rsidRDefault="00036E8C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CB0EA4" w:rsidP="00036E8C" w:rsidR="00CB0EA4">
      <w:pPr>
        <w:pStyle w:val="SudSjedite"/>
      </w:pPr>
    </w:p>
    <w:p w:rsidRDefault="00036E8C" w:rsidP="00036E8C" w:rsidR="00036E8C" w:rsidRPr="00036E8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036E8C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5 St-381/2015-10</w:t>
      </w:r>
    </w:p>
    <w:p w:rsidRDefault="00036E8C" w:rsidP="00036E8C" w:rsidR="00036E8C" w:rsidRPr="00036E8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036E8C" w:rsidP="00036E8C" w:rsidR="00036E8C" w:rsidRPr="00036E8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36E8C" w:rsidP="00036E8C" w:rsidR="00036E8C" w:rsidRPr="00036E8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36E8C" w:rsidP="00036E8C" w:rsidR="00036E8C" w:rsidRPr="00036E8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036E8C" w:rsidP="00036E8C" w:rsidR="00036E8C" w:rsidRPr="00036E8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036E8C" w:rsidP="00036E8C" w:rsidR="00036E8C" w:rsidRPr="00036E8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036E8C">
        <w:rPr>
          <w:rFonts w:cs="Times New Roman" w:eastAsia="Times New Roman"/>
          <w:szCs w:val="20"/>
          <w:lang w:eastAsia="hr-HR"/>
        </w:rPr>
        <w:t>R E P U B L I K A  H R V A T S K A</w:t>
      </w:r>
    </w:p>
    <w:p w:rsidRDefault="00036E8C" w:rsidP="00036E8C" w:rsidR="00036E8C" w:rsidRPr="00036E8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036E8C" w:rsidP="00036E8C" w:rsidR="00036E8C" w:rsidRPr="00036E8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036E8C">
        <w:rPr>
          <w:rFonts w:cs="Times New Roman" w:eastAsia="Times New Roman"/>
          <w:szCs w:val="20"/>
          <w:lang w:eastAsia="hr-HR"/>
        </w:rPr>
        <w:t>R J E Š E N J E</w:t>
      </w:r>
    </w:p>
    <w:p w:rsidRDefault="00036E8C" w:rsidP="00036E8C" w:rsidR="00036E8C" w:rsidRPr="00036E8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36E8C" w:rsidP="00036E8C" w:rsidR="00036E8C" w:rsidRPr="00036E8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036E8C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u prethodnom postupku radi utvrđivanja uvjeta za otvaranje stečajnog postupka nad dužnikom </w:t>
      </w:r>
      <w:r w:rsidRPr="00036E8C">
        <w:rPr>
          <w:rFonts w:cs="Times New Roman" w:eastAsia="Times New Roman"/>
          <w:lang w:eastAsia="hr-HR"/>
        </w:rPr>
        <w:t xml:space="preserve">KIM jednostavno društvo s ograničenom odgovornošću za trgovinu i usluge, Veliko </w:t>
      </w:r>
      <w:proofErr w:type="spellStart"/>
      <w:r w:rsidRPr="00036E8C">
        <w:rPr>
          <w:rFonts w:cs="Times New Roman" w:eastAsia="Times New Roman"/>
          <w:lang w:eastAsia="hr-HR"/>
        </w:rPr>
        <w:t>Korenovo</w:t>
      </w:r>
      <w:proofErr w:type="spellEnd"/>
      <w:r w:rsidRPr="00036E8C">
        <w:rPr>
          <w:rFonts w:cs="Times New Roman" w:eastAsia="Times New Roman"/>
          <w:lang w:eastAsia="hr-HR"/>
        </w:rPr>
        <w:t xml:space="preserve"> 24,  OIB: 48599958036, MBS: 010089749, </w:t>
      </w:r>
      <w:r w:rsidRPr="00036E8C">
        <w:rPr>
          <w:rFonts w:cs="Times New Roman" w:eastAsia="Times New Roman"/>
          <w:noProof/>
          <w:szCs w:val="20"/>
          <w:lang w:eastAsia="hr-HR"/>
        </w:rPr>
        <w:t>dana 6. svibnja 2016.</w:t>
      </w:r>
    </w:p>
    <w:p w:rsidRDefault="00036E8C" w:rsidP="00036E8C" w:rsidR="00036E8C" w:rsidRPr="00036E8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036E8C" w:rsidP="00036E8C" w:rsidR="00036E8C" w:rsidRPr="00036E8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036E8C">
        <w:rPr>
          <w:rFonts w:cs="Times New Roman" w:eastAsia="Times New Roman"/>
          <w:noProof/>
          <w:szCs w:val="20"/>
          <w:lang w:eastAsia="hr-HR"/>
        </w:rPr>
        <w:t>r i j e š i o  j e</w:t>
      </w:r>
    </w:p>
    <w:p w:rsidRDefault="00036E8C" w:rsidP="00036E8C" w:rsidR="00036E8C" w:rsidRPr="00036E8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36E8C" w:rsidP="00036E8C" w:rsidR="00036E8C" w:rsidRPr="00036E8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036E8C">
        <w:rPr>
          <w:rFonts w:cs="Times New Roman" w:eastAsia="Times New Roman"/>
          <w:szCs w:val="20"/>
          <w:lang w:eastAsia="hr-HR"/>
        </w:rPr>
        <w:t xml:space="preserve">I. Pozivaju se osobe koje imaju interes za provedbom stečajnog postupka nad dužnikom </w:t>
      </w:r>
      <w:r w:rsidRPr="00036E8C">
        <w:rPr>
          <w:rFonts w:cs="Times New Roman" w:eastAsia="Times New Roman"/>
          <w:lang w:eastAsia="hr-HR"/>
        </w:rPr>
        <w:t xml:space="preserve">KIM jednostavno društvo s ograničenom odgovornošću za trgovinu i usluge, Veliko </w:t>
      </w:r>
      <w:proofErr w:type="spellStart"/>
      <w:r w:rsidRPr="00036E8C">
        <w:rPr>
          <w:rFonts w:cs="Times New Roman" w:eastAsia="Times New Roman"/>
          <w:lang w:eastAsia="hr-HR"/>
        </w:rPr>
        <w:t>Korenovo</w:t>
      </w:r>
      <w:proofErr w:type="spellEnd"/>
      <w:r w:rsidRPr="00036E8C">
        <w:rPr>
          <w:rFonts w:cs="Times New Roman" w:eastAsia="Times New Roman"/>
          <w:lang w:eastAsia="hr-HR"/>
        </w:rPr>
        <w:t xml:space="preserve">, </w:t>
      </w:r>
      <w:r w:rsidRPr="00036E8C">
        <w:rPr>
          <w:rFonts w:cs="Times New Roman" w:eastAsia="Times New Roman"/>
          <w:szCs w:val="20"/>
          <w:lang w:eastAsia="hr-HR"/>
        </w:rPr>
        <w:t>da u roku od 15 dana, računajući od isteka osmog dana objave ovog poziva na e-oglasnoj ploči suda, uplate predujam u iznosu od 15.000,00 kn, za namirenje pokrića troškova prethodnog i otvorenog stečajnog postupka, na račun Trgovačkog suda u Bjelovaru IBAN: HR6123900011300000630</w:t>
      </w:r>
      <w:r w:rsidRPr="00036E8C">
        <w:rPr>
          <w:rFonts w:cs="Times New Roman" w:eastAsia="Times New Roman"/>
          <w:noProof/>
          <w:szCs w:val="20"/>
          <w:lang w:eastAsia="hr-HR"/>
        </w:rPr>
        <w:t xml:space="preserve"> model HR05 540-381-15.              </w:t>
      </w:r>
    </w:p>
    <w:p w:rsidRDefault="00036E8C" w:rsidP="00036E8C" w:rsidR="00036E8C" w:rsidRPr="00036E8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036E8C" w:rsidP="00036E8C" w:rsidR="00036E8C" w:rsidRPr="00036E8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36E8C">
        <w:rPr>
          <w:rFonts w:cs="Times New Roman" w:eastAsia="Times New Roman"/>
          <w:szCs w:val="20"/>
          <w:lang w:eastAsia="hr-HR"/>
        </w:rPr>
        <w:t xml:space="preserve">II. Ako osobe iz </w:t>
      </w:r>
      <w:proofErr w:type="spellStart"/>
      <w:r w:rsidRPr="00036E8C">
        <w:rPr>
          <w:rFonts w:cs="Times New Roman" w:eastAsia="Times New Roman"/>
          <w:szCs w:val="20"/>
          <w:lang w:eastAsia="hr-HR"/>
        </w:rPr>
        <w:t>toč</w:t>
      </w:r>
      <w:proofErr w:type="spellEnd"/>
      <w:r w:rsidRPr="00036E8C">
        <w:rPr>
          <w:rFonts w:cs="Times New Roman" w:eastAsia="Times New Roman"/>
          <w:szCs w:val="20"/>
          <w:lang w:eastAsia="hr-HR"/>
        </w:rPr>
        <w:t>. I. ne predujme traženi iznos u roku od 15 dana, sud će donijeti rješenje o otvaranju i zaključenju stečajnog postupka nad dužnikom.</w:t>
      </w:r>
    </w:p>
    <w:p w:rsidRDefault="00036E8C" w:rsidP="00036E8C" w:rsidR="00036E8C" w:rsidRPr="00036E8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36E8C" w:rsidP="00036E8C" w:rsidR="00036E8C" w:rsidRPr="00036E8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036E8C">
        <w:rPr>
          <w:rFonts w:cs="Times New Roman" w:eastAsia="Times New Roman"/>
          <w:szCs w:val="20"/>
          <w:lang w:eastAsia="hr-HR"/>
        </w:rPr>
        <w:t>Obrazloženje</w:t>
      </w:r>
    </w:p>
    <w:p w:rsidRDefault="00036E8C" w:rsidP="00036E8C" w:rsidR="00036E8C" w:rsidRPr="00036E8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036E8C" w:rsidP="00036E8C" w:rsidR="00036E8C" w:rsidRPr="00036E8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proofErr w:type="spellStart"/>
      <w:r w:rsidRPr="00036E8C">
        <w:rPr>
          <w:rFonts w:cs="Times New Roman" w:eastAsia="Times New Roman"/>
          <w:szCs w:val="20"/>
          <w:lang w:eastAsia="hr-HR"/>
        </w:rPr>
        <w:t>Predlagateljica</w:t>
      </w:r>
      <w:proofErr w:type="spellEnd"/>
      <w:r w:rsidRPr="00036E8C">
        <w:rPr>
          <w:rFonts w:cs="Times New Roman" w:eastAsia="Times New Roman"/>
          <w:szCs w:val="20"/>
          <w:lang w:eastAsia="hr-HR"/>
        </w:rPr>
        <w:t xml:space="preserve"> Vesna Šimić navodi u prijedlogu da ima prema dužniku tražbinu u iznosu od 7.764,41 kn, na temelju obračuna plaće. Ističe da kod dužnika postoji stečajni razlog jer nije isplatio tri plaće. </w:t>
      </w:r>
    </w:p>
    <w:p w:rsidRDefault="00036E8C" w:rsidP="00036E8C" w:rsidR="00036E8C" w:rsidRPr="00036E8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036E8C" w:rsidP="00036E8C" w:rsidR="00036E8C" w:rsidRPr="00036E8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36E8C">
        <w:rPr>
          <w:rFonts w:cs="Times New Roman" w:eastAsia="Times New Roman"/>
          <w:szCs w:val="20"/>
          <w:lang w:eastAsia="hr-HR"/>
        </w:rPr>
        <w:t xml:space="preserve">Iz navoda prijedloga i isprava koje su dostavljene - Izvješća o primicima, porezu na dohodak i prirezu te doprinosima za obvezna osiguranja na dan 31. kolovoza 2015., 30. rujna 2015. i 31. listopada 2015. (list 3-14) i obračuna plaća </w:t>
      </w:r>
      <w:proofErr w:type="spellStart"/>
      <w:r w:rsidRPr="00036E8C">
        <w:rPr>
          <w:rFonts w:cs="Times New Roman" w:eastAsia="Times New Roman"/>
          <w:szCs w:val="20"/>
          <w:lang w:eastAsia="hr-HR"/>
        </w:rPr>
        <w:t>predlagateljice</w:t>
      </w:r>
      <w:proofErr w:type="spellEnd"/>
      <w:r w:rsidRPr="00036E8C">
        <w:rPr>
          <w:rFonts w:cs="Times New Roman" w:eastAsia="Times New Roman"/>
          <w:szCs w:val="20"/>
          <w:lang w:eastAsia="hr-HR"/>
        </w:rPr>
        <w:t xml:space="preserve"> za 8., 9. i 10. mjesec 2015. (list 15-20) sud je ocijenio da je </w:t>
      </w:r>
      <w:proofErr w:type="spellStart"/>
      <w:r w:rsidRPr="00036E8C">
        <w:rPr>
          <w:rFonts w:cs="Times New Roman" w:eastAsia="Times New Roman"/>
          <w:szCs w:val="20"/>
          <w:lang w:eastAsia="hr-HR"/>
        </w:rPr>
        <w:t>predlagateljica</w:t>
      </w:r>
      <w:proofErr w:type="spellEnd"/>
      <w:r w:rsidRPr="00036E8C">
        <w:rPr>
          <w:rFonts w:cs="Times New Roman" w:eastAsia="Times New Roman"/>
          <w:szCs w:val="20"/>
          <w:lang w:eastAsia="hr-HR"/>
        </w:rPr>
        <w:t xml:space="preserve"> učinila vjerojatnim postojanje stečajnog razloga – nesposobnosti za plaćanje iz čl.6. st.2. SZ-a te je, temeljem čl.115. st.1. SZ-a, donio rješenje o pokretanju prethodnog postupka radi utvrđivanja pretpostavki za otvaranje stečajnog postupka, zakazano je ročište radi izjašnjenja o prijedlogu i rasprave o uvjetima za otvaranje stečajnog postupka na koje su pozvani </w:t>
      </w:r>
      <w:proofErr w:type="spellStart"/>
      <w:r w:rsidRPr="00036E8C">
        <w:rPr>
          <w:rFonts w:cs="Times New Roman" w:eastAsia="Times New Roman"/>
          <w:szCs w:val="20"/>
          <w:lang w:eastAsia="hr-HR"/>
        </w:rPr>
        <w:t>predlagateljica</w:t>
      </w:r>
      <w:proofErr w:type="spellEnd"/>
      <w:r w:rsidRPr="00036E8C">
        <w:rPr>
          <w:rFonts w:cs="Times New Roman" w:eastAsia="Times New Roman"/>
          <w:szCs w:val="20"/>
          <w:lang w:eastAsia="hr-HR"/>
        </w:rPr>
        <w:t xml:space="preserve">, zakonski zastupnik dužnika i Fina i naloženo je zakonskom zastupniku dužnika Mirku </w:t>
      </w:r>
      <w:proofErr w:type="spellStart"/>
      <w:r w:rsidRPr="00036E8C">
        <w:rPr>
          <w:rFonts w:cs="Times New Roman" w:eastAsia="Times New Roman"/>
          <w:szCs w:val="20"/>
          <w:lang w:eastAsia="hr-HR"/>
        </w:rPr>
        <w:t>Petin</w:t>
      </w:r>
      <w:proofErr w:type="spellEnd"/>
      <w:r w:rsidRPr="00036E8C">
        <w:rPr>
          <w:rFonts w:cs="Times New Roman" w:eastAsia="Times New Roman"/>
          <w:szCs w:val="20"/>
          <w:lang w:eastAsia="hr-HR"/>
        </w:rPr>
        <w:t xml:space="preserve"> da u roku od 15 dana od objave ovog rješenja na e-oglasnoj ploči suda sastavi i podnese sudu pisano izvješće o financijsko-gospodarskom stanju dužnika.</w:t>
      </w:r>
    </w:p>
    <w:p w:rsidRDefault="00036E8C" w:rsidP="00036E8C" w:rsidR="00036E8C" w:rsidRPr="00036E8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036E8C" w:rsidP="00036E8C" w:rsidR="00036E8C" w:rsidRPr="00036E8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36E8C">
        <w:rPr>
          <w:rFonts w:cs="Times New Roman" w:eastAsia="Times New Roman"/>
          <w:szCs w:val="20"/>
          <w:lang w:eastAsia="hr-HR"/>
        </w:rPr>
        <w:t xml:space="preserve">Zakonski zastupnik dužnika Mirko </w:t>
      </w:r>
      <w:proofErr w:type="spellStart"/>
      <w:r w:rsidRPr="00036E8C">
        <w:rPr>
          <w:rFonts w:cs="Times New Roman" w:eastAsia="Times New Roman"/>
          <w:szCs w:val="20"/>
          <w:lang w:eastAsia="hr-HR"/>
        </w:rPr>
        <w:t>Petin</w:t>
      </w:r>
      <w:proofErr w:type="spellEnd"/>
      <w:r w:rsidRPr="00036E8C">
        <w:rPr>
          <w:rFonts w:cs="Times New Roman" w:eastAsia="Times New Roman"/>
          <w:szCs w:val="20"/>
          <w:lang w:eastAsia="hr-HR"/>
        </w:rPr>
        <w:t xml:space="preserve"> je dao pisano očitovanje iz kojeg proizlazi da dužnik nema u vlasništvu pokretnine i nekretnine te da posluje u prostoru koji je u najmu te je dostavio obrazac BON-2 sa podacima o solventnosti dužnika na dan 8. siječnja 2016., iz kojeg proizlazi da je račun dužnika neprekidno blokiran 96 dana.</w:t>
      </w:r>
    </w:p>
    <w:p w:rsidRDefault="00036E8C" w:rsidP="00036E8C" w:rsidR="00036E8C" w:rsidRPr="00036E8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36E8C">
        <w:rPr>
          <w:rFonts w:cs="Times New Roman" w:eastAsia="Times New Roman"/>
          <w:szCs w:val="20"/>
          <w:lang w:eastAsia="hr-HR"/>
        </w:rPr>
        <w:t xml:space="preserve">Tijekom postupka zakonski zastupnik dužnika dostavio je Ugovor o zakupu poslovnog prostora od 9. siječnja 2014. i bruto bilancu dužnika sa stanjem na dan 31. prosinca 2015. </w:t>
      </w:r>
    </w:p>
    <w:p w:rsidRDefault="00036E8C" w:rsidP="00036E8C" w:rsidR="00036E8C" w:rsidRPr="00036E8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036E8C" w:rsidP="00036E8C" w:rsidR="00036E8C" w:rsidRPr="00036E8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36E8C">
        <w:rPr>
          <w:rFonts w:cs="Times New Roman" w:eastAsia="Times New Roman"/>
          <w:szCs w:val="20"/>
          <w:lang w:eastAsia="hr-HR"/>
        </w:rPr>
        <w:t xml:space="preserve">Iz navoda zakonskog zastupnika dužnika i uvida u priložene isprave  (Ugovor o zakupu poslovnog prostora od 9. siječnja 2014. i bruto bilancu dužnika sa stanjem na dan 31. prosinca 2015.) sud zaključuje da dužnik ne raspolaže imovinom koja bi bila dovoljna za namirenje troškova prethodnog i stečajnog postupka. </w:t>
      </w:r>
    </w:p>
    <w:p w:rsidRDefault="00036E8C" w:rsidP="00036E8C" w:rsidR="00036E8C" w:rsidRPr="00036E8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036E8C" w:rsidP="00036E8C" w:rsidR="00036E8C" w:rsidRPr="00036E8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36E8C">
        <w:rPr>
          <w:rFonts w:cs="Times New Roman" w:eastAsia="Times New Roman"/>
          <w:szCs w:val="20"/>
          <w:lang w:eastAsia="hr-HR"/>
        </w:rPr>
        <w:t>Provođenjem prethodnog i stečajnog postupka nastali bi troškovi koje sud procjenjuje u iznosu od 15.000,00 kn, a odnosili bi se na izradu žiga, otvaranje i zatvaranje  računa,  knjigovodstvene poslove i  zbrinjavanje arhive, telefon, uredski materijal i poštarinu, putovanje stečajnog upravitelja, nagradu i osiguranje stečajnog upravitelja.</w:t>
      </w:r>
    </w:p>
    <w:p w:rsidRDefault="00036E8C" w:rsidP="00036E8C" w:rsidR="00036E8C" w:rsidRPr="00036E8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36E8C">
        <w:rPr>
          <w:rFonts w:cs="Times New Roman" w:eastAsia="Times New Roman"/>
          <w:szCs w:val="20"/>
          <w:lang w:eastAsia="hr-HR"/>
        </w:rPr>
        <w:t>Budući da stečajna masa nije dovoljna za namirenje troškova prethodnog i stečajnog postupka sud smatra da su ispunjeni uvjeti za otvaranje i zaključenje stečajnog postupka te je, sukladno odredbi (čl.132. st.1. SZ</w:t>
      </w:r>
      <w:r w:rsidRPr="00036E8C">
        <w:rPr>
          <w:rFonts w:cs="Times New Roman" w:eastAsia="Times New Roman"/>
          <w:noProof/>
          <w:szCs w:val="20"/>
          <w:lang w:eastAsia="hr-HR"/>
        </w:rPr>
        <w:t xml:space="preserve">) pozvao </w:t>
      </w:r>
      <w:r w:rsidRPr="00036E8C">
        <w:rPr>
          <w:rFonts w:cs="Times New Roman" w:eastAsia="Times New Roman"/>
          <w:szCs w:val="20"/>
          <w:lang w:eastAsia="hr-HR"/>
        </w:rPr>
        <w:t>osobe koje imaju interes za provedbom stečajnog postupka da u roku od 15 dana uplate predujam za namirenje  troškova stečajnog postupka uz upozorenje da će sud, ukoliko predujam ne bude plaćen u roku od 15 dana, donijeti rješenje o otvaranju i zaključenju stečajnog postupka nad dužnikom.</w:t>
      </w:r>
    </w:p>
    <w:p w:rsidRDefault="00036E8C" w:rsidP="00036E8C" w:rsidR="00036E8C" w:rsidRPr="00036E8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036E8C" w:rsidP="00036E8C" w:rsidR="00036E8C" w:rsidRPr="00036E8C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036E8C">
        <w:rPr>
          <w:rFonts w:cs="Times New Roman" w:eastAsia="Times New Roman"/>
          <w:szCs w:val="20"/>
          <w:lang w:eastAsia="hr-HR"/>
        </w:rPr>
        <w:t>Slijedom navedenog riješeno je kao u izreci.</w:t>
      </w:r>
    </w:p>
    <w:p w:rsidRDefault="00036E8C" w:rsidP="00036E8C" w:rsidR="00036E8C" w:rsidRPr="00036E8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36E8C" w:rsidP="00036E8C" w:rsidR="00036E8C" w:rsidRPr="00036E8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036E8C">
        <w:rPr>
          <w:rFonts w:cs="Times New Roman" w:eastAsia="Times New Roman"/>
          <w:szCs w:val="20"/>
          <w:lang w:eastAsia="hr-HR"/>
        </w:rPr>
        <w:t>U Bjelovaru, 6. svibnja 2016.</w:t>
      </w:r>
    </w:p>
    <w:p w:rsidRDefault="00036E8C" w:rsidP="00036E8C" w:rsidR="00036E8C" w:rsidRPr="00036E8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036E8C" w:rsidP="00036E8C" w:rsidR="00036E8C" w:rsidRPr="00036E8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36E8C" w:rsidP="00036E8C" w:rsidR="00036E8C" w:rsidRPr="00036E8C">
      <w:pPr>
        <w:overflowPunct w:val="false"/>
        <w:autoSpaceDE w:val="false"/>
        <w:autoSpaceDN w:val="false"/>
        <w:adjustRightInd w:val="false"/>
        <w:spacing w:after="0"/>
        <w:ind w:firstLine="5103"/>
        <w:jc w:val="both"/>
        <w:rPr>
          <w:rFonts w:cs="Times New Roman" w:eastAsia="Times New Roman"/>
          <w:szCs w:val="20"/>
          <w:lang w:eastAsia="hr-HR"/>
        </w:rPr>
      </w:pPr>
      <w:r w:rsidRPr="00036E8C">
        <w:rPr>
          <w:rFonts w:cs="Times New Roman" w:eastAsia="Times New Roman"/>
          <w:szCs w:val="20"/>
          <w:lang w:eastAsia="hr-HR"/>
        </w:rPr>
        <w:t xml:space="preserve">   STEČAJNI SUDAC</w:t>
      </w:r>
    </w:p>
    <w:p w:rsidRDefault="00036E8C" w:rsidP="00036E8C" w:rsidR="00036E8C" w:rsidRPr="00036E8C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szCs w:val="20"/>
          <w:lang w:eastAsia="hr-HR"/>
        </w:rPr>
      </w:pPr>
      <w:r w:rsidRPr="00036E8C">
        <w:rPr>
          <w:rFonts w:cs="Times New Roman" w:eastAsia="Times New Roman"/>
          <w:szCs w:val="20"/>
          <w:lang w:eastAsia="hr-HR"/>
        </w:rPr>
        <w:t xml:space="preserve">MARIJA PETRINA KUBICA </w:t>
      </w:r>
    </w:p>
    <w:p w:rsidRDefault="00036E8C" w:rsidP="00036E8C" w:rsidR="00036E8C" w:rsidRPr="00036E8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36E8C" w:rsidP="00036E8C" w:rsidR="00036E8C" w:rsidRPr="00036E8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36E8C" w:rsidP="00036E8C" w:rsidR="00036E8C" w:rsidRPr="00036E8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36E8C" w:rsidP="00036E8C" w:rsidR="00036E8C" w:rsidRPr="00036E8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36E8C" w:rsidP="00036E8C" w:rsidR="00036E8C" w:rsidRPr="00036E8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036E8C"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036E8C" w:rsidP="00036E8C" w:rsidR="00036E8C" w:rsidRPr="00036E8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036E8C" w:rsidP="00036E8C" w:rsidR="00036E8C" w:rsidRPr="00036E8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proofErr w:type="spellStart"/>
      <w:r w:rsidRPr="00036E8C">
        <w:rPr>
          <w:rFonts w:cs="Times New Roman" w:eastAsia="Times New Roman"/>
          <w:szCs w:val="20"/>
          <w:lang w:eastAsia="hr-HR"/>
        </w:rPr>
        <w:t>Rj</w:t>
      </w:r>
      <w:proofErr w:type="spellEnd"/>
      <w:r w:rsidRPr="00036E8C">
        <w:rPr>
          <w:rFonts w:cs="Times New Roman" w:eastAsia="Times New Roman"/>
          <w:szCs w:val="20"/>
          <w:lang w:eastAsia="hr-HR"/>
        </w:rPr>
        <w:t>.</w:t>
      </w:r>
    </w:p>
    <w:p w:rsidRDefault="00036E8C" w:rsidP="00036E8C" w:rsidR="00036E8C" w:rsidRPr="00036E8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036E8C">
        <w:rPr>
          <w:rFonts w:cs="Times New Roman" w:eastAsia="Times New Roman"/>
          <w:szCs w:val="20"/>
          <w:lang w:eastAsia="hr-HR"/>
        </w:rPr>
        <w:t xml:space="preserve">DNA: predlagatelju – putem e-oglasne ploče </w:t>
      </w:r>
    </w:p>
    <w:p w:rsidRDefault="00036E8C" w:rsidP="00036E8C" w:rsidR="00036E8C" w:rsidRPr="00036E8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036E8C">
        <w:rPr>
          <w:rFonts w:cs="Times New Roman" w:eastAsia="Times New Roman"/>
          <w:szCs w:val="20"/>
          <w:lang w:eastAsia="hr-HR"/>
        </w:rPr>
        <w:t xml:space="preserve">          zakonskom zastupniku dužnika – putem e-oglasne ploče</w:t>
      </w:r>
    </w:p>
    <w:p w:rsidRDefault="00036E8C" w:rsidP="00036E8C" w:rsidR="00036E8C" w:rsidRPr="00036E8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036E8C">
        <w:rPr>
          <w:rFonts w:cs="Times New Roman" w:eastAsia="Times New Roman"/>
          <w:szCs w:val="20"/>
          <w:lang w:eastAsia="hr-HR"/>
        </w:rPr>
        <w:t xml:space="preserve">          e-oglasna ploča suda</w:t>
      </w:r>
    </w:p>
    <w:p w:rsidRDefault="00036E8C" w:rsidP="00036E8C" w:rsidR="00DA0242">
      <w:pPr>
        <w:overflowPunct w:val="false"/>
        <w:autoSpaceDE w:val="false"/>
        <w:autoSpaceDN w:val="false"/>
        <w:adjustRightInd w:val="false"/>
        <w:spacing w:after="0"/>
        <w:jc w:val="both"/>
      </w:pPr>
      <w:r w:rsidRPr="00036E8C">
        <w:rPr>
          <w:rFonts w:cs="Times New Roman" w:eastAsia="Times New Roman"/>
          <w:szCs w:val="20"/>
          <w:lang w:eastAsia="hr-HR"/>
        </w:rPr>
        <w:t>Bj.6.5.2016.</w:t>
      </w: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6E8C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603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St-381/2015-11</izvorni_sadrzaj>
    <derivirana_varijabla naziv="DomainObject.Oznaka_1">St-381/2015-11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381</izvorni_sadrzaj>
    <derivirana_varijabla naziv="DomainObject.Predmet.Broj_1">381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St-381/2015</izvorni_sadrzaj>
    <derivirana_varijabla naziv="DomainObject.Predmet.OznakaBroj_1">St-381/2015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KIM jednostavno društvo s ograničenom odgovornošću za trgovinu i usluge, Veliko Korenovo zastupanog po punomoćniku Mirko Petin</izvorni_sadrzaj>
    <derivirana_varijabla naziv="DomainObject.Predmet.ProtustrankaFormated_1">  KIM jednostavno društvo s ograničenom odgovornošću za trgovinu i usluge, Veliko Korenovo zastupanog po punomoćniku Mirko Petin</derivirana_varijabla>
  </DomainObject.Predmet.ProtustrankaFormated>
  <DomainObject.Predmet.ProtustrankaFormatedOIB>
    <izvorni_sadrzaj>  KIM jednostavno društvo s ograničenom odgovornošću za trgovinu i usluge, Veliko Korenovo, OIB 48599958036 zastupanog po punomoćniku Mirko Petin</izvorni_sadrzaj>
    <derivirana_varijabla naziv="DomainObject.Predmet.ProtustrankaFormatedOIB_1">  KIM jednostavno društvo s ograničenom odgovornošću za trgovinu i usluge, Veliko Korenovo, OIB 48599958036 zastupanog po punomoćniku Mirko Petin</derivirana_varijabla>
  </DomainObject.Predmet.ProtustrankaFormatedOIB>
  <DomainObject.Predmet.ProtustrankaFormatedWithAdress>
    <izvorni_sadrzaj> KIM jednostavno društvo s ograničenom odgovornošću za trgovinu i usluge, Veliko Korenovo, Veliko Korenovo 24, 43000 Veliko Korenovo zastupanog po punomoćniku Mirko Petin</izvorni_sadrzaj>
    <derivirana_varijabla naziv="DomainObject.Predmet.ProtustrankaFormatedWithAdress_1"> KIM jednostavno društvo s ograničenom odgovornošću za trgovinu i usluge, Veliko Korenovo, Veliko Korenovo 24, 43000 Veliko Korenovo zastupanog po punomoćniku Mirko Petin</derivirana_varijabla>
  </DomainObject.Predmet.ProtustrankaFormatedWithAdress>
  <DomainObject.Predmet.ProtustrankaFormatedWithAdressOIB>
    <izvorni_sadrzaj> KIM jednostavno društvo s ograničenom odgovornošću za trgovinu i usluge, Veliko Korenovo, OIB 48599958036, Veliko Korenovo 24, 43000 Veliko Korenovo zastupanog po punomoćniku Mirko Petin</izvorni_sadrzaj>
    <derivirana_varijabla naziv="DomainObject.Predmet.ProtustrankaFormatedWithAdressOIB_1"> KIM jednostavno društvo s ograničenom odgovornošću za trgovinu i usluge, Veliko Korenovo, OIB 48599958036, Veliko Korenovo 24, 43000 Veliko Korenovo zastupanog po punomoćniku Mirko Petin</derivirana_varijabla>
  </DomainObject.Predmet.ProtustrankaFormatedWithAdressOIB>
  <DomainObject.Predmet.ProtustrankaWithAdress>
    <izvorni_sadrzaj>KIM jednostavno društvo s ograničenom odgovornošću za trgovinu i usluge, Veliko Korenovo Veliko Korenovo 24, 43000 Veliko Korenovo</izvorni_sadrzaj>
    <derivirana_varijabla naziv="DomainObject.Predmet.ProtustrankaWithAdress_1">KIM jednostavno društvo s ograničenom odgovornošću za trgovinu i usluge, Veliko Korenovo Veliko Korenovo 24, 43000 Veliko Korenovo</derivirana_varijabla>
  </DomainObject.Predmet.ProtustrankaWithAdress>
  <DomainObject.Predmet.ProtustrankaWithAdressOIB>
    <izvorni_sadrzaj>KIM jednostavno društvo s ograničenom odgovornošću za trgovinu i usluge, Veliko Korenovo, OIB 48599958036, Veliko Korenovo 24, 43000 Veliko Korenovo</izvorni_sadrzaj>
    <derivirana_varijabla naziv="DomainObject.Predmet.ProtustrankaWithAdressOIB_1">KIM jednostavno društvo s ograničenom odgovornošću za trgovinu i usluge, Veliko Korenovo, OIB 48599958036, Veliko Korenovo 24, 43000 Veliko Korenovo</derivirana_varijabla>
  </DomainObject.Predmet.ProtustrankaWithAdressOIB>
  <DomainObject.Predmet.ProtustrankaNazivFormated>
    <izvorni_sadrzaj>KIM jednostavno društvo s ograničenom odgovornošću za trgovinu i usluge, Veliko Korenovo</izvorni_sadrzaj>
    <derivirana_varijabla naziv="DomainObject.Predmet.ProtustrankaNazivFormated_1">KIM jednostavno društvo s ograničenom odgovornošću za trgovinu i usluge, Veliko Korenovo</derivirana_varijabla>
  </DomainObject.Predmet.ProtustrankaNazivFormated>
  <DomainObject.Predmet.ProtustrankaNazivFormatedOIB>
    <izvorni_sadrzaj>KIM jednostavno društvo s ograničenom odgovornošću za trgovinu i usluge, Veliko Korenovo, OIB 48599958036</izvorni_sadrzaj>
    <derivirana_varijabla naziv="DomainObject.Predmet.ProtustrankaNazivFormatedOIB_1">KIM jednostavno društvo s ograničenom odgovornošću za trgovinu i usluge, Veliko Korenovo, OIB 48599958036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Vesna Šimić, Veliko Korenovo</izvorni_sadrzaj>
    <derivirana_varijabla naziv="DomainObject.Predmet.StrankaFormated_1">  Vesna Šimić, Veliko Korenovo</derivirana_varijabla>
  </DomainObject.Predmet.StrankaFormated>
  <DomainObject.Predmet.StrankaFormatedOIB>
    <izvorni_sadrzaj>  Vesna Šimić, Veliko Korenovo, OIB 92421311008</izvorni_sadrzaj>
    <derivirana_varijabla naziv="DomainObject.Predmet.StrankaFormatedOIB_1">  Vesna Šimić, Veliko Korenovo, OIB 92421311008</derivirana_varijabla>
  </DomainObject.Predmet.StrankaFormatedOIB>
  <DomainObject.Predmet.StrankaFormatedWithAdress>
    <izvorni_sadrzaj> Vesna Šimić, Veliko Korenovo, Veliko Korenovo 15, 43000 Veliko Korenovo</izvorni_sadrzaj>
    <derivirana_varijabla naziv="DomainObject.Predmet.StrankaFormatedWithAdress_1"> Vesna Šimić, Veliko Korenovo, Veliko Korenovo 15, 43000 Veliko Korenovo</derivirana_varijabla>
  </DomainObject.Predmet.StrankaFormatedWithAdress>
  <DomainObject.Predmet.StrankaFormatedWithAdressOIB>
    <izvorni_sadrzaj> Vesna Šimić, Veliko Korenovo, OIB 92421311008, Veliko Korenovo 15, 43000 Veliko Korenovo</izvorni_sadrzaj>
    <derivirana_varijabla naziv="DomainObject.Predmet.StrankaFormatedWithAdressOIB_1"> Vesna Šimić, Veliko Korenovo, OIB 92421311008, Veliko Korenovo 15, 43000 Veliko Korenovo</derivirana_varijabla>
  </DomainObject.Predmet.StrankaFormatedWithAdressOIB>
  <DomainObject.Predmet.StrankaWithAdress>
    <izvorni_sadrzaj>Vesna Šimić, Veliko Korenovo Veliko Korenovo 15,43000 Veliko Korenovo</izvorni_sadrzaj>
    <derivirana_varijabla naziv="DomainObject.Predmet.StrankaWithAdress_1">Vesna Šimić, Veliko Korenovo Veliko Korenovo 15,43000 Veliko Korenovo</derivirana_varijabla>
  </DomainObject.Predmet.StrankaWithAdress>
  <DomainObject.Predmet.StrankaWithAdressOIB>
    <izvorni_sadrzaj>Vesna Šimić, Veliko Korenovo, OIB 92421311008, Veliko Korenovo 15,43000 Veliko Korenovo</izvorni_sadrzaj>
    <derivirana_varijabla naziv="DomainObject.Predmet.StrankaWithAdressOIB_1">Vesna Šimić, Veliko Korenovo, OIB 92421311008, Veliko Korenovo 15,43000 Veliko Korenovo</derivirana_varijabla>
  </DomainObject.Predmet.StrankaWithAdressOIB>
  <DomainObject.Predmet.StrankaNazivFormated>
    <izvorni_sadrzaj>Vesna Šimić, Veliko Korenovo</izvorni_sadrzaj>
    <derivirana_varijabla naziv="DomainObject.Predmet.StrankaNazivFormated_1">Vesna Šimić, Veliko Korenovo</derivirana_varijabla>
  </DomainObject.Predmet.StrankaNazivFormated>
  <DomainObject.Predmet.StrankaNazivFormatedOIB>
    <izvorni_sadrzaj>Vesna Šimić, Veliko Korenovo, OIB 92421311008</izvorni_sadrzaj>
    <derivirana_varijabla naziv="DomainObject.Predmet.StrankaNazivFormatedOIB_1">Vesna Šimić, Veliko Korenovo, OIB 92421311008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Vesna Šimić, Veliko Korenovo</item>
    </izvorni_sadrzaj>
    <derivirana_varijabla naziv="DomainObject.Predmet.StrankaListFormated_1">
      <item>Vesna Šimić, Veliko Korenovo</item>
    </derivirana_varijabla>
  </DomainObject.Predmet.StrankaListFormated>
  <DomainObject.Predmet.StrankaListFormatedOIB>
    <izvorni_sadrzaj>
      <item>Vesna Šimić, Veliko Korenovo, OIB 92421311008</item>
    </izvorni_sadrzaj>
    <derivirana_varijabla naziv="DomainObject.Predmet.StrankaListFormatedOIB_1">
      <item>Vesna Šimić, Veliko Korenovo, OIB 92421311008</item>
    </derivirana_varijabla>
  </DomainObject.Predmet.StrankaListFormatedOIB>
  <DomainObject.Predmet.StrankaListFormatedWithAdress>
    <izvorni_sadrzaj>
      <item>Vesna Šimić, Veliko Korenovo, Veliko Korenovo 15, 43000 Veliko Korenovo</item>
    </izvorni_sadrzaj>
    <derivirana_varijabla naziv="DomainObject.Predmet.StrankaListFormatedWithAdress_1">
      <item>Vesna Šimić, Veliko Korenovo, Veliko Korenovo 15, 43000 Veliko Korenovo</item>
    </derivirana_varijabla>
  </DomainObject.Predmet.StrankaListFormatedWithAdress>
  <DomainObject.Predmet.StrankaListFormatedWithAdressOIB>
    <izvorni_sadrzaj>
      <item>Vesna Šimić, Veliko Korenovo, OIB 92421311008, Veliko Korenovo 15, 43000 Veliko Korenovo</item>
    </izvorni_sadrzaj>
    <derivirana_varijabla naziv="DomainObject.Predmet.StrankaListFormatedWithAdressOIB_1">
      <item>Vesna Šimić, Veliko Korenovo, OIB 92421311008, Veliko Korenovo 15, 43000 Veliko Korenovo</item>
    </derivirana_varijabla>
  </DomainObject.Predmet.StrankaListFormatedWithAdressOIB>
  <DomainObject.Predmet.StrankaListNazivFormated>
    <izvorni_sadrzaj>
      <item>Vesna Šimić, Veliko Korenovo</item>
    </izvorni_sadrzaj>
    <derivirana_varijabla naziv="DomainObject.Predmet.StrankaListNazivFormated_1">
      <item>Vesna Šimić, Veliko Korenovo</item>
    </derivirana_varijabla>
  </DomainObject.Predmet.StrankaListNazivFormated>
  <DomainObject.Predmet.StrankaListNazivFormatedOIB>
    <izvorni_sadrzaj>
      <item>Vesna Šimić, Veliko Korenovo, OIB 92421311008</item>
    </izvorni_sadrzaj>
    <derivirana_varijabla naziv="DomainObject.Predmet.StrankaListNazivFormatedOIB_1">
      <item>Vesna Šimić, Veliko Korenovo, OIB 92421311008</item>
    </derivirana_varijabla>
  </DomainObject.Predmet.StrankaListNazivFormatedOIB>
  <DomainObject.Predmet.ProtuStrankaListFormated>
    <izvorni_sadrzaj>
      <item>KIM jednostavno društvo s ograničenom odgovornošću za trgovinu i usluge, Veliko Korenovo zastupanog po punomoćniku Mirko Petin</item>
    </izvorni_sadrzaj>
    <derivirana_varijabla naziv="DomainObject.Predmet.ProtuStrankaListFormated_1">
      <item>KIM jednostavno društvo s ograničenom odgovornošću za trgovinu i usluge, Veliko Korenovo zastupanog po punomoćniku Mirko Petin</item>
    </derivirana_varijabla>
  </DomainObject.Predmet.ProtuStrankaListFormated>
  <DomainObject.Predmet.ProtuStrankaListFormatedOIB>
    <izvorni_sadrzaj>
      <item>KIM jednostavno društvo s ograničenom odgovornošću za trgovinu i usluge, Veliko Korenovo, OIB 48599958036 zastupanog po punomoćniku Mirko Petin</item>
    </izvorni_sadrzaj>
    <derivirana_varijabla naziv="DomainObject.Predmet.ProtuStrankaListFormatedOIB_1">
      <item>KIM jednostavno društvo s ograničenom odgovornošću za trgovinu i usluge, Veliko Korenovo, OIB 48599958036 zastupanog po punomoćniku Mirko Petin</item>
    </derivirana_varijabla>
  </DomainObject.Predmet.ProtuStrankaListFormatedOIB>
  <DomainObject.Predmet.ProtuStrankaListFormatedWithAdress>
    <izvorni_sadrzaj>
      <item>KIM jednostavno društvo s ograničenom odgovornošću za trgovinu i usluge, Veliko Korenovo, Veliko Korenovo 24, 43000 Veliko Korenovo zastupanog po punomoćniku Mirko Petin</item>
    </izvorni_sadrzaj>
    <derivirana_varijabla naziv="DomainObject.Predmet.ProtuStrankaListFormatedWithAdress_1">
      <item>KIM jednostavno društvo s ograničenom odgovornošću za trgovinu i usluge, Veliko Korenovo, Veliko Korenovo 24, 43000 Veliko Korenovo zastupanog po punomoćniku Mirko Petin</item>
    </derivirana_varijabla>
  </DomainObject.Predmet.ProtuStrankaListFormatedWithAdress>
  <DomainObject.Predmet.ProtuStrankaListFormatedWithAdressOIB>
    <izvorni_sadrzaj>
      <item>KIM jednostavno društvo s ograničenom odgovornošću za trgovinu i usluge, Veliko Korenovo, OIB 48599958036, Veliko Korenovo 24, 43000 Veliko Korenovo zastupanog po punomoćniku Mirko Petin</item>
    </izvorni_sadrzaj>
    <derivirana_varijabla naziv="DomainObject.Predmet.ProtuStrankaListFormatedWithAdressOIB_1">
      <item>KIM jednostavno društvo s ograničenom odgovornošću za trgovinu i usluge, Veliko Korenovo, OIB 48599958036, Veliko Korenovo 24, 43000 Veliko Korenovo zastupanog po punomoćniku Mirko Petin</item>
    </derivirana_varijabla>
  </DomainObject.Predmet.ProtuStrankaListFormatedWithAdressOIB>
  <DomainObject.Predmet.ProtuStrankaListNazivFormated>
    <izvorni_sadrzaj>
      <item>KIM jednostavno društvo s ograničenom odgovornošću za trgovinu i usluge, Veliko Korenovo</item>
    </izvorni_sadrzaj>
    <derivirana_varijabla naziv="DomainObject.Predmet.ProtuStrankaListNazivFormated_1">
      <item>KIM jednostavno društvo s ograničenom odgovornošću za trgovinu i usluge, Veliko Korenovo</item>
    </derivirana_varijabla>
  </DomainObject.Predmet.ProtuStrankaListNazivFormated>
  <DomainObject.Predmet.ProtuStrankaListNazivFormatedOIB>
    <izvorni_sadrzaj>
      <item>KIM jednostavno društvo s ograničenom odgovornošću za trgovinu i usluge, Veliko Korenovo, OIB 48599958036</item>
    </izvorni_sadrzaj>
    <derivirana_varijabla naziv="DomainObject.Predmet.ProtuStrankaListNazivFormatedOIB_1">
      <item>KIM jednostavno društvo s ograničenom odgovornošću za trgovinu i usluge, Veliko Korenovo, OIB 48599958036</item>
    </derivirana_varijabla>
  </DomainObject.Predmet.ProtuStrankaListNazivFormatedOIB>
  <DomainObject.Predmet.OstaliListFormated>
    <izvorni_sadrzaj>
      <item>Mirko Petin punomoćnik sudionika u postupku KIM jednostavno društvo s ograničenom odgovornošću za trgovinu i usluge, Veliko Korenovo</item>
      <item>Financijska agencija</item>
    </izvorni_sadrzaj>
    <derivirana_varijabla naziv="DomainObject.Predmet.OstaliListFormated_1">
      <item>Mirko Petin punomoćnik sudionika u postupku KIM jednostavno društvo s ograničenom odgovornošću za trgovinu i usluge, Veliko Korenovo</item>
      <item>Financijska agencija</item>
    </derivirana_varijabla>
  </DomainObject.Predmet.OstaliListFormated>
  <DomainObject.Predmet.OstaliListFormatedOIB>
    <izvorni_sadrzaj>
      <item>Mirko Petin, OIB 36154385358 punomoćnik sudionika u postupku KIM jednostavno društvo s ograničenom odgovornošću za trgovinu i usluge, Veliko Korenovo</item>
      <item>Financijska agencija</item>
    </izvorni_sadrzaj>
    <derivirana_varijabla naziv="DomainObject.Predmet.OstaliListFormatedOIB_1">
      <item>Mirko Petin, OIB 36154385358 punomoćnik sudionika u postupku KIM jednostavno društvo s ograničenom odgovornošću za trgovinu i usluge, Veliko Korenovo</item>
      <item>Financijska agencija</item>
    </derivirana_varijabla>
  </DomainObject.Predmet.OstaliListFormatedOIB>
  <DomainObject.Predmet.OstaliListFormatedWithAdress>
    <izvorni_sadrzaj>
      <item>Mirko Petin, Veliko Korenovo 32/a, 43000 Bjelovar punomoćnik sudionika u postupku KIM jednostavno društvo s ograničenom odgovornošću za trgovinu i usluge, Veliko Korenovo</item>
      <item>Financijska agencija</item>
    </izvorni_sadrzaj>
    <derivirana_varijabla naziv="DomainObject.Predmet.OstaliListFormatedWithAdress_1">
      <item>Mirko Petin, Veliko Korenovo 32/a, 43000 Bjelovar punomoćnik sudionika u postupku KIM jednostavno društvo s ograničenom odgovornošću za trgovinu i usluge, Veliko Korenovo</item>
      <item>Financijska agencija</item>
    </derivirana_varijabla>
  </DomainObject.Predmet.OstaliListFormatedWithAdress>
  <DomainObject.Predmet.OstaliListFormatedWithAdressOIB>
    <izvorni_sadrzaj>
      <item>Mirko Petin, OIB 36154385358, Veliko Korenovo 32/a, 43000 Bjelovar punomoćnik sudionika u postupku KIM jednostavno društvo s ograničenom odgovornošću za trgovinu i usluge, Veliko Korenovo</item>
      <item>Financijska agencija</item>
    </izvorni_sadrzaj>
    <derivirana_varijabla naziv="DomainObject.Predmet.OstaliListFormatedWithAdressOIB_1">
      <item>Mirko Petin, OIB 36154385358, Veliko Korenovo 32/a, 43000 Bjelovar punomoćnik sudionika u postupku KIM jednostavno društvo s ograničenom odgovornošću za trgovinu i usluge, Veliko Korenovo</item>
      <item>Financijska agencija</item>
    </derivirana_varijabla>
  </DomainObject.Predmet.OstaliListFormatedWithAdressOIB>
  <DomainObject.Predmet.OstaliListNazivFormated>
    <izvorni_sadrzaj>
      <item>Mirko Petin</item>
      <item>Financijska agencija</item>
    </izvorni_sadrzaj>
    <derivirana_varijabla naziv="DomainObject.Predmet.OstaliListNazivFormated_1">
      <item>Mirko Petin</item>
      <item>Financijska agencija</item>
    </derivirana_varijabla>
  </DomainObject.Predmet.OstaliListNazivFormated>
  <DomainObject.Predmet.OstaliListNazivFormatedOIB>
    <izvorni_sadrzaj>
      <item>Mirko Petin, OIB 36154385358</item>
      <item>Financijska agencija</item>
    </izvorni_sadrzaj>
    <derivirana_varijabla naziv="DomainObject.Predmet.OstaliListNazivFormatedOIB_1">
      <item>Mirko Petin, OIB 36154385358</item>
      <item>Financijska agencija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>St-381/2015-11</izvorni_sadrzaj>
    <derivirana_varijabla naziv="DomainObject.PoslovniBrojDokumenta_1">St-381/2015-11</derivirana_varijabla>
  </DomainObject.PoslovniBrojDokumenta>
  <DomainObject.Predmet.StrankaIDrugi>
    <izvorni_sadrzaj>Vesna Šimić, Veliko Korenovo</izvorni_sadrzaj>
    <derivirana_varijabla naziv="DomainObject.Predmet.StrankaIDrugi_1">Vesna Šimić, Veliko Korenovo</derivirana_varijabla>
  </DomainObject.Predmet.StrankaIDrugi>
  <DomainObject.Predmet.ProtustrankaIDrugi>
    <izvorni_sadrzaj>KIM jednostavno društvo s ograničenom odgovornošću za trgovinu i usluge, Veliko Korenovo</izvorni_sadrzaj>
    <derivirana_varijabla naziv="DomainObject.Predmet.ProtustrankaIDrugi_1">KIM jednostavno društvo s ograničenom odgovornošću za trgovinu i usluge, Veliko Korenovo</derivirana_varijabla>
  </DomainObject.Predmet.ProtustrankaIDrugi>
  <DomainObject.Predmet.StrankaIDrugiAdressOIB>
    <izvorni_sadrzaj>Vesna Šimić, Veliko Korenovo, OIB 92421311008, Veliko Korenovo 15, 43000 Veliko Korenovo</izvorni_sadrzaj>
    <derivirana_varijabla naziv="DomainObject.Predmet.StrankaIDrugiAdressOIB_1">Vesna Šimić, Veliko Korenovo, OIB 92421311008, Veliko Korenovo 15, 43000 Veliko Korenovo</derivirana_varijabla>
  </DomainObject.Predmet.StrankaIDrugiAdressOIB>
  <DomainObject.Predmet.ProtustrankaIDrugiAdressOIB>
    <izvorni_sadrzaj>KIM jednostavno društvo s ograničenom odgovornošću za trgovinu i usluge, Veliko Korenovo, OIB 48599958036, Veliko Korenovo 24, 43000 Veliko Korenovo</izvorni_sadrzaj>
    <derivirana_varijabla naziv="DomainObject.Predmet.ProtustrankaIDrugiAdressOIB_1">KIM jednostavno društvo s ograničenom odgovornošću za trgovinu i usluge, Veliko Korenovo, OIB 48599958036, Veliko Korenovo 24, 43000 Veliko Korenovo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Vesna Šimić, Veliko Korenovo</item>
      <item>KIM jednostavno društvo s ograničenom odgovornošću za trgovinu i usluge, Veliko Korenovo</item>
      <item>Mirko Petin</item>
      <item>Financijska agencija</item>
    </izvorni_sadrzaj>
    <derivirana_varijabla naziv="DomainObject.Predmet.SudioniciListNaziv_1">
      <item>Vesna Šimić, Veliko Korenovo</item>
      <item>KIM jednostavno društvo s ograničenom odgovornošću za trgovinu i usluge, Veliko Korenovo</item>
      <item>Mirko Petin</item>
      <item>Financijska agencija</item>
    </derivirana_varijabla>
  </DomainObject.Predmet.SudioniciListNaziv>
  <DomainObject.Predmet.SudioniciListAdressOIB>
    <izvorni_sadrzaj>
      <item>Vesna Šimić, Veliko Korenovo, OIB 92421311008, Veliko Korenovo 15,43000 Veliko Korenovo</item>
      <item>KIM jednostavno društvo s ograničenom odgovornošću za trgovinu i usluge, Veliko Korenovo, OIB 48599958036, Veliko Korenovo 24,43000 Veliko Korenovo</item>
      <item>Mirko Petin, OIB 36154385358, Veliko Korenovo 32/a,43000 Bjelovar</item>
      <item>Financijska agencija</item>
    </izvorni_sadrzaj>
    <derivirana_varijabla naziv="DomainObject.Predmet.SudioniciListAdressOIB_1">
      <item>Vesna Šimić, Veliko Korenovo, OIB 92421311008, Veliko Korenovo 15,43000 Veliko Korenovo</item>
      <item>KIM jednostavno društvo s ograničenom odgovornošću za trgovinu i usluge, Veliko Korenovo, OIB 48599958036, Veliko Korenovo 24,43000 Veliko Korenovo</item>
      <item>Mirko Petin, OIB 36154385358, Veliko Korenovo 32/a,43000 Bjelovar</item>
      <item>Financijska agencija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8F79D2-277A-4E10-8666-6005159D26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701</properties:Words>
  <properties:Characters>3776</properties:Characters>
  <properties:Lines>94</properties:Lines>
  <properties:Paragraphs>25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4599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2016-05-06T08:12:00Z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St-381/2015-11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