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c126" w14:paraId="d16c126" w:rsidRDefault="00F66E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6E7B" w:rsidP="00F66E7B" w:rsidR="00AE649C">
      <w:pPr>
        <w:pStyle w:val="NormaleSPIS"/>
        <w:spacing w:after="0"/>
      </w:pPr>
      <w:r>
        <w:t xml:space="preserve">        Republika Hrvatska</w:t>
      </w:r>
    </w:p>
    <w:p w:rsidRDefault="00F66E7B" w:rsidP="00F66E7B" w:rsidR="00F66E7B">
      <w:pPr>
        <w:pStyle w:val="NormaleSPIS"/>
        <w:spacing w:after="0"/>
      </w:pPr>
      <w:r>
        <w:t xml:space="preserve">     Trgovački sud u Bjelovaru</w:t>
      </w:r>
    </w:p>
    <w:p w:rsidRDefault="00F66E7B" w:rsidP="00F66E7B" w:rsidR="00F66E7B">
      <w:pPr>
        <w:pStyle w:val="NormaleSPIS"/>
        <w:spacing w:after="0"/>
      </w:pPr>
      <w:r>
        <w:t>Bjelovar, Šetalište dr.I.Lebovića 42.</w:t>
      </w:r>
    </w:p>
    <w:p w:rsidRDefault="00F66E7B" w:rsidP="00F66E7B" w:rsidR="00F66E7B">
      <w:pPr>
        <w:pStyle w:val="NormaleSPIS"/>
        <w:jc w:val="right"/>
        <w:rPr>
          <w:b/>
        </w:rPr>
      </w:pPr>
      <w:r>
        <w:t>Poslovni broj:7 St-637/2018-11</w:t>
      </w:r>
    </w:p>
    <w:p w:rsidRDefault="00F66E7B" w:rsidP="00F66E7B" w:rsidR="00F66E7B">
      <w:pPr>
        <w:jc w:val="center"/>
      </w:pPr>
      <w:r>
        <w:t>R E P U B L I K A  H R V A T S K A</w:t>
      </w:r>
    </w:p>
    <w:p w:rsidRDefault="00F66E7B" w:rsidP="00F66E7B" w:rsidR="00F66E7B">
      <w:pPr>
        <w:jc w:val="center"/>
      </w:pPr>
      <w:r>
        <w:t xml:space="preserve"> R J E Š E N J E</w:t>
      </w:r>
    </w:p>
    <w:p w:rsidRDefault="00F66E7B" w:rsidP="00F66E7B" w:rsidR="00F66E7B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STROJ-INOX d.o.o. za proizvodnju, trgovinu i zastupanje iz Daruvara, Tina Ujevića 1/a, MBS 010063660, OIB 68428935013, 5. prosinca 2018.</w:t>
      </w:r>
    </w:p>
    <w:p w:rsidRDefault="00F66E7B" w:rsidP="00F66E7B" w:rsidR="00F66E7B">
      <w:pPr>
        <w:jc w:val="center"/>
        <w:rPr>
          <w:b/>
        </w:rPr>
      </w:pPr>
      <w:r>
        <w:t>r i j e š i o   j e</w:t>
      </w:r>
    </w:p>
    <w:p w:rsidRDefault="00F66E7B" w:rsidP="00F66E7B" w:rsidR="00F66E7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Određuje se nagrada privremenom stečajnom upravitelju</w:t>
      </w:r>
      <w:r>
        <w:rPr>
          <w:noProof/>
        </w:rPr>
        <w:t xml:space="preserve"> Vinku Ljubičić iz Osijeka, Orljavska 4/A, OIB 91327367435 u bruto iznosu od 4.000,00 kuna.</w:t>
      </w:r>
    </w:p>
    <w:p w:rsidRDefault="00F66E7B" w:rsidP="00F66E7B" w:rsidR="00F66E7B">
      <w:pPr>
        <w:spacing w:after="0"/>
        <w:jc w:val="center"/>
      </w:pPr>
    </w:p>
    <w:p w:rsidRDefault="00F66E7B" w:rsidP="00F66E7B" w:rsidR="00F66E7B">
      <w:pPr>
        <w:jc w:val="center"/>
        <w:rPr>
          <w:b/>
        </w:rPr>
      </w:pPr>
      <w:r>
        <w:t>Obrazloženje</w:t>
      </w:r>
    </w:p>
    <w:p w:rsidRDefault="00F66E7B" w:rsidP="00F66E7B" w:rsidR="00F66E7B">
      <w:pPr>
        <w:jc w:val="both"/>
      </w:pPr>
      <w:r>
        <w:tab/>
        <w:t xml:space="preserve">Privremeni stečajni upravitelj podnio je ovom sudu dana 5. srpnja 2018. godine Izvješće o poslovanju dužnika s mišljenjem mogu li se imovinom dužnika pokriti troškovi postupka </w:t>
      </w:r>
    </w:p>
    <w:p w:rsidRDefault="00F66E7B" w:rsidP="00F66E7B" w:rsidR="00F66E7B">
      <w:pPr>
        <w:spacing w:after="0"/>
        <w:ind w:firstLine="720"/>
        <w:jc w:val="both"/>
      </w:pPr>
      <w:r>
        <w:t>Podneskom od 5. srpnja 2018. godine privremeni stečajni upravitelj zatražio je da mu se odobri i isplati nagrada za obavljanje dužnosti u prethodnom postupku.</w:t>
      </w:r>
    </w:p>
    <w:p w:rsidRDefault="00F66E7B" w:rsidP="00F66E7B" w:rsidR="00F66E7B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F66E7B" w:rsidP="00F66E7B" w:rsidR="00F66E7B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F66E7B" w:rsidP="00F66E7B" w:rsidR="00F66E7B">
      <w:pPr>
        <w:jc w:val="both"/>
      </w:pPr>
      <w:r>
        <w:tab/>
        <w:t>Isplata nagrade i naknade troškova privremenom stečajnom upravitelju izvršiti će se iz sredstava predujma za namirenje troškova stečajnog postupka uplaćenog u ovom predmetu, nakon pravomoćnosti ovog rješenja.</w:t>
      </w:r>
    </w:p>
    <w:p w:rsidRDefault="00F66E7B" w:rsidP="00F66E7B" w:rsidR="00F66E7B">
      <w:pPr>
        <w:spacing w:after="0"/>
        <w:ind w:firstLine="720"/>
        <w:jc w:val="center"/>
      </w:pPr>
      <w:r>
        <w:t>Bjelovar 5. prosinca 2018.</w:t>
      </w:r>
    </w:p>
    <w:p w:rsidRDefault="00F66E7B" w:rsidP="00F66E7B" w:rsidR="00F66E7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F66E7B" w:rsidP="00F66E7B" w:rsidR="00F66E7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 xml:space="preserve">      Tomislav Mrazović,v.r.</w:t>
      </w:r>
    </w:p>
    <w:p w:rsidRDefault="00F66E7B" w:rsidP="00F66E7B" w:rsidR="00F66E7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66E7B" w:rsidP="00F66E7B" w:rsidR="00F66E7B">
      <w:pPr>
        <w:spacing w:after="0"/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66E7B" w:rsidP="00F66E7B" w:rsidR="00F66E7B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sectPr w:rsidSect="0032366B" w:rsidR="00F66E7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6E7B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15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St-637/2018-11</izvorni_sadrzaj>
    <derivirana_varijabla naziv="DomainObject.Oznaka_1">St-637/2018-11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St-637/2018</izvorni_sadrzaj>
    <derivirana_varijabla naziv="DomainObject.Predmet.OznakaBroj_1">St-637/2018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STROJ-INOX d.o.o. za proizvodnju, trgovinu i zastupanje zastupanog po punomoćniku Zdravko Šargač</izvorni_sadrzaj>
    <derivirana_varijabla naziv="DomainObject.Predmet.ProtustrankaFormated_1">  STROJ-INOX d.o.o. za proizvodnju, trgovinu i zastupanje zastupanog po punomoćniku Zdravko Šargač</derivirana_varijabla>
  </DomainObject.Predmet.ProtustrankaFormated>
  <DomainObject.Predmet.ProtustrankaFormatedOIB>
    <izvorni_sadrzaj>  STROJ-INOX d.o.o. za proizvodnju, trgovinu i zastupanje, OIB 68428935013 zastupanog po punomoćniku Zdravko Šargač</izvorni_sadrzaj>
    <derivirana_varijabla naziv="DomainObject.Predmet.ProtustrankaFormatedOIB_1">  STROJ-INOX d.o.o. za proizvodnju, trgovinu i zastupanje, OIB 68428935013 zastupanog po punomoćniku Zdravko Šargač</derivirana_varijabla>
  </DomainObject.Predmet.ProtustrankaFormatedOIB>
  <DomainObject.Predmet.ProtustrankaFormatedWithAdress>
    <izvorni_sadrzaj> STROJ-INOX d.o.o. za proizvodnju, trgovinu i zastupanje, Tina Ujevića 1/a, 43500 Daruvar zastupanog po punomoćniku Zdravko Šargač</izvorni_sadrzaj>
    <derivirana_varijabla naziv="DomainObject.Predmet.ProtustrankaFormatedWithAdress_1"> STROJ-INOX d.o.o. za proizvodnju, trgovinu i zastupanje, Tina Ujevića 1/a, 43500 Daruvar zastupanog po punomoćniku Zdravko Šargač</derivirana_varijabla>
  </DomainObject.Predmet.ProtustrankaFormatedWithAdress>
  <DomainObject.Predmet.ProtustrankaFormatedWithAdressOIB>
    <izvorni_sadrzaj> STROJ-INOX d.o.o. za proizvodnju, trgovinu i zastupanje, OIB 68428935013, Tina Ujevića 1/a, 43500 Daruvar zastupanog po punomoćniku Zdravko Šargač</izvorni_sadrzaj>
    <derivirana_varijabla naziv="DomainObject.Predmet.ProtustrankaFormatedWithAdressOIB_1"> STROJ-INOX d.o.o. za proizvodnju, trgovinu i zastupanje, OIB 68428935013, Tina Ujevića 1/a, 43500 Daruvar zastupanog po punomoćniku Zdravko Šargač</derivirana_varijabla>
  </DomainObject.Predmet.ProtustrankaFormatedWithAdressOIB>
  <DomainObject.Predmet.ProtustrankaWithAdress>
    <izvorni_sadrzaj>STROJ-INOX d.o.o. za proizvodnju, trgovinu i zastupanje Tina Ujevića 1/a, 43500 Daruvar</izvorni_sadrzaj>
    <derivirana_varijabla naziv="DomainObject.Predmet.ProtustrankaWithAdress_1">STROJ-INOX d.o.o. za proizvodnju, trgovinu i zastupanje Tina Ujevića 1/a, 43500 Daruvar</derivirana_varijabla>
  </DomainObject.Predmet.ProtustrankaWithAdress>
  <DomainObject.Predmet.ProtustrankaWithAdressOIB>
    <izvorni_sadrzaj>STROJ-INOX d.o.o. za proizvodnju, trgovinu i zastupanje, OIB 68428935013, Tina Ujevića 1/a, 43500 Daruvar</izvorni_sadrzaj>
    <derivirana_varijabla naziv="DomainObject.Predmet.ProtustrankaWithAdressOIB_1">STROJ-INOX d.o.o. za proizvodnju, trgovinu i zastupanje, OIB 68428935013, Tina Ujevića 1/a, 43500 Daruvar</derivirana_varijabla>
  </DomainObject.Predmet.ProtustrankaWithAdressOIB>
  <DomainObject.Predmet.ProtustrankaNazivFormated>
    <izvorni_sadrzaj>STROJ-INOX d.o.o. za proizvodnju, trgovinu i zastupanje</izvorni_sadrzaj>
    <derivirana_varijabla naziv="DomainObject.Predmet.ProtustrankaNazivFormated_1">STROJ-INOX d.o.o. za proizvodnju, trgovinu i zastupanje</derivirana_varijabla>
  </DomainObject.Predmet.ProtustrankaNazivFormated>
  <DomainObject.Predmet.ProtustrankaNazivFormatedOIB>
    <izvorni_sadrzaj>STROJ-INOX d.o.o. za proizvodnju, trgovinu i zastupanje, OIB 68428935013</izvorni_sadrzaj>
    <derivirana_varijabla naziv="DomainObject.Predmet.ProtustrankaNazivFormatedOIB_1">STROJ-INOX d.o.o. za proizvodnju, trgovinu i zastupanje, OIB 68428935013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STROJ-INOX d.o.o. za proizvodnju, trgovinu i zastupanje zastupanog po punomoćniku Zdravko Šargač</item>
    </izvorni_sadrzaj>
    <derivirana_varijabla naziv="DomainObject.Predmet.ProtuStrankaListFormated_1">
      <item>STROJ-INOX d.o.o. za proizvodnju, trgovinu i zastupanje zastupanog po punomoćniku Zdravko Šargač</item>
    </derivirana_varijabla>
  </DomainObject.Predmet.ProtuStrankaListFormated>
  <DomainObject.Predmet.ProtuStrankaListFormatedOIB>
    <izvorni_sadrzaj>
      <item>STROJ-INOX d.o.o. za proizvodnju, trgovinu i zastupanje, OIB 68428935013 zastupanog po punomoćniku Zdravko Šargač</item>
    </izvorni_sadrzaj>
    <derivirana_varijabla naziv="DomainObject.Predmet.ProtuStrankaListFormatedOIB_1">
      <item>STROJ-INOX d.o.o. za proizvodnju, trgovinu i zastupanje, OIB 68428935013 zastupanog po punomoćniku Zdravko Šargač</item>
    </derivirana_varijabla>
  </DomainObject.Predmet.ProtuStrankaListFormatedOIB>
  <DomainObject.Predmet.ProtuStrankaListFormatedWithAdress>
    <izvorni_sadrzaj>
      <item>STROJ-INOX d.o.o. za proizvodnju, trgovinu i zastupanje, Tina Ujevića 1/a, 43500 Daruvar zastupanog po punomoćniku Zdravko Šargač</item>
    </izvorni_sadrzaj>
    <derivirana_varijabla naziv="DomainObject.Predmet.ProtuStrankaListFormatedWithAdress_1">
      <item>STROJ-INOX d.o.o. za proizvodnju, trgovinu i zastupanje, Tina Ujevića 1/a, 43500 Daruvar zastupanog po punomoćniku Zdravko Šargač</item>
    </derivirana_varijabla>
  </DomainObject.Predmet.ProtuStrankaListFormatedWithAdress>
  <DomainObject.Predmet.ProtuStrankaListFormatedWithAdressOIB>
    <izvorni_sadrzaj>
      <item>STROJ-INOX d.o.o. za proizvodnju, trgovinu i zastupanje, OIB 68428935013, Tina Ujevića 1/a, 43500 Daruvar zastupanog po punomoćniku Zdravko Šargač</item>
    </izvorni_sadrzaj>
    <derivirana_varijabla naziv="DomainObject.Predmet.ProtuStrankaListFormatedWithAdressOIB_1">
      <item>STROJ-INOX d.o.o. za proizvodnju, trgovinu i zastupanje, OIB 68428935013, Tina Ujevića 1/a, 43500 Daruvar zastupanog po punomoćniku Zdravko Šargač</item>
    </derivirana_varijabla>
  </DomainObject.Predmet.ProtuStrankaListFormatedWithAdressOIB>
  <DomainObject.Predmet.ProtuStrankaListNazivFormated>
    <izvorni_sadrzaj>
      <item>STROJ-INOX d.o.o. za proizvodnju, trgovinu i zastupanje</item>
    </izvorni_sadrzaj>
    <derivirana_varijabla naziv="DomainObject.Predmet.ProtuStrankaListNazivFormated_1">
      <item>STROJ-INOX d.o.o. za proizvodnju, trgovinu i zastupanje</item>
    </derivirana_varijabla>
  </DomainObject.Predmet.ProtuStrankaListNazivFormated>
  <DomainObject.Predmet.ProtuStrankaListNazivFormatedOIB>
    <izvorni_sadrzaj>
      <item>STROJ-INOX d.o.o. za proizvodnju, trgovinu i zastupanje, OIB 68428935013</item>
    </izvorni_sadrzaj>
    <derivirana_varijabla naziv="DomainObject.Predmet.ProtuStrankaListNazivFormatedOIB_1">
      <item>STROJ-INOX d.o.o. za proizvodnju, trgovinu i zastupanje, OIB 68428935013</item>
    </derivirana_varijabla>
  </DomainObject.Predmet.ProtuStrankaListNazivFormatedOIB>
  <DomainObject.Predmet.OstaliListFormated>
    <izvorni_sadrzaj>
      <item>Zdravko Šargač punomoćnik sudionika u postupku STROJ-INOX d.o.o. za proizvodnju, trgovinu i zastupanje</item>
      <item>sudski registar Trgovačkog suda u Bjelovaru</item>
    </izvorni_sadrzaj>
    <derivirana_varijabla naziv="DomainObject.Predmet.OstaliListFormated_1">
      <item>Zdravko Šargač punomoćnik sudionika u postupku STROJ-INOX d.o.o. za proizvodnju, trgovinu i zastupanje</item>
      <item>sudski registar Trgovačkog suda u Bjelovaru</item>
    </derivirana_varijabla>
  </DomainObject.Predmet.OstaliListFormated>
  <DomainObject.Predmet.OstaliListFormatedOIB>
    <izvorni_sadrzaj>
      <item>Zdravko Šargač punomoćnik sudionika u postupku STROJ-INOX d.o.o. za proizvodnju, trgovinu i zastupanje</item>
      <item>sudski registar Trgovačkog suda u Bjelovaru, OIB 07942269267</item>
    </izvorni_sadrzaj>
    <derivirana_varijabla naziv="DomainObject.Predmet.OstaliListFormatedOIB_1">
      <item>Zdravko Šargač punomoćnik sudionika u postupku STROJ-INOX d.o.o. za proizvodnju, trgovinu i zastupanje</item>
      <item>sudski registar Trgovačkog suda u Bjelovaru, OIB 07942269267</item>
    </derivirana_varijabla>
  </DomainObject.Predmet.OstaliListFormatedOIB>
  <DomainObject.Predmet.OstaliListFormatedWithAdress>
    <izvorni_sadrzaj>
      <item>Zdravko Šargač, Tina Ujevića 1/a, 43500 Daruvar punomoćnik sudionika u postupku STROJ-INOX d.o.o. za proizvodnju, trgovinu i zastupanje</item>
      <item>sudski registar Trgovačkog suda u Bjelovaru</item>
    </izvorni_sadrzaj>
    <derivirana_varijabla naziv="DomainObject.Predmet.OstaliListFormatedWithAdress_1">
      <item>Zdravko Šargač, Tina Ujevića 1/a, 43500 Daruvar punomoćnik sudionika u postupku STROJ-INOX d.o.o. za proizvodnju, trgovinu i zastupanje</item>
      <item>sudski registar Trgovačkog suda u Bjelovaru</item>
    </derivirana_varijabla>
  </DomainObject.Predmet.OstaliListFormatedWithAdress>
  <DomainObject.Predmet.OstaliListFormatedWithAdressOIB>
    <izvorni_sadrzaj>
      <item>Zdravko Šargač, Tina Ujevića 1/a, 43500 Daruvar punomoćnik sudionika u postupku STROJ-INOX d.o.o. za proizvodnju, trgovinu i zastupanje</item>
      <item>sudski registar Trgovačkog suda u Bjelovaru, OIB 07942269267</item>
    </izvorni_sadrzaj>
    <derivirana_varijabla naziv="DomainObject.Predmet.OstaliListFormatedWithAdressOIB_1">
      <item>Zdravko Šargač, Tina Ujevića 1/a, 43500 Daruvar punomoćnik sudionika u postupku STROJ-INOX d.o.o. za proizvodnju, trgovinu i zastupanje</item>
      <item>sudski registar Trgovačkog suda u Bjelovaru, OIB 07942269267</item>
    </derivirana_varijabla>
  </DomainObject.Predmet.OstaliListFormatedWithAdressOIB>
  <DomainObject.Predmet.OstaliListNazivFormated>
    <izvorni_sadrzaj>
      <item>Zdravko Šargač</item>
      <item>sudski registar Trgovačkog suda u Bjelovaru</item>
    </izvorni_sadrzaj>
    <derivirana_varijabla naziv="DomainObject.Predmet.OstaliListNazivFormated_1">
      <item>Zdravko Šargač</item>
      <item>sudski registar Trgovačkog suda u Bjelovaru</item>
    </derivirana_varijabla>
  </DomainObject.Predmet.OstaliListNazivFormated>
  <DomainObject.Predmet.OstaliListNazivFormatedOIB>
    <izvorni_sadrzaj>
      <item>Zdravko Šargač</item>
      <item>sudski registar Trgovačkog suda u Bjelovaru, OIB 07942269267</item>
    </izvorni_sadrzaj>
    <derivirana_varijabla naziv="DomainObject.Predmet.OstaliListNazivFormatedOIB_1">
      <item>Zdravko Šargač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St-637/2018-11</izvorni_sadrzaj>
    <derivirana_varijabla naziv="DomainObject.PoslovniBrojDokumenta_1">St-637/2018-11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STROJ-INOX d.o.o. za proizvodnju, trgovinu i zastupanje</izvorni_sadrzaj>
    <derivirana_varijabla naziv="DomainObject.Predmet.ProtustrankaIDrugi_1">STROJ-INOX d.o.o. za proizvodnju, trgovinu i zastupanje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STROJ-INOX d.o.o. za proizvodnju, trgovinu i zastupanje, OIB 68428935013, Tina Ujevića 1/a, 43500 Daruvar</izvorni_sadrzaj>
    <derivirana_varijabla naziv="DomainObject.Predmet.ProtustrankaIDrugiAdressOIB_1">STROJ-INOX d.o.o. za proizvodnju, trgovinu i zastupanje, OIB 68428935013, Tina Ujevića 1/a,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>6. kolovoza 2018.</izvorni_sadrzaj>
    <derivirana_varijabla naziv="DomainObject.Predmet.OdlukaRjesenje.DatumPravomocnosti_1">6. kolovoza 2018.</derivirana_varijabla>
  </DomainObject.Predmet.OdlukaRjesenje.DatumPravomocnosti>
  <DomainObject.Predmet.OdlukaRjesenje.Oznaka>
    <izvorni_sadrzaj>St-637/2018-8</izvorni_sadrzaj>
    <derivirana_varijabla naziv="DomainObject.Predmet.OdlukaRjesenje.Oznaka_1">St-637/2018-8</derivirana_varijabla>
  </DomainObject.Predmet.OdlukaRjesenje.Oznaka>
  <DomainObject.Predmet.SudioniciListNaziv>
    <izvorni_sadrzaj>
      <item>FINA, RC ZAGREB, Podružnica BJELOVAR</item>
      <item>STROJ-INOX d.o.o. za proizvodnju, trgovinu i zastupanje</item>
      <item>Zdravko Šargač</item>
      <item>sudski registar Trgovačkog suda u Bjelovaru</item>
    </izvorni_sadrzaj>
    <derivirana_varijabla naziv="DomainObject.Predmet.SudioniciListNaziv_1">
      <item>FINA, RC ZAGREB, Podružnica BJELOVAR</item>
      <item>STROJ-INOX d.o.o. za proizvodnju, trgovinu i zastupanje</item>
      <item>Zdravko Šargač</item>
      <item>sudski registar Trgovačkog suda u Bjelovaru</item>
    </derivirana_varijabla>
  </DomainObject.Predmet.SudioniciListNaziv>
  <DomainObject.Predmet.SudioniciListAdressOIB>
    <izvorni_sadrzaj>
      <item>FINA, RC ZAGREB, Podružnica BJELOVAR, OIB 85821130368, F. Supila 4,43000 Bjelovar</item>
      <item>STROJ-INOX d.o.o. za proizvodnju, trgovinu i zastupanje, OIB 68428935013, Tina Ujevića 1/a,43500 Daruvar</item>
      <item>Zdravko Šargač, Tina Ujevića 1/a,43500 Daruvar</item>
      <item>sudski registar Trgovačkog suda u Bjelovaru, OIB 07942269267</item>
    </izvorni_sadrzaj>
    <derivirana_varijabla naziv="DomainObject.Predmet.SudioniciListAdressOIB_1">
      <item>FINA, RC ZAGREB, Podružnica BJELOVAR, OIB 85821130368, F. Supila 4,43000 Bjelovar</item>
      <item>STROJ-INOX d.o.o. za proizvodnju, trgovinu i zastupanje, OIB 68428935013, Tina Ujevića 1/a,43500 Daruvar</item>
      <item>Zdravko Šargač, Tina Ujevića 1/a,43500 Daruvar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CC88F-CADA-4871-B2D0-111B0C2FD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1753</properties:Characters>
  <properties:Lines>40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2018-12-05T07:56:00Z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St-637/2018-11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