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7fe5" w14:paraId="85c7fe5" w:rsidRDefault="00CF77B4" w:rsidP="00CF77B4" w:rsidR="00CF77B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57E4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7253" w:rsidP="00337253" w:rsidR="00CF77B4" w:rsidRPr="00D21A2C">
      <w:pPr>
        <w:jc w:val="right"/>
      </w:pPr>
      <w:r>
        <w:t>14 St-5/11-177</w:t>
      </w:r>
    </w:p>
    <w:p w:rsidRDefault="00CF77B4" w:rsidP="00CF77B4" w:rsidR="00CF77B4" w:rsidRPr="008B63E6">
      <w:pPr>
        <w:ind w:hanging="720" w:left="360"/>
      </w:pPr>
      <w:r w:rsidRPr="008B63E6">
        <w:t xml:space="preserve">     REPUBLIKA HRVATSKA</w:t>
      </w:r>
    </w:p>
    <w:p w:rsidRDefault="00CF77B4" w:rsidP="00CF77B4" w:rsidR="00CF77B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275DF" w:rsidR="008275DF"/>
    <w:p w:rsidRDefault="00FF7736" w:rsidP="00FF7736" w:rsidR="00FF773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</w:t>
      </w:r>
      <w:r w:rsidR="000E5EAA">
        <w:rPr>
          <w:b w:val="false"/>
          <w:bCs w:val="false"/>
        </w:rPr>
        <w:t xml:space="preserve"> </w:t>
      </w:r>
      <w:r>
        <w:rPr>
          <w:b w:val="false"/>
          <w:bCs w:val="false"/>
        </w:rPr>
        <w:t>E</w:t>
      </w:r>
      <w:r w:rsidR="000E5EAA">
        <w:rPr>
          <w:b w:val="false"/>
          <w:bCs w:val="false"/>
        </w:rPr>
        <w:t xml:space="preserve"> </w:t>
      </w:r>
      <w:r>
        <w:rPr>
          <w:b w:val="false"/>
          <w:bCs w:val="false"/>
        </w:rPr>
        <w:t>P</w:t>
      </w:r>
      <w:r w:rsidR="000E5EAA">
        <w:rPr>
          <w:b w:val="false"/>
          <w:bCs w:val="false"/>
        </w:rPr>
        <w:t xml:space="preserve"> </w:t>
      </w:r>
      <w:r>
        <w:rPr>
          <w:b w:val="false"/>
          <w:bCs w:val="false"/>
        </w:rPr>
        <w:t>U</w:t>
      </w:r>
      <w:r w:rsidR="000E5EAA">
        <w:rPr>
          <w:b w:val="false"/>
          <w:bCs w:val="false"/>
        </w:rPr>
        <w:t xml:space="preserve"> </w:t>
      </w:r>
      <w:r>
        <w:rPr>
          <w:b w:val="false"/>
          <w:bCs w:val="false"/>
        </w:rPr>
        <w:t>B</w:t>
      </w:r>
      <w:r w:rsidR="000E5EAA">
        <w:rPr>
          <w:b w:val="false"/>
          <w:bCs w:val="false"/>
        </w:rPr>
        <w:t xml:space="preserve"> </w:t>
      </w:r>
      <w:r>
        <w:rPr>
          <w:b w:val="false"/>
          <w:bCs w:val="false"/>
        </w:rPr>
        <w:t>L</w:t>
      </w:r>
      <w:r w:rsidR="000E5EAA">
        <w:rPr>
          <w:b w:val="false"/>
          <w:bCs w:val="false"/>
        </w:rPr>
        <w:t xml:space="preserve"> </w:t>
      </w:r>
      <w:r>
        <w:rPr>
          <w:b w:val="false"/>
          <w:bCs w:val="false"/>
        </w:rPr>
        <w:t>I</w:t>
      </w:r>
      <w:r w:rsidR="000E5EAA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0E5EAA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  <w:r w:rsidR="000E5EAA">
        <w:rPr>
          <w:b w:val="false"/>
          <w:bCs w:val="false"/>
        </w:rPr>
        <w:t xml:space="preserve">  </w:t>
      </w:r>
      <w:r>
        <w:rPr>
          <w:b w:val="false"/>
          <w:bCs w:val="false"/>
        </w:rPr>
        <w:t>H</w:t>
      </w:r>
      <w:r w:rsidR="000E5EAA">
        <w:rPr>
          <w:b w:val="false"/>
          <w:bCs w:val="false"/>
        </w:rPr>
        <w:t xml:space="preserve"> </w:t>
      </w:r>
      <w:r>
        <w:rPr>
          <w:b w:val="false"/>
          <w:bCs w:val="false"/>
        </w:rPr>
        <w:t>R</w:t>
      </w:r>
      <w:r w:rsidR="000E5EAA">
        <w:rPr>
          <w:b w:val="false"/>
          <w:bCs w:val="false"/>
        </w:rPr>
        <w:t xml:space="preserve"> </w:t>
      </w:r>
      <w:r>
        <w:rPr>
          <w:b w:val="false"/>
          <w:bCs w:val="false"/>
        </w:rPr>
        <w:t>V</w:t>
      </w:r>
      <w:r w:rsidR="000E5EAA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  <w:r w:rsidR="000E5EAA">
        <w:rPr>
          <w:b w:val="false"/>
          <w:bCs w:val="false"/>
        </w:rPr>
        <w:t xml:space="preserve"> </w:t>
      </w:r>
      <w:r>
        <w:rPr>
          <w:b w:val="false"/>
          <w:bCs w:val="false"/>
        </w:rPr>
        <w:t>TS</w:t>
      </w:r>
      <w:r w:rsidR="000E5EAA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0E5EAA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</w:p>
    <w:p w:rsidRDefault="008275DF" w:rsidR="008275DF" w:rsidRPr="00CF77B4">
      <w:pPr>
        <w:pStyle w:val="Naslov2"/>
        <w:rPr>
          <w:b w:val="false"/>
        </w:rPr>
      </w:pPr>
      <w:r w:rsidRPr="00CF77B4">
        <w:rPr>
          <w:b w:val="false"/>
        </w:rPr>
        <w:t>R J E Š E N J E</w:t>
      </w:r>
    </w:p>
    <w:p w:rsidRDefault="0093705E" w:rsidP="0093705E" w:rsidR="0093705E">
      <w:pPr>
        <w:rPr>
          <w:b/>
          <w:bCs/>
        </w:rPr>
      </w:pPr>
    </w:p>
    <w:p w:rsidRDefault="008275DF" w:rsidP="00F55AA7" w:rsidR="008275DF">
      <w:pPr>
        <w:jc w:val="both"/>
      </w:pPr>
      <w:r>
        <w:tab/>
        <w:t xml:space="preserve">Trgovački sud u Osijeku, </w:t>
      </w:r>
      <w:r w:rsidR="00CA0DC0">
        <w:t>po stečajnom</w:t>
      </w:r>
      <w:r>
        <w:t xml:space="preserve"> suc</w:t>
      </w:r>
      <w:r w:rsidR="00CA0DC0">
        <w:t>u</w:t>
      </w:r>
      <w:r>
        <w:t xml:space="preserve"> </w:t>
      </w:r>
      <w:r w:rsidR="00DC3007">
        <w:t xml:space="preserve">mr. sc. </w:t>
      </w:r>
      <w:r>
        <w:t>Tihomir</w:t>
      </w:r>
      <w:r w:rsidR="00CA0DC0">
        <w:t>u</w:t>
      </w:r>
      <w:r>
        <w:t xml:space="preserve"> Kovačević</w:t>
      </w:r>
      <w:r w:rsidR="00CA0DC0">
        <w:t>u</w:t>
      </w:r>
      <w:r>
        <w:t>, kao stečajno</w:t>
      </w:r>
      <w:r w:rsidR="00CA0DC0">
        <w:t>m</w:t>
      </w:r>
      <w:r>
        <w:t xml:space="preserve"> suc</w:t>
      </w:r>
      <w:r w:rsidR="00CA0DC0">
        <w:t>u</w:t>
      </w:r>
      <w:r>
        <w:t xml:space="preserve">, u stečajnom postupku nad </w:t>
      </w:r>
      <w:r w:rsidR="002F49EA">
        <w:t xml:space="preserve">stečajnom masom </w:t>
      </w:r>
      <w:r w:rsidR="00EC515B">
        <w:t xml:space="preserve">iza </w:t>
      </w:r>
      <w:r w:rsidR="002F49EA">
        <w:t xml:space="preserve">stečajnog </w:t>
      </w:r>
      <w:r>
        <w:t>dužnik</w:t>
      </w:r>
      <w:r w:rsidR="002F49EA">
        <w:t>a</w:t>
      </w:r>
      <w:r>
        <w:t xml:space="preserve">: </w:t>
      </w:r>
      <w:r w:rsidR="00D01222" w:rsidRPr="00D01222">
        <w:rPr>
          <w:bCs/>
        </w:rPr>
        <w:t xml:space="preserve">HURA d.o.o. za proizvodnju odjeće, unutarnju i vanjsku trgovinu u stečaju, </w:t>
      </w:r>
      <w:r w:rsidR="00EC515B">
        <w:rPr>
          <w:bCs/>
        </w:rPr>
        <w:t>Piškorevci, Zagrebačka 8</w:t>
      </w:r>
      <w:r w:rsidR="001416DB">
        <w:rPr>
          <w:bCs/>
        </w:rPr>
        <w:t>/</w:t>
      </w:r>
      <w:r w:rsidR="00EC515B">
        <w:rPr>
          <w:bCs/>
        </w:rPr>
        <w:t xml:space="preserve">a, </w:t>
      </w:r>
      <w:r w:rsidR="00D01222" w:rsidRPr="00D01222">
        <w:rPr>
          <w:bCs/>
        </w:rPr>
        <w:t>MBS 030</w:t>
      </w:r>
      <w:r w:rsidR="00D14BCD">
        <w:rPr>
          <w:bCs/>
        </w:rPr>
        <w:t>178656</w:t>
      </w:r>
      <w:r w:rsidR="00D01222" w:rsidRPr="00D01222">
        <w:rPr>
          <w:bCs/>
        </w:rPr>
        <w:t xml:space="preserve">, OIB </w:t>
      </w:r>
      <w:r w:rsidR="00D14BCD">
        <w:rPr>
          <w:bCs/>
        </w:rPr>
        <w:t>01914440997</w:t>
      </w:r>
      <w:r w:rsidR="00655E92">
        <w:t xml:space="preserve">, </w:t>
      </w:r>
      <w:r>
        <w:t xml:space="preserve">dana </w:t>
      </w:r>
      <w:r w:rsidR="00D01222">
        <w:t>1</w:t>
      </w:r>
      <w:r w:rsidR="00D14BCD">
        <w:t xml:space="preserve">3. veljače </w:t>
      </w:r>
      <w:r w:rsidR="00CA0DC0">
        <w:t xml:space="preserve"> </w:t>
      </w:r>
      <w:r>
        <w:t>20</w:t>
      </w:r>
      <w:r w:rsidR="00A64FE5">
        <w:t>1</w:t>
      </w:r>
      <w:r w:rsidR="00D01222">
        <w:t>7</w:t>
      </w:r>
      <w:r>
        <w:t xml:space="preserve">. </w:t>
      </w:r>
    </w:p>
    <w:p w:rsidRDefault="0093705E" w:rsidR="0093705E">
      <w:pPr>
        <w:jc w:val="both"/>
      </w:pPr>
    </w:p>
    <w:p w:rsidRDefault="00F33501" w:rsidR="00F33501">
      <w:pPr>
        <w:jc w:val="both"/>
      </w:pPr>
    </w:p>
    <w:p w:rsidRDefault="008275DF" w:rsidP="00C04832" w:rsidR="002F49EA" w:rsidRPr="00C04832">
      <w:pPr>
        <w:jc w:val="center"/>
        <w:rPr>
          <w:bCs/>
        </w:rPr>
      </w:pPr>
      <w:r w:rsidRPr="00FF7736">
        <w:rPr>
          <w:bCs/>
        </w:rPr>
        <w:t>r i j e š i o  j e</w:t>
      </w:r>
    </w:p>
    <w:p w:rsidRDefault="0093705E" w:rsidP="002F49EA" w:rsidR="0093705E">
      <w:pPr>
        <w:jc w:val="both"/>
        <w:rPr>
          <w:b/>
          <w:bCs/>
        </w:rPr>
      </w:pPr>
    </w:p>
    <w:p w:rsidRDefault="00F33501" w:rsidP="002F49EA" w:rsidR="00F33501">
      <w:pPr>
        <w:jc w:val="both"/>
        <w:rPr>
          <w:b/>
          <w:bCs/>
        </w:rPr>
      </w:pPr>
    </w:p>
    <w:p w:rsidRDefault="00D14BCD" w:rsidP="00D14BCD" w:rsidR="008275DF" w:rsidRPr="008B63E6">
      <w:pPr>
        <w:jc w:val="both"/>
        <w:rPr>
          <w:bCs/>
        </w:rPr>
      </w:pPr>
      <w:r>
        <w:rPr>
          <w:bCs/>
        </w:rPr>
        <w:tab/>
        <w:t>Ispravlja se rješenje ovoga suda poslovnog broja 14-St-5/11-175 od 16. sij</w:t>
      </w:r>
      <w:r w:rsidR="001416DB">
        <w:rPr>
          <w:bCs/>
        </w:rPr>
        <w:t>ečnja 2017. na način da u uvodu, izreci i obrazloženju predmetnog rješenja treba stajati adresa stečajne mase</w:t>
      </w:r>
      <w:r w:rsidR="001416DB" w:rsidRPr="008B63E6">
        <w:rPr>
          <w:bCs/>
        </w:rPr>
        <w:t>: Piškorevci, Zagrebačka 8/a, te MBS:</w:t>
      </w:r>
      <w:r w:rsidR="00F20A80" w:rsidRPr="008B63E6">
        <w:rPr>
          <w:bCs/>
        </w:rPr>
        <w:t xml:space="preserve"> 030178656 i OIB 01914440997</w:t>
      </w:r>
      <w:r w:rsidR="00F20A80" w:rsidRPr="008B63E6">
        <w:t xml:space="preserve">. </w:t>
      </w:r>
      <w:r w:rsidR="001416DB" w:rsidRPr="008B63E6">
        <w:rPr>
          <w:bCs/>
        </w:rPr>
        <w:t xml:space="preserve"> </w:t>
      </w:r>
    </w:p>
    <w:p w:rsidRDefault="0093705E" w:rsidP="00DC3007" w:rsidR="0093705E">
      <w:pPr>
        <w:jc w:val="both"/>
        <w:rPr>
          <w:bCs/>
        </w:rPr>
      </w:pPr>
    </w:p>
    <w:p w:rsidRDefault="00F33501" w:rsidP="00DC3007" w:rsidR="00F33501">
      <w:pPr>
        <w:jc w:val="both"/>
        <w:rPr>
          <w:bCs/>
        </w:rPr>
      </w:pPr>
    </w:p>
    <w:p w:rsidRDefault="00DC3007" w:rsidP="00C04832" w:rsidR="0093705E" w:rsidRPr="00C04832">
      <w:pPr>
        <w:jc w:val="center"/>
        <w:rPr>
          <w:bCs/>
        </w:rPr>
      </w:pPr>
      <w:r w:rsidRPr="00D430D5">
        <w:rPr>
          <w:bCs/>
        </w:rPr>
        <w:t>Obrazloženje</w:t>
      </w:r>
    </w:p>
    <w:p w:rsidRDefault="0093705E" w:rsidP="0093705E" w:rsidR="0093705E">
      <w:pPr>
        <w:rPr>
          <w:b/>
          <w:bCs/>
        </w:rPr>
      </w:pPr>
    </w:p>
    <w:p w:rsidRDefault="00DC3007" w:rsidP="00F06181" w:rsidR="00F06181">
      <w:pPr>
        <w:pStyle w:val="Tijeloteksta"/>
        <w:rPr>
          <w:b/>
        </w:rPr>
      </w:pPr>
      <w:r>
        <w:rPr>
          <w:bCs/>
        </w:rPr>
        <w:tab/>
      </w:r>
    </w:p>
    <w:p w:rsidRDefault="00F06181" w:rsidP="00F06181" w:rsidR="00F06181" w:rsidRPr="00AD7C8A">
      <w:pPr>
        <w:ind w:firstLine="720"/>
        <w:jc w:val="both"/>
      </w:pPr>
      <w:r>
        <w:t xml:space="preserve">Kako je nakon provjere utvrđeno da je došlo do pogreške u pisanju, </w:t>
      </w:r>
      <w:r w:rsidRPr="00AD7C8A">
        <w:t xml:space="preserve">odlučeno </w:t>
      </w:r>
      <w:r>
        <w:t xml:space="preserve">je </w:t>
      </w:r>
      <w:r w:rsidRPr="00AD7C8A">
        <w:t xml:space="preserve">kao u izreci temeljem čl. </w:t>
      </w:r>
      <w:r>
        <w:t>342. i 347.</w:t>
      </w:r>
      <w:r w:rsidRPr="00AD7C8A">
        <w:t xml:space="preserve"> </w:t>
      </w:r>
      <w:r>
        <w:t xml:space="preserve">Zakona o parničnom postupku (NN </w:t>
      </w:r>
      <w:r w:rsidRPr="008A12E6">
        <w:t>53/91, 91/92, 112/99, 88/01, 117/03, 88/05, 02/07, 84/08, 96/08, 123/08, 57/11 i 25/13</w:t>
      </w:r>
      <w:r>
        <w:t>)</w:t>
      </w:r>
      <w:r w:rsidR="00434BEA">
        <w:t>,</w:t>
      </w:r>
      <w:r>
        <w:t xml:space="preserve"> a u vezi s čl. 10. </w:t>
      </w:r>
      <w:r w:rsidRPr="004768CC">
        <w:rPr>
          <w:rFonts w:cstheme="majorBidi" w:hAnsiTheme="majorBidi" w:asciiTheme="majorBidi"/>
        </w:rPr>
        <w:t>Stečajnog zakona (NN 71/15)</w:t>
      </w:r>
      <w:r w:rsidRPr="00AD7C8A">
        <w:t>.</w:t>
      </w:r>
    </w:p>
    <w:p w:rsidRDefault="0093705E" w:rsidP="00F06181" w:rsidR="0093705E" w:rsidRPr="00BF1EDE">
      <w:pPr>
        <w:jc w:val="both"/>
        <w:rPr>
          <w:bCs/>
        </w:rPr>
      </w:pPr>
    </w:p>
    <w:p w:rsidRDefault="0093705E" w:rsidP="0093705E" w:rsidR="0093705E">
      <w:pPr>
        <w:rPr>
          <w:b/>
          <w:bCs/>
        </w:rPr>
      </w:pPr>
    </w:p>
    <w:p w:rsidRDefault="008275DF" w:rsidP="00BF1EDE" w:rsidR="00F06181">
      <w:pPr>
        <w:pStyle w:val="Tijeloteksta"/>
        <w:jc w:val="center"/>
        <w:rPr>
          <w:bCs/>
        </w:rPr>
      </w:pPr>
      <w:r w:rsidRPr="00BF1EDE">
        <w:rPr>
          <w:bCs/>
        </w:rPr>
        <w:t>U Osijeku</w:t>
      </w:r>
      <w:r w:rsidR="00F06181">
        <w:rPr>
          <w:bCs/>
        </w:rPr>
        <w:t xml:space="preserve"> 13. veljače 2017.</w:t>
      </w:r>
    </w:p>
    <w:p w:rsidRDefault="008275DF" w:rsidP="00BF1EDE" w:rsidR="00094C57" w:rsidRPr="00BF1EDE">
      <w:pPr>
        <w:pStyle w:val="Tijeloteksta"/>
        <w:jc w:val="center"/>
        <w:rPr>
          <w:bCs/>
        </w:rPr>
      </w:pPr>
      <w:r w:rsidRPr="00BF1EDE">
        <w:rPr>
          <w:bCs/>
        </w:rPr>
        <w:t xml:space="preserve"> </w:t>
      </w:r>
    </w:p>
    <w:p w:rsidRDefault="008275DF" w:rsidR="008275DF" w:rsidRPr="00BF1EDE">
      <w:pPr>
        <w:pStyle w:val="Tijeloteksta"/>
        <w:rPr>
          <w:bCs/>
        </w:rPr>
      </w:pPr>
      <w:r w:rsidRPr="00BF1EDE">
        <w:rPr>
          <w:bCs/>
        </w:rPr>
        <w:t>Zapisničar: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>STEČAJNI SUDAC:</w:t>
      </w:r>
    </w:p>
    <w:p w:rsidRDefault="00F06181" w:rsidR="001B54E4" w:rsidRPr="00BF1EDE">
      <w:pPr>
        <w:pStyle w:val="Tijeloteksta"/>
        <w:rPr>
          <w:bCs/>
        </w:rPr>
      </w:pPr>
      <w:r>
        <w:rPr>
          <w:bCs/>
        </w:rPr>
        <w:t>Ljiljana Floršić</w:t>
      </w:r>
      <w:r w:rsidR="00DC3007" w:rsidRPr="00BF1EDE">
        <w:rPr>
          <w:bCs/>
        </w:rPr>
        <w:tab/>
      </w:r>
      <w:r w:rsidR="00DC3007" w:rsidRPr="00BF1EDE">
        <w:rPr>
          <w:bCs/>
        </w:rPr>
        <w:tab/>
      </w:r>
      <w:r w:rsidR="00DC3007" w:rsidRPr="00BF1EDE">
        <w:rPr>
          <w:bCs/>
        </w:rPr>
        <w:tab/>
      </w:r>
      <w:r w:rsidR="00DC3007" w:rsidRPr="00BF1EDE">
        <w:rPr>
          <w:bCs/>
        </w:rPr>
        <w:tab/>
      </w:r>
      <w:r w:rsidR="00DC3007" w:rsidRPr="00BF1EDE">
        <w:rPr>
          <w:bCs/>
        </w:rPr>
        <w:tab/>
      </w:r>
      <w:r w:rsidR="00DC3007" w:rsidRPr="00BF1EDE">
        <w:rPr>
          <w:bCs/>
        </w:rPr>
        <w:tab/>
        <w:t xml:space="preserve">     </w:t>
      </w:r>
      <w:r w:rsidR="0093705E" w:rsidRPr="00BF1EDE">
        <w:rPr>
          <w:bCs/>
        </w:rPr>
        <w:t xml:space="preserve">  </w:t>
      </w:r>
      <w:r w:rsidR="00DC3007" w:rsidRPr="00BF1EDE">
        <w:rPr>
          <w:bCs/>
        </w:rPr>
        <w:t xml:space="preserve">mr. sc. </w:t>
      </w:r>
      <w:r w:rsidR="008275DF" w:rsidRPr="00BF1EDE">
        <w:rPr>
          <w:bCs/>
        </w:rPr>
        <w:t>Tihomir Kovačević</w:t>
      </w:r>
    </w:p>
    <w:p w:rsidRDefault="0093705E" w:rsidR="0093705E">
      <w:pPr>
        <w:pStyle w:val="Tijeloteksta"/>
        <w:rPr>
          <w:b/>
          <w:bCs/>
        </w:rPr>
      </w:pPr>
    </w:p>
    <w:p w:rsidRDefault="0093705E" w:rsidP="0093705E" w:rsidR="0093705E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93705E" w:rsidP="0093705E" w:rsidR="0093705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C85B66" w:rsidR="00C85B66">
      <w:pPr>
        <w:pStyle w:val="Tijeloteksta"/>
        <w:rPr>
          <w:b/>
          <w:bCs/>
        </w:rPr>
      </w:pPr>
    </w:p>
    <w:p w:rsidRDefault="001B54E4" w:rsidP="001B54E4" w:rsidR="001B54E4" w:rsidRPr="00C04832">
      <w:pPr>
        <w:pStyle w:val="Tijeloteksta"/>
        <w:rPr>
          <w:bCs/>
        </w:rPr>
      </w:pPr>
      <w:r w:rsidRPr="00C04832">
        <w:rPr>
          <w:bCs/>
        </w:rPr>
        <w:t>D N A :</w:t>
      </w:r>
    </w:p>
    <w:p w:rsidRDefault="001B54E4" w:rsidP="002F49EA" w:rsidR="001B54E4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Stečajno</w:t>
      </w:r>
      <w:r w:rsidR="00655E92">
        <w:rPr>
          <w:bCs/>
        </w:rPr>
        <w:t>m</w:t>
      </w:r>
      <w:r>
        <w:rPr>
          <w:bCs/>
        </w:rPr>
        <w:t xml:space="preserve"> upravitelj</w:t>
      </w:r>
      <w:r w:rsidR="00655E92">
        <w:rPr>
          <w:bCs/>
        </w:rPr>
        <w:t>u</w:t>
      </w:r>
    </w:p>
    <w:p w:rsidRDefault="00EE0908" w:rsidP="002F49EA" w:rsidR="00EE0908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Sudski registar</w:t>
      </w:r>
    </w:p>
    <w:p w:rsidRDefault="006644AA" w:rsidP="006644AA" w:rsidR="008275DF">
      <w:pPr>
        <w:pStyle w:val="Tijeloteksta"/>
        <w:numPr>
          <w:ilvl w:val="0"/>
          <w:numId w:val="15"/>
        </w:numPr>
        <w:rPr>
          <w:bCs/>
        </w:rPr>
      </w:pPr>
      <w:r w:rsidRPr="006644AA">
        <w:rPr>
          <w:bCs/>
        </w:rPr>
        <w:t>mrežna stranica e-Oglasna ploča sudova</w:t>
      </w:r>
    </w:p>
    <w:p w:rsidRDefault="00F87CAA" w:rsidP="00F87CAA" w:rsidR="00F87CAA">
      <w:pPr>
        <w:pStyle w:val="Tijeloteksta"/>
        <w:rPr>
          <w:bCs/>
        </w:rPr>
      </w:pPr>
    </w:p>
    <w:p w:rsidRDefault="00F87CAA" w:rsidP="003D7EC2" w:rsidR="00F87CAA">
      <w:pPr>
        <w:ind w:firstLine="720"/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F87CAA" w:rsidP="00F87CAA" w:rsidR="00F87CAA">
      <w:pPr>
        <w:pStyle w:val="Tijeloteksta"/>
        <w:rPr>
          <w:bCs/>
        </w:rPr>
      </w:pPr>
    </w:p>
    <w:sectPr w:rsidR="00F87CA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50B" w:rsidR="00AD450B">
      <w:r>
        <w:separator/>
      </w:r>
    </w:p>
  </w:endnote>
  <w:endnote w:id="0" w:type="continuationSeparator">
    <w:p w:rsidRDefault="00AD450B" w:rsidR="00AD4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50B" w:rsidR="00AD450B">
      <w:r>
        <w:separator/>
      </w:r>
    </w:p>
  </w:footnote>
  <w:footnote w:id="0" w:type="continuationSeparator">
    <w:p w:rsidRDefault="00AD450B" w:rsidR="00AD4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708C" w:rsidR="001D7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7E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P="00F55AA7" w:rsidR="001D708C">
    <w:pPr>
      <w:pStyle w:val="Zaglavlje"/>
    </w:pPr>
    <w:r>
      <w:tab/>
    </w:r>
    <w:r>
      <w:tab/>
    </w:r>
    <w:r w:rsidR="00F55AA7">
      <w:t>14 St-228/12-</w:t>
    </w:r>
    <w:r w:rsidR="00CF77B4">
      <w:t>71</w:t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7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9C05BE7"/>
    <w:multiLevelType w:val="hybridMultilevel"/>
    <w:tmpl w:val="B9BAC004"/>
    <w:lvl w:tplc="F8F462C6" w:ilvl="0">
      <w:start w:val="14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10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27B27D9"/>
    <w:multiLevelType w:val="hybridMultilevel"/>
    <w:tmpl w:val="D318E75A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74566593"/>
    <w:multiLevelType w:val="hybridMultilevel"/>
    <w:tmpl w:val="10641B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15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8"/>
  </w:num>
  <w:num w:numId="6">
    <w:abstractNumId w:val="7"/>
  </w:num>
  <w:num w:numId="7">
    <w:abstractNumId w:val="14"/>
  </w:num>
  <w:num w:numId="8">
    <w:abstractNumId w:val="15"/>
  </w:num>
  <w:num w:numId="9">
    <w:abstractNumId w:val="10"/>
  </w:num>
  <w:num w:numId="10">
    <w:abstractNumId w:val="5"/>
  </w:num>
  <w:num w:numId="11">
    <w:abstractNumId w:val="11"/>
  </w:num>
  <w:num w:numId="12">
    <w:abstractNumId w:val="4"/>
  </w:num>
  <w:num w:numId="13">
    <w:abstractNumId w:val="6"/>
  </w:num>
  <w:num w:numId="14">
    <w:abstractNumId w:val="9"/>
  </w:num>
  <w:num w:numId="15">
    <w:abstractNumId w:val="13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20E0D"/>
    <w:rsid w:val="00054F22"/>
    <w:rsid w:val="000660E6"/>
    <w:rsid w:val="00070493"/>
    <w:rsid w:val="00092642"/>
    <w:rsid w:val="00094C57"/>
    <w:rsid w:val="000E5EAA"/>
    <w:rsid w:val="00112F6D"/>
    <w:rsid w:val="001416DB"/>
    <w:rsid w:val="001A1060"/>
    <w:rsid w:val="001A6CB0"/>
    <w:rsid w:val="001B07A1"/>
    <w:rsid w:val="001B54E4"/>
    <w:rsid w:val="001D708C"/>
    <w:rsid w:val="002148E6"/>
    <w:rsid w:val="00226EAF"/>
    <w:rsid w:val="00274A41"/>
    <w:rsid w:val="002F49EA"/>
    <w:rsid w:val="00335117"/>
    <w:rsid w:val="00337253"/>
    <w:rsid w:val="003B5A6E"/>
    <w:rsid w:val="003C0FC5"/>
    <w:rsid w:val="003D7EC2"/>
    <w:rsid w:val="00434BEA"/>
    <w:rsid w:val="0044667F"/>
    <w:rsid w:val="005855D7"/>
    <w:rsid w:val="005D501F"/>
    <w:rsid w:val="00600854"/>
    <w:rsid w:val="006103AA"/>
    <w:rsid w:val="00620029"/>
    <w:rsid w:val="006432FC"/>
    <w:rsid w:val="00655E92"/>
    <w:rsid w:val="006644AA"/>
    <w:rsid w:val="007207E2"/>
    <w:rsid w:val="0075644E"/>
    <w:rsid w:val="007933AF"/>
    <w:rsid w:val="007A316B"/>
    <w:rsid w:val="007B68CF"/>
    <w:rsid w:val="007E3BAC"/>
    <w:rsid w:val="008275DF"/>
    <w:rsid w:val="00856A05"/>
    <w:rsid w:val="008968DC"/>
    <w:rsid w:val="008B63E6"/>
    <w:rsid w:val="00925CAB"/>
    <w:rsid w:val="0093705E"/>
    <w:rsid w:val="00944CCA"/>
    <w:rsid w:val="009932CA"/>
    <w:rsid w:val="009B40C6"/>
    <w:rsid w:val="009E0FEE"/>
    <w:rsid w:val="009E5B98"/>
    <w:rsid w:val="00A5057E"/>
    <w:rsid w:val="00A57687"/>
    <w:rsid w:val="00A619FC"/>
    <w:rsid w:val="00A64FE5"/>
    <w:rsid w:val="00AD450B"/>
    <w:rsid w:val="00AE7FA5"/>
    <w:rsid w:val="00B03C8F"/>
    <w:rsid w:val="00B706CC"/>
    <w:rsid w:val="00B73EA6"/>
    <w:rsid w:val="00BD7895"/>
    <w:rsid w:val="00BF1EDE"/>
    <w:rsid w:val="00BF211A"/>
    <w:rsid w:val="00C04832"/>
    <w:rsid w:val="00C454A8"/>
    <w:rsid w:val="00C57E43"/>
    <w:rsid w:val="00C7002A"/>
    <w:rsid w:val="00C85B66"/>
    <w:rsid w:val="00CA0DC0"/>
    <w:rsid w:val="00CD3FD3"/>
    <w:rsid w:val="00CF77B4"/>
    <w:rsid w:val="00D01222"/>
    <w:rsid w:val="00D14BCD"/>
    <w:rsid w:val="00D430D5"/>
    <w:rsid w:val="00DC3007"/>
    <w:rsid w:val="00E51A14"/>
    <w:rsid w:val="00E55EE5"/>
    <w:rsid w:val="00E62969"/>
    <w:rsid w:val="00E90D7A"/>
    <w:rsid w:val="00EC515B"/>
    <w:rsid w:val="00EE0908"/>
    <w:rsid w:val="00F05297"/>
    <w:rsid w:val="00F06181"/>
    <w:rsid w:val="00F20A80"/>
    <w:rsid w:val="00F33501"/>
    <w:rsid w:val="00F55AA7"/>
    <w:rsid w:val="00F87CA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true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7E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D7EC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D7EC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EC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EC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1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7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D7EC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D7EC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EC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EC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2011.</izvorni_sadrzaj>
    <derivirana_varijabla naziv="DomainObject.Predmet.DatumOsnivanja_1">13.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2012.</izvorni_sadrzaj>
    <derivirana_varijabla naziv="DomainObject.Predmet.DatumRjesavanja_1">30. kolovoza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St-5/2011</izvorni_sadrzaj>
    <derivirana_varijabla naziv="DomainObject.Predmet.OznakaBroj_1">St-5/2011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RJ. Tt-12/3066-2</izvorni_sadrzaj>
    <derivirana_varijabla naziv="DomainObject.Predmet.PrimjedbaSuca_1">SUBJEKT BRISAN RJ. Tt-12/3066-2</derivirana_varijabla>
  </DomainObject.Predmet.PrimjedbaSuca>
  <DomainObject.Predmet.ProtustrankaFormated>
    <izvorni_sadrzaj>  HURA DOO OSIJEK</izvorni_sadrzaj>
    <derivirana_varijabla naziv="DomainObject.Predmet.ProtustrankaFormated_1">  HURA DOO OSIJEK</derivirana_varijabla>
  </DomainObject.Predmet.ProtustrankaFormated>
  <DomainObject.Predmet.ProtustrankaFormatedOIB>
    <izvorni_sadrzaj>  HURA DOO OSIJEK, OIB 50156664305</izvorni_sadrzaj>
    <derivirana_varijabla naziv="DomainObject.Predmet.ProtustrankaFormatedOIB_1">  HURA DOO OSIJEK, OIB 50156664305</derivirana_varijabla>
  </DomainObject.Predmet.ProtustrankaFormatedOIB>
  <DomainObject.Predmet.ProtustrankaFormatedWithAdress>
    <izvorni_sadrzaj> HURA DOO OSIJEK, VINKOVAČKA 68, 31000 Osijek</izvorni_sadrzaj>
    <derivirana_varijabla naziv="DomainObject.Predmet.ProtustrankaFormatedWithAdress_1"> HURA DOO OSIJEK, VINKOVAČKA 68, 31000 Osijek</derivirana_varijabla>
  </DomainObject.Predmet.ProtustrankaFormatedWithAdress>
  <DomainObject.Predmet.ProtustrankaFormatedWithAdressOIB>
    <izvorni_sadrzaj> HURA DOO OSIJEK, OIB 50156664305, VINKOVAČKA 68, 31000 Osijek</izvorni_sadrzaj>
    <derivirana_varijabla naziv="DomainObject.Predmet.ProtustrankaFormatedWithAdressOIB_1"> HURA DOO OSIJEK, OIB 50156664305, VINKOVAČKA 68, 31000 Osijek</derivirana_varijabla>
  </DomainObject.Predmet.ProtustrankaFormatedWithAdressOIB>
  <DomainObject.Predmet.ProtustrankaWithAdress>
    <izvorni_sadrzaj>HURA DOO OSIJEK VINKOVAČKA 68, 31000 Osijek</izvorni_sadrzaj>
    <derivirana_varijabla naziv="DomainObject.Predmet.ProtustrankaWithAdress_1">HURA DOO OSIJEK VINKOVAČKA 68, 31000 Osijek</derivirana_varijabla>
  </DomainObject.Predmet.ProtustrankaWithAdress>
  <DomainObject.Predmet.ProtustrankaWithAdressOIB>
    <izvorni_sadrzaj>HURA DOO OSIJEK, OIB 50156664305, VINKOVAČKA 68, 31000 Osijek</izvorni_sadrzaj>
    <derivirana_varijabla naziv="DomainObject.Predmet.ProtustrankaWithAdressOIB_1">HURA DOO OSIJEK, OIB 50156664305, VINKOVAČKA 68, 31000 Osijek</derivirana_varijabla>
  </DomainObject.Predmet.ProtustrankaWithAdressOIB>
  <DomainObject.Predmet.ProtustrankaNazivFormated>
    <izvorni_sadrzaj>HURA DOO OSIJEK</izvorni_sadrzaj>
    <derivirana_varijabla naziv="DomainObject.Predmet.ProtustrankaNazivFormated_1">HURA DOO OSIJEK</derivirana_varijabla>
  </DomainObject.Predmet.ProtustrankaNazivFormated>
  <DomainObject.Predmet.ProtustrankaNazivFormatedOIB>
    <izvorni_sadrzaj>HURA DOO OSIJEK, OIB 50156664305</izvorni_sadrzaj>
    <derivirana_varijabla naziv="DomainObject.Predmet.ProtustrankaNazivFormatedOIB_1">HURA DOO OSIJEK, OIB 50156664305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JELA SIMJANOVSKI I DR. zastupanog po punomoćniku SSSH TERITORIJALNI URED OSIJEK / MIROSLAV ŠMIT DIPL IUR.</izvorni_sadrzaj>
    <derivirana_varijabla naziv="DomainObject.Predmet.StrankaFormated_1">  JELA SIMJANOVSKI I DR. zastupanog po punomoćniku SSSH TERITORIJALNI URED OSIJEK / MIROSLAV ŠMIT DIPL IUR.</derivirana_varijabla>
  </DomainObject.Predmet.StrankaFormated>
  <DomainObject.Predmet.StrankaFormatedOIB>
    <izvorni_sadrzaj>  JELA SIMJANOVSKI I DR. zastupanog po punomoćniku SSSH TERITORIJALNI URED OSIJEK / MIROSLAV ŠMIT DIPL IUR.</izvorni_sadrzaj>
    <derivirana_varijabla naziv="DomainObject.Predmet.StrankaFormatedOIB_1">  JELA SIMJANOVSKI I DR. zastupanog po punomoćniku SSSH TERITORIJALNI URED OSIJEK / MIROSLAV ŠMIT DIPL IUR.</derivirana_varijabla>
  </DomainObject.Predmet.StrankaFormatedOIB>
  <DomainObject.Predmet.StrankaFormatedWithAdress>
    <izvorni_sadrzaj> JELA SIMJANOVSKI I DR., SUNČANA 1, 31000 Osijek zastupanog po punomoćniku SSSH TERITORIJALNI URED OSIJEK / MIROSLAV ŠMIT DIPL IUR.</izvorni_sadrzaj>
    <derivirana_varijabla naziv="DomainObject.Predmet.StrankaFormatedWithAdress_1"> JELA SIMJANOVSKI I DR., SUNČANA 1, 31000 Osijek zastupanog po punomoćniku SSSH TERITORIJALNI URED OSIJEK / MIROSLAV ŠMIT DIPL IUR.</derivirana_varijabla>
  </DomainObject.Predmet.StrankaFormatedWithAdress>
  <DomainObject.Predmet.StrankaFormatedWithAdressOIB>
    <izvorni_sadrzaj> JELA SIMJANOVSKI I DR., SUNČANA 1, 31000 Osijek zastupanog po punomoćniku SSSH TERITORIJALNI URED OSIJEK / MIROSLAV ŠMIT DIPL IUR.</izvorni_sadrzaj>
    <derivirana_varijabla naziv="DomainObject.Predmet.StrankaFormatedWithAdressOIB_1"> JELA SIMJANOVSKI I DR., SUNČANA 1, 31000 Osijek zastupanog po punomoćniku SSSH TERITORIJALNI URED OSIJEK / MIROSLAV ŠMIT DIPL IUR.</derivirana_varijabla>
  </DomainObject.Predmet.StrankaFormatedWithAdressOIB>
  <DomainObject.Predmet.StrankaWithAdress>
    <izvorni_sadrzaj>JELA SIMJANOVSKI I DR. SUNČANA 1,31000 Osijek</izvorni_sadrzaj>
    <derivirana_varijabla naziv="DomainObject.Predmet.StrankaWithAdress_1">JELA SIMJANOVSKI I DR. SUNČANA 1,31000 Osijek</derivirana_varijabla>
  </DomainObject.Predmet.StrankaWithAdress>
  <DomainObject.Predmet.StrankaWithAdressOIB>
    <izvorni_sadrzaj>JELA SIMJANOVSKI I DR., SUNČANA 1,31000 Osijek</izvorni_sadrzaj>
    <derivirana_varijabla naziv="DomainObject.Predmet.StrankaWithAdressOIB_1">JELA SIMJANOVSKI I DR., SUNČANA 1,31000 Osijek</derivirana_varijabla>
  </DomainObject.Predmet.StrankaWithAdressOIB>
  <DomainObject.Predmet.StrankaNazivFormated>
    <izvorni_sadrzaj>JELA SIMJANOVSKI I DR.</izvorni_sadrzaj>
    <derivirana_varijabla naziv="DomainObject.Predmet.StrankaNazivFormated_1">JELA SIMJANOVSKI I DR.</derivirana_varijabla>
  </DomainObject.Predmet.StrankaNazivFormated>
  <DomainObject.Predmet.StrankaNazivFormatedOIB>
    <izvorni_sadrzaj>JELA SIMJANOVSKI I DR.</izvorni_sadrzaj>
    <derivirana_varijabla naziv="DomainObject.Predmet.StrankaNazivFormatedOIB_1">JELA SIMJANOVSKI I DR.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JELA SIMJANOVSKI I DR. zastupanog po punomoćniku SSSH TERITORIJALNI URED OSIJEK / MIROSLAV ŠMIT DIPL IUR.</item>
    </izvorni_sadrzaj>
    <derivirana_varijabla naziv="DomainObject.Predmet.StrankaListFormated_1">
      <item>JELA SIMJANOVSKI I DR. zastupanog po punomoćniku SSSH TERITORIJALNI URED OSIJEK / MIROSLAV ŠMIT DIPL IUR.</item>
    </derivirana_varijabla>
  </DomainObject.Predmet.StrankaListFormated>
  <DomainObject.Predmet.StrankaListFormatedOIB>
    <izvorni_sadrzaj>
      <item>JELA SIMJANOVSKI I DR. zastupanog po punomoćniku SSSH TERITORIJALNI URED OSIJEK / MIROSLAV ŠMIT DIPL IUR.</item>
    </izvorni_sadrzaj>
    <derivirana_varijabla naziv="DomainObject.Predmet.StrankaListFormatedOIB_1">
      <item>JELA SIMJANOVSKI I DR. zastupanog po punomoćniku SSSH TERITORIJALNI URED OSIJEK / MIROSLAV ŠMIT DIPL IUR.</item>
    </derivirana_varijabla>
  </DomainObject.Predmet.StrankaListFormatedOIB>
  <DomainObject.Predmet.StrankaListFormatedWithAdress>
    <izvorni_sadrzaj>
      <item>JELA SIMJANOVSKI I DR., SUNČANA 1, 31000 Osijek zastupanog po punomoćniku SSSH TERITORIJALNI URED OSIJEK / MIROSLAV ŠMIT DIPL IUR.</item>
    </izvorni_sadrzaj>
    <derivirana_varijabla naziv="DomainObject.Predmet.StrankaListFormatedWithAdress_1">
      <item>JELA SIMJANOVSKI I DR., SUNČANA 1, 31000 Osijek zastupanog po punomoćniku SSSH TERITORIJALNI URED OSIJEK / MIROSLAV ŠMIT DIPL IUR.</item>
    </derivirana_varijabla>
  </DomainObject.Predmet.StrankaListFormatedWithAdress>
  <DomainObject.Predmet.StrankaListFormatedWithAdressOIB>
    <izvorni_sadrzaj>
      <item>JELA SIMJANOVSKI I DR., SUNČANA 1, 31000 Osijek zastupanog po punomoćniku SSSH TERITORIJALNI URED OSIJEK / MIROSLAV ŠMIT DIPL IUR.</item>
    </izvorni_sadrzaj>
    <derivirana_varijabla naziv="DomainObject.Predmet.StrankaListFormatedWithAdressOIB_1">
      <item>JELA SIMJANOVSKI I DR., SUNČANA 1, 31000 Osijek zastupanog po punomoćniku SSSH TERITORIJALNI URED OSIJEK / MIROSLAV ŠMIT DIPL IUR.</item>
    </derivirana_varijabla>
  </DomainObject.Predmet.StrankaListFormatedWithAdressOIB>
  <DomainObject.Predmet.StrankaListNazivFormated>
    <izvorni_sadrzaj>
      <item>JELA SIMJANOVSKI I DR.</item>
    </izvorni_sadrzaj>
    <derivirana_varijabla naziv="DomainObject.Predmet.StrankaListNazivFormated_1">
      <item>JELA SIMJANOVSKI I DR.</item>
    </derivirana_varijabla>
  </DomainObject.Predmet.StrankaListNazivFormated>
  <DomainObject.Predmet.StrankaListNazivFormatedOIB>
    <izvorni_sadrzaj>
      <item>JELA SIMJANOVSKI I DR.</item>
    </izvorni_sadrzaj>
    <derivirana_varijabla naziv="DomainObject.Predmet.StrankaListNazivFormatedOIB_1">
      <item>JELA SIMJANOVSKI I DR.</item>
    </derivirana_varijabla>
  </DomainObject.Predmet.StrankaListNazivFormatedOIB>
  <DomainObject.Predmet.ProtuStrankaListFormated>
    <izvorni_sadrzaj>
      <item>HURA DOO OSIJEK</item>
    </izvorni_sadrzaj>
    <derivirana_varijabla naziv="DomainObject.Predmet.ProtuStrankaListFormated_1">
      <item>HURA DOO OSIJEK</item>
    </derivirana_varijabla>
  </DomainObject.Predmet.ProtuStrankaListFormated>
  <DomainObject.Predmet.ProtuStrankaListFormatedOIB>
    <izvorni_sadrzaj>
      <item>HURA DOO OSIJEK, OIB 50156664305</item>
    </izvorni_sadrzaj>
    <derivirana_varijabla naziv="DomainObject.Predmet.ProtuStrankaListFormatedOIB_1">
      <item>HURA DOO OSIJEK, OIB 50156664305</item>
    </derivirana_varijabla>
  </DomainObject.Predmet.ProtuStrankaListFormatedOIB>
  <DomainObject.Predmet.ProtuStrankaListFormatedWithAdress>
    <izvorni_sadrzaj>
      <item>HURA DOO OSIJEK, VINKOVAČKA 68, 31000 Osijek</item>
    </izvorni_sadrzaj>
    <derivirana_varijabla naziv="DomainObject.Predmet.ProtuStrankaListFormatedWithAdress_1">
      <item>HURA DOO OSIJEK, VINKOVAČKA 68, 31000 Osijek</item>
    </derivirana_varijabla>
  </DomainObject.Predmet.ProtuStrankaListFormatedWithAdress>
  <DomainObject.Predmet.ProtuStrankaListFormatedWithAdressOIB>
    <izvorni_sadrzaj>
      <item>HURA DOO OSIJEK, OIB 50156664305, VINKOVAČKA 68, 31000 Osijek</item>
    </izvorni_sadrzaj>
    <derivirana_varijabla naziv="DomainObject.Predmet.ProtuStrankaListFormatedWithAdressOIB_1">
      <item>HURA DOO OSIJEK, OIB 50156664305, VINKOVAČKA 68, 31000 Osijek</item>
    </derivirana_varijabla>
  </DomainObject.Predmet.ProtuStrankaListFormatedWithAdressOIB>
  <DomainObject.Predmet.ProtuStrankaListNazivFormated>
    <izvorni_sadrzaj>
      <item>HURA DOO OSIJEK</item>
    </izvorni_sadrzaj>
    <derivirana_varijabla naziv="DomainObject.Predmet.ProtuStrankaListNazivFormated_1">
      <item>HURA DOO OSIJEK</item>
    </derivirana_varijabla>
  </DomainObject.Predmet.ProtuStrankaListNazivFormated>
  <DomainObject.Predmet.ProtuStrankaListNazivFormatedOIB>
    <izvorni_sadrzaj>
      <item>HURA DOO OSIJEK, OIB 50156664305</item>
    </izvorni_sadrzaj>
    <derivirana_varijabla naziv="DomainObject.Predmet.ProtuStrankaListNazivFormatedOIB_1">
      <item>HURA DOO OSIJEK, OIB 50156664305</item>
    </derivirana_varijabla>
  </DomainObject.Predmet.ProtuStrankaListNazivFormatedOIB>
  <DomainObject.Predmet.OstaliListFormated>
    <izvorni_sadrzaj>
      <item>SSSH TERITORIJALNI URED OSIJEK / MIROSLAV ŠMIT DIPL IUR. punomoćnik sudionika u postupku JELA SIMJANOVSKI I DR.</item>
      <item>ŽDO GUO OSIJEK</item>
      <item>DUBRAVKO RADL</item>
      <item>PRIVREDNA BANKA  ZAGREB</item>
      <item>DRAŽEN ČUČIĆ</item>
    </izvorni_sadrzaj>
    <derivirana_varijabla naziv="DomainObject.Predmet.OstaliListFormated_1">
      <item>SSSH TERITORIJALNI URED OSIJEK / MIROSLAV ŠMIT DIPL IUR. punomoćnik sudionika u postupku JELA SIMJANOVSKI I DR.</item>
      <item>ŽDO GUO OSIJEK</item>
      <item>DUBRAVKO RADL</item>
      <item>PRIVREDNA BANKA  ZAGREB</item>
      <item>DRAŽEN ČUČIĆ</item>
    </derivirana_varijabla>
  </DomainObject.Predmet.OstaliListFormated>
  <DomainObject.Predmet.OstaliListFormatedOIB>
    <izvorni_sadrzaj>
      <item>SSSH TERITORIJALNI URED OSIJEK / MIROSLAV ŠMIT DIPL IUR. punomoćnik sudionika u postupku JELA SIMJANOVSKI I DR.</item>
      <item>ŽDO GUO OSIJEK</item>
      <item>DUBRAVKO RADL</item>
      <item>PRIVREDNA BANKA  ZAGREB</item>
      <item>DRAŽEN ČUČIĆ</item>
    </izvorni_sadrzaj>
    <derivirana_varijabla naziv="DomainObject.Predmet.OstaliListFormatedOIB_1">
      <item>SSSH TERITORIJALNI URED OSIJEK / MIROSLAV ŠMIT DIPL IUR. punomoćnik sudionika u postupku JELA SIMJANOVSKI I DR.</item>
      <item>ŽDO GUO OSIJEK</item>
      <item>DUBRAVKO RADL</item>
      <item>PRIVREDNA BANKA  ZAGREB</item>
      <item>DRAŽEN ČUČIĆ</item>
    </derivirana_varijabla>
  </DomainObject.Predmet.OstaliListFormatedOIB>
  <DomainObject.Predmet.OstaliListFormatedWithAdress>
    <izvorni_sadrzaj>
      <item>SSSH TERITORIJALNI URED OSIJEK / MIROSLAV ŠMIT DIPL IUR., TRG A.STARČEVIĆA 10/II, 31000 Osijek punomoćnik sudionika u postupku JELA SIMJANOVSKI I DR.</item>
      <item>ŽDO GUO OSIJEK</item>
      <item>DUBRAVKO RADL</item>
      <item>PRIVREDNA BANKA  ZAGREB, 10000 Zagreb</item>
      <item>DRAŽEN ČUČIĆ, Virovitica</item>
    </izvorni_sadrzaj>
    <derivirana_varijabla naziv="DomainObject.Predmet.OstaliListFormatedWithAdress_1">
      <item>SSSH TERITORIJALNI URED OSIJEK / MIROSLAV ŠMIT DIPL IUR., TRG A.STARČEVIĆA 10/II, 31000 Osijek punomoćnik sudionika u postupku JELA SIMJANOVSKI I DR.</item>
      <item>ŽDO GUO OSIJEK</item>
      <item>DUBRAVKO RADL</item>
      <item>PRIVREDNA BANKA  ZAGREB, 10000 Zagreb</item>
      <item>DRAŽEN ČUČIĆ, Virovitica</item>
    </derivirana_varijabla>
  </DomainObject.Predmet.OstaliListFormatedWithAdress>
  <DomainObject.Predmet.OstaliListFormatedWithAdressOIB>
    <izvorni_sadrzaj>
      <item>SSSH TERITORIJALNI URED OSIJEK / MIROSLAV ŠMIT DIPL IUR., TRG A.STARČEVIĆA 10/II, 31000 Osijek punomoćnik sudionika u postupku JELA SIMJANOVSKI I DR.</item>
      <item>ŽDO GUO OSIJEK</item>
      <item>DUBRAVKO RADL</item>
      <item>PRIVREDNA BANKA  ZAGREB, 10000 Zagreb</item>
      <item>DRAŽEN ČUČIĆ, Virovitica</item>
    </izvorni_sadrzaj>
    <derivirana_varijabla naziv="DomainObject.Predmet.OstaliListFormatedWithAdressOIB_1">
      <item>SSSH TERITORIJALNI URED OSIJEK / MIROSLAV ŠMIT DIPL IUR., TRG A.STARČEVIĆA 10/II, 31000 Osijek punomoćnik sudionika u postupku JELA SIMJANOVSKI I DR.</item>
      <item>ŽDO GUO OSIJEK</item>
      <item>DUBRAVKO RADL</item>
      <item>PRIVREDNA BANKA  ZAGREB, 10000 Zagreb</item>
      <item>DRAŽEN ČUČIĆ, Virovitica</item>
    </derivirana_varijabla>
  </DomainObject.Predmet.OstaliListFormatedWithAdressOIB>
  <DomainObject.Predmet.OstaliListNazivFormated>
    <izvorni_sadrzaj>
      <item>SSSH TERITORIJALNI URED OSIJEK / MIROSLAV ŠMIT DIPL IUR.</item>
      <item>ŽDO GUO OSIJEK</item>
      <item>DUBRAVKO RADL</item>
      <item>PRIVREDNA BANKA  ZAGREB</item>
      <item>DRAŽEN ČUČIĆ</item>
    </izvorni_sadrzaj>
    <derivirana_varijabla naziv="DomainObject.Predmet.OstaliListNazivFormated_1">
      <item>SSSH TERITORIJALNI URED OSIJEK / MIROSLAV ŠMIT DIPL IUR.</item>
      <item>ŽDO GUO OSIJEK</item>
      <item>DUBRAVKO RADL</item>
      <item>PRIVREDNA BANKA  ZAGREB</item>
      <item>DRAŽEN ČUČIĆ</item>
    </derivirana_varijabla>
  </DomainObject.Predmet.OstaliListNazivFormated>
  <DomainObject.Predmet.OstaliListNazivFormatedOIB>
    <izvorni_sadrzaj>
      <item>SSSH TERITORIJALNI URED OSIJEK / MIROSLAV ŠMIT DIPL IUR.</item>
      <item>ŽDO GUO OSIJEK</item>
      <item>DUBRAVKO RADL</item>
      <item>PRIVREDNA BANKA  ZAGREB</item>
      <item>DRAŽEN ČUČIĆ</item>
    </izvorni_sadrzaj>
    <derivirana_varijabla naziv="DomainObject.Predmet.OstaliListNazivFormatedOIB_1">
      <item>SSSH TERITORIJALNI URED OSIJEK / MIROSLAV ŠMIT DIPL IUR.</item>
      <item>ŽDO GUO OSIJEK</item>
      <item>DUBRAVKO RADL</item>
      <item>PRIVREDNA BANKA  ZAGREB</item>
      <item>DRAŽEN ČUČIĆ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JELA SIMJANOVSKI I DR.</izvorni_sadrzaj>
    <derivirana_varijabla naziv="DomainObject.Predmet.StrankaIDrugi_1">JELA SIMJANOVSKI I DR.</derivirana_varijabla>
  </DomainObject.Predmet.StrankaIDrugi>
  <DomainObject.Predmet.ProtustrankaIDrugi>
    <izvorni_sadrzaj>HURA DOO OSIJEK</izvorni_sadrzaj>
    <derivirana_varijabla naziv="DomainObject.Predmet.ProtustrankaIDrugi_1">HURA DOO OSIJEK</derivirana_varijabla>
  </DomainObject.Predmet.ProtustrankaIDrugi>
  <DomainObject.Predmet.StrankaIDrugiAdressOIB>
    <izvorni_sadrzaj>JELA SIMJANOVSKI I DR., SUNČANA 1, 31000 Osijek</izvorni_sadrzaj>
    <derivirana_varijabla naziv="DomainObject.Predmet.StrankaIDrugiAdressOIB_1">JELA SIMJANOVSKI I DR., SUNČANA 1, 31000 Osijek</derivirana_varijabla>
  </DomainObject.Predmet.StrankaIDrugiAdressOIB>
  <DomainObject.Predmet.ProtustrankaIDrugiAdressOIB>
    <izvorni_sadrzaj>HURA DOO OSIJEK, OIB 50156664305, VINKOVAČKA 68, 31000 Osijek</izvorni_sadrzaj>
    <derivirana_varijabla naziv="DomainObject.Predmet.ProtustrankaIDrugiAdressOIB_1">HURA DOO OSIJEK, OIB 50156664305, VINKOVAČKA 68,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2012.</izvorni_sadrzaj>
    <derivirana_varijabla naziv="DomainObject.Predmet.OdlukaRjesenje.DatumDonosenjaOdluke_1">29. kolovoza 2012.</derivirana_varijabla>
  </DomainObject.Predmet.OdlukaRjesenje.DatumDonosenjaOdluke>
  <DomainObject.Predmet.OdlukaRjesenje.DatumPravomocnosti>
    <izvorni_sadrzaj>29. rujna 2012.</izvorni_sadrzaj>
    <derivirana_varijabla naziv="DomainObject.Predmet.OdlukaRjesenje.DatumPravomocnosti_1">29. rujna 2012.</derivirana_varijabla>
  </DomainObject.Predmet.OdlukaRjesenje.DatumPravomocnosti>
  <DomainObject.Predmet.OdlukaRjesenje.Oznaka>
    <izvorni_sadrzaj>St-5/2011-110</izvorni_sadrzaj>
    <derivirana_varijabla naziv="DomainObject.Predmet.OdlukaRjesenje.Oznaka_1">St-5/2011-110</derivirana_varijabla>
  </DomainObject.Predmet.OdlukaRjesenje.Oznaka>
  <DomainObject.Predmet.SudioniciListNaziv>
    <izvorni_sadrzaj>
      <item>HURA DOO OSIJEK</item>
      <item>SSSH TERITORIJALNI URED OSIJEK / MIROSLAV ŠMIT DIPL IUR.</item>
      <item>JELA SIMJANOVSKI I DR.</item>
      <item>ŽDO GUO OSIJEK</item>
      <item>DUBRAVKO RADL</item>
      <item>PRIVREDNA BANKA  ZAGREB</item>
      <item>DRAŽEN ČUČIĆ</item>
    </izvorni_sadrzaj>
    <derivirana_varijabla naziv="DomainObject.Predmet.SudioniciListNaziv_1">
      <item>HURA DOO OSIJEK</item>
      <item>SSSH TERITORIJALNI URED OSIJEK / MIROSLAV ŠMIT DIPL IUR.</item>
      <item>JELA SIMJANOVSKI I DR.</item>
      <item>ŽDO GUO OSIJEK</item>
      <item>DUBRAVKO RADL</item>
      <item>PRIVREDNA BANKA  ZAGREB</item>
      <item>DRAŽEN ČUČIĆ</item>
    </derivirana_varijabla>
  </DomainObject.Predmet.SudioniciListNaziv>
  <DomainObject.Predmet.SudioniciListAdressOIB>
    <izvorni_sadrzaj>
      <item>HURA DOO OSIJEK, OIB 50156664305, VINKOVAČKA 68,31000 Osijek</item>
      <item>SSSH TERITORIJALNI URED OSIJEK / MIROSLAV ŠMIT DIPL IUR., TRG A.STARČEVIĆA 10/II,31000 Osijek</item>
      <item>JELA SIMJANOVSKI I DR., SUNČANA 1,31000 Osijek</item>
      <item>ŽDO GUO OSIJEK</item>
      <item>DUBRAVKO RADL</item>
      <item>PRIVREDNA BANKA  ZAGREB, 10000 Zagreb</item>
      <item>DRAŽEN ČUČIĆ, Virovitica</item>
    </izvorni_sadrzaj>
    <derivirana_varijabla naziv="DomainObject.Predmet.SudioniciListAdressOIB_1">
      <item>HURA DOO OSIJEK, OIB 50156664305, VINKOVAČKA 68,31000 Osijek</item>
      <item>SSSH TERITORIJALNI URED OSIJEK / MIROSLAV ŠMIT DIPL IUR., TRG A.STARČEVIĆA 10/II,31000 Osijek</item>
      <item>JELA SIMJANOVSKI I DR., SUNČANA 1,31000 Osijek</item>
      <item>ŽDO GUO OSIJEK</item>
      <item>DUBRAVKO RADL</item>
      <item>PRIVREDNA BANKA  ZAGREB, 10000 Zagreb</item>
      <item>DRAŽEN ČUČIĆ,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50156664305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50156664305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234</properties:Words>
  <properties:Characters>1141</properties:Characters>
  <properties:Lines>46</properties:Lines>
  <properties:Paragraphs>19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2017-02-13T08:44:00Z</dcterms:created>
  <dc:creator>banka</dc:creator>
  <cp:lastModifiedBy>Elizabeta Đeke</cp:lastModifiedBy>
  <cp:lastPrinted>2017-02-13T10:07:00Z</cp:lastPrinted>
  <dcterms:modified xmlns:xsi="http://www.w3.org/2001/XMLSchema-instance" xsi:type="dcterms:W3CDTF">2017-02-13T10:08:00Z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