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950c" w14:paraId="f4e950c" w:rsidRDefault="00705E87" w:rsidP="00705E87" w:rsidR="00705E8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5E87" w:rsidP="00705E87" w:rsidR="00705E8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05E87" w:rsidP="00705E87" w:rsidR="00705E8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05E87" w:rsidP="00705E87" w:rsidR="00705E8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05E87" w:rsidP="00705E87" w:rsidR="00705E8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05E87" w:rsidP="00705E87" w:rsidR="00705E8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05E87" w:rsidP="00705E87" w:rsidR="00705E87" w:rsidRPr="005D578C">
      <w:pPr>
        <w:jc w:val="center"/>
        <w:rPr>
          <w:rFonts w:cs="Times New Roman" w:eastAsia="Times New Roman"/>
          <w:szCs w:val="24"/>
        </w:rPr>
      </w:pPr>
    </w:p>
    <w:p w:rsidRDefault="00705E87" w:rsidP="00705E87" w:rsidR="00705E8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05E87" w:rsidP="00705E87" w:rsidR="00705E87" w:rsidRPr="005D578C">
      <w:pPr>
        <w:rPr>
          <w:rFonts w:cs="Times New Roman" w:eastAsia="Times New Roman"/>
          <w:szCs w:val="24"/>
        </w:rPr>
      </w:pPr>
    </w:p>
    <w:p w:rsidRDefault="00705E87" w:rsidP="00705E87" w:rsidR="00705E8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ACTIV SYSTEM d. o. o. Poreč, Rovinjska 27, OIB 25882055163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040126235,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04187C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04187C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705E87" w:rsidP="00705E87" w:rsidR="00705E87" w:rsidRPr="005D578C">
      <w:pPr>
        <w:rPr>
          <w:rFonts w:cs="Times New Roman" w:eastAsia="Times New Roman"/>
          <w:szCs w:val="24"/>
        </w:rPr>
      </w:pPr>
    </w:p>
    <w:p w:rsidRDefault="00705E87" w:rsidP="00705E87" w:rsidR="00705E8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05E87" w:rsidP="00705E87" w:rsidR="00705E87" w:rsidRPr="005D578C">
      <w:pPr>
        <w:rPr>
          <w:rFonts w:cs="Times New Roman" w:eastAsia="Times New Roman"/>
          <w:szCs w:val="24"/>
        </w:rPr>
      </w:pPr>
    </w:p>
    <w:p w:rsidRDefault="00705E87" w:rsidP="00705E87" w:rsidR="00705E8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ACTIV SYSTEM d. o. o. Poreč, Rovinjska 27, OIB 25882055163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040126235,</w:t>
      </w:r>
      <w:r w:rsidRPr="005D578C">
        <w:rPr>
          <w:rFonts w:cs="Times New Roman" w:eastAsia="Times New Roman"/>
          <w:szCs w:val="24"/>
        </w:rPr>
        <w:t xml:space="preserve"> s danom </w:t>
      </w:r>
      <w:r w:rsidR="00C876C7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C876C7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705E87" w:rsidP="00705E87" w:rsidR="00705E87" w:rsidRPr="005D578C">
      <w:pPr>
        <w:rPr>
          <w:rFonts w:cs="Times New Roman" w:eastAsia="Times New Roman"/>
          <w:szCs w:val="24"/>
        </w:rPr>
      </w:pPr>
    </w:p>
    <w:p w:rsidRDefault="00705E87" w:rsidP="00705E87" w:rsidR="00705E8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705E87" w:rsidP="00705E87" w:rsidR="00705E87">
      <w:pPr>
        <w:rPr>
          <w:rFonts w:cs="Times New Roman" w:eastAsia="Times New Roman"/>
          <w:szCs w:val="20"/>
        </w:rPr>
      </w:pPr>
    </w:p>
    <w:p w:rsidRDefault="00705E87" w:rsidP="00705E87" w:rsidR="00705E8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ACTIV SYSTEM d. o. o. Poreč, Rovinjska 27, OIB 25882055163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040126235.</w:t>
      </w:r>
    </w:p>
    <w:p w:rsidRDefault="00705E87" w:rsidP="00705E87" w:rsidR="00705E87">
      <w:pPr>
        <w:ind w:firstLine="709"/>
        <w:rPr>
          <w:rFonts w:cs="Times New Roman" w:eastAsia="Times New Roman"/>
          <w:szCs w:val="24"/>
        </w:rPr>
      </w:pPr>
    </w:p>
    <w:p w:rsidRDefault="00705E87" w:rsidP="00705E87" w:rsidR="00705E8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ACTIV SYSTEM d. o. o. Poreč, Rovinjska 27, OIB 25882055163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040126235.</w:t>
      </w:r>
    </w:p>
    <w:p w:rsidRDefault="00705E87" w:rsidP="00705E87" w:rsidR="00705E87">
      <w:pPr>
        <w:rPr>
          <w:rFonts w:cs="Times New Roman" w:eastAsia="Times New Roman"/>
          <w:szCs w:val="24"/>
        </w:rPr>
      </w:pPr>
    </w:p>
    <w:p w:rsidRDefault="00705E87" w:rsidP="00705E87" w:rsidR="00705E87" w:rsidRPr="005D578C">
      <w:pPr>
        <w:rPr>
          <w:rFonts w:cs="Times New Roman" w:eastAsia="Times New Roman"/>
          <w:szCs w:val="24"/>
        </w:rPr>
      </w:pPr>
    </w:p>
    <w:p w:rsidRDefault="00705E87" w:rsidP="00705E87" w:rsidR="00705E8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05E87" w:rsidP="00705E87" w:rsidR="00705E87">
      <w:pPr>
        <w:ind w:firstLine="708"/>
        <w:rPr>
          <w:rFonts w:cs="Times New Roman" w:eastAsia="Times New Roman"/>
          <w:szCs w:val="24"/>
        </w:rPr>
      </w:pPr>
    </w:p>
    <w:p w:rsidRDefault="00705E87" w:rsidP="00705E87" w:rsidR="00705E8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ACTIV SYSTEM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St-902/2015-3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05E87" w:rsidP="00705E87" w:rsidR="00705E8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05E87" w:rsidP="00705E87" w:rsidR="00705E87" w:rsidRPr="005D578C">
      <w:pPr>
        <w:rPr>
          <w:rFonts w:cs="Times New Roman" w:eastAsia="Times New Roman"/>
          <w:szCs w:val="24"/>
        </w:rPr>
      </w:pPr>
    </w:p>
    <w:p w:rsidRDefault="00705E87" w:rsidP="00705E87" w:rsidR="00705E8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970E7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1970E7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05E87" w:rsidP="00705E87" w:rsidR="00705E87">
      <w:pPr>
        <w:rPr>
          <w:rFonts w:cs="Times New Roman" w:eastAsia="Times New Roman"/>
          <w:szCs w:val="24"/>
        </w:rPr>
      </w:pPr>
    </w:p>
    <w:p w:rsidRDefault="00705E87" w:rsidP="00705E87" w:rsidR="00705E8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05E87" w:rsidP="00705E87" w:rsidR="00705E8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EB784B">
        <w:rPr>
          <w:rFonts w:cs="Times New Roman" w:eastAsia="Times New Roman"/>
          <w:szCs w:val="24"/>
        </w:rPr>
        <w:t>, v.r.</w:t>
      </w:r>
    </w:p>
    <w:p w:rsidRDefault="00705E87" w:rsidP="00705E87" w:rsidR="00705E87">
      <w:pPr>
        <w:jc w:val="left"/>
        <w:rPr>
          <w:rFonts w:cs="Times New Roman" w:eastAsia="Times New Roman"/>
          <w:szCs w:val="24"/>
        </w:rPr>
      </w:pPr>
    </w:p>
    <w:p w:rsidRDefault="00705E87" w:rsidP="00705E87" w:rsidR="00705E87" w:rsidRPr="005D578C">
      <w:pPr>
        <w:jc w:val="left"/>
        <w:rPr>
          <w:rFonts w:cs="Times New Roman" w:eastAsia="Times New Roman"/>
          <w:szCs w:val="24"/>
        </w:rPr>
      </w:pPr>
    </w:p>
    <w:p w:rsidRDefault="00705E87" w:rsidP="00705E87" w:rsidR="00705E8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05E87" w:rsidP="00705E87" w:rsidR="00705E8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705E87" w:rsidP="00705E87" w:rsidR="00705E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05E87" w:rsidP="00705E87" w:rsidR="00705E87">
      <w:pPr>
        <w:rPr>
          <w:rFonts w:cs="Times New Roman" w:eastAsia="Times New Roman"/>
          <w:szCs w:val="24"/>
        </w:rPr>
      </w:pPr>
    </w:p>
    <w:p w:rsidRDefault="00705E87" w:rsidP="00705E87" w:rsidR="00705E87" w:rsidRPr="005D578C">
      <w:pPr>
        <w:rPr>
          <w:rFonts w:cs="Times New Roman" w:eastAsia="Times New Roman"/>
          <w:szCs w:val="24"/>
        </w:rPr>
      </w:pPr>
    </w:p>
    <w:p w:rsidRDefault="00705E87" w:rsidP="00705E87" w:rsidR="00705E8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05E87" w:rsidP="00705E87" w:rsidR="00705E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05E87" w:rsidP="00705E87" w:rsidR="00705E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ACTIV SYSTEM d. o. o. Poreč, Rovinjska 27,</w:t>
      </w:r>
    </w:p>
    <w:p w:rsidRDefault="00705E87" w:rsidP="00705E87" w:rsidR="00705E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Damir Katunar, Poreč, Rovinjska 27, </w:t>
      </w:r>
    </w:p>
    <w:p w:rsidRDefault="00705E87" w:rsidP="00705E87" w:rsidR="00705E8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705E87" w:rsidP="00705E87" w:rsidR="00705E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05E87" w:rsidP="00705E87" w:rsidR="00705E8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705E87" w:rsidP="00705E87" w:rsidR="00705E8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05E87" w:rsidP="00705E87" w:rsidR="00705E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05E87" w:rsidP="00705E87" w:rsidR="00705E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05E87" w:rsidP="00705E87" w:rsidR="00705E87"/>
    <w:p w:rsidRDefault="00705E87" w:rsidP="00705E87" w:rsidR="00705E87"/>
    <w:p w:rsidRDefault="00705E87" w:rsidP="00705E87" w:rsidR="00705E87"/>
    <w:p w:rsidRDefault="00705E87" w:rsidP="00705E87" w:rsidR="00705E87"/>
    <w:p w:rsidRDefault="00705E87" w:rsidP="00705E87" w:rsidR="00705E87"/>
    <w:p w:rsidRDefault="00705E87" w:rsidP="00705E87" w:rsidR="00705E87"/>
    <w:p w:rsidRDefault="00EB784B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E87" w:rsidP="00705E87" w:rsidR="00705E87">
      <w:r>
        <w:separator/>
      </w:r>
    </w:p>
  </w:endnote>
  <w:endnote w:id="0" w:type="continuationSeparator">
    <w:p w:rsidRDefault="00705E87" w:rsidP="00705E87" w:rsidR="00705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E87" w:rsidP="00705E87" w:rsidR="00705E87">
      <w:r>
        <w:separator/>
      </w:r>
    </w:p>
  </w:footnote>
  <w:footnote w:id="0" w:type="continuationSeparator">
    <w:p w:rsidRDefault="00705E87" w:rsidP="00705E87" w:rsidR="00705E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E87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B784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St-902/2015-5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E87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9 St-902/2015-5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6EC3"/>
    <w:rsid w:val="0004187C"/>
    <w:rsid w:val="001970E7"/>
    <w:rsid w:val="00705E87"/>
    <w:rsid w:val="0075528E"/>
    <w:rsid w:val="0079403F"/>
    <w:rsid w:val="00C26EC3"/>
    <w:rsid w:val="00C876C7"/>
    <w:rsid w:val="00EB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5E8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5E8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05E8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5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5E8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5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5E8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7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784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B784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B784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B784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5E8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5E8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05E8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5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5E8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05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5E8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7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784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B784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B784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B784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St-902/2015</izvorni_sadrzaj>
    <derivirana_varijabla naziv="DomainObject.Predmet.OznakaBroj_1">St-902/2015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ACTIV SYSTEM d. o. o. POREČ</izvorni_sadrzaj>
    <derivirana_varijabla naziv="DomainObject.Predmet.ProtustrankaFormated_1">  ACTIV SYSTEM d. o. o. POREČ</derivirana_varijabla>
  </DomainObject.Predmet.ProtustrankaFormated>
  <DomainObject.Predmet.ProtustrankaFormatedOIB>
    <izvorni_sadrzaj>  ACTIV SYSTEM d. o. o. POREČ, OIB 25882055163</izvorni_sadrzaj>
    <derivirana_varijabla naziv="DomainObject.Predmet.ProtustrankaFormatedOIB_1">  ACTIV SYSTEM d. o. o. POREČ, OIB 25882055163</derivirana_varijabla>
  </DomainObject.Predmet.ProtustrankaFormatedOIB>
  <DomainObject.Predmet.ProtustrankaFormatedWithAdress>
    <izvorni_sadrzaj> ACTIV SYSTEM d. o. o. POREČ, Rovinjska 27, 52440 Poreč</izvorni_sadrzaj>
    <derivirana_varijabla naziv="DomainObject.Predmet.ProtustrankaFormatedWithAdress_1"> ACTIV SYSTEM d. o. o. POREČ, Rovinjska 27, 52440 Poreč</derivirana_varijabla>
  </DomainObject.Predmet.ProtustrankaFormatedWithAdress>
  <DomainObject.Predmet.ProtustrankaFormatedWithAdressOIB>
    <izvorni_sadrzaj> ACTIV SYSTEM d. o. o. POREČ, OIB 25882055163, Rovinjska 27, 52440 Poreč</izvorni_sadrzaj>
    <derivirana_varijabla naziv="DomainObject.Predmet.ProtustrankaFormatedWithAdressOIB_1"> ACTIV SYSTEM d. o. o. POREČ, OIB 25882055163, Rovinjska 27, 52440 Poreč</derivirana_varijabla>
  </DomainObject.Predmet.ProtustrankaFormatedWithAdressOIB>
  <DomainObject.Predmet.ProtustrankaWithAdress>
    <izvorni_sadrzaj>ACTIV SYSTEM d. o. o. POREČ Rovinjska 27, 52440 Poreč</izvorni_sadrzaj>
    <derivirana_varijabla naziv="DomainObject.Predmet.ProtustrankaWithAdress_1">ACTIV SYSTEM d. o. o. POREČ Rovinjska 27, 52440 Poreč</derivirana_varijabla>
  </DomainObject.Predmet.ProtustrankaWithAdress>
  <DomainObject.Predmet.ProtustrankaWithAdressOIB>
    <izvorni_sadrzaj>ACTIV SYSTEM d. o. o. POREČ, OIB 25882055163, Rovinjska 27, 52440 Poreč</izvorni_sadrzaj>
    <derivirana_varijabla naziv="DomainObject.Predmet.ProtustrankaWithAdressOIB_1">ACTIV SYSTEM d. o. o. POREČ, OIB 25882055163, Rovinjska 27, 52440 Poreč</derivirana_varijabla>
  </DomainObject.Predmet.ProtustrankaWithAdressOIB>
  <DomainObject.Predmet.ProtustrankaNazivFormated>
    <izvorni_sadrzaj>ACTIV SYSTEM d. o. o. POREČ</izvorni_sadrzaj>
    <derivirana_varijabla naziv="DomainObject.Predmet.ProtustrankaNazivFormated_1">ACTIV SYSTEM d. o. o. POREČ</derivirana_varijabla>
  </DomainObject.Predmet.ProtustrankaNazivFormated>
  <DomainObject.Predmet.ProtustrankaNazivFormatedOIB>
    <izvorni_sadrzaj>ACTIV SYSTEM d. o. o. POREČ, OIB 25882055163</izvorni_sadrzaj>
    <derivirana_varijabla naziv="DomainObject.Predmet.ProtustrankaNazivFormatedOIB_1">ACTIV SYSTEM d. o. o. POREČ, OIB 25882055163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19861.74</izvorni_sadrzaj>
    <derivirana_varijabla naziv="DomainObject.Predmet.TrenutnaVrijednost_1">19861.74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ACTIV SYSTEM d. o. o. POREČ</item>
    </izvorni_sadrzaj>
    <derivirana_varijabla naziv="DomainObject.Predmet.ProtuStrankaListFormated_1">
      <item>ACTIV SYSTEM d. o. o. POREČ</item>
    </derivirana_varijabla>
  </DomainObject.Predmet.ProtuStrankaListFormated>
  <DomainObject.Predmet.ProtuStrankaListFormatedOIB>
    <izvorni_sadrzaj>
      <item>ACTIV SYSTEM d. o. o. POREČ, OIB 25882055163</item>
    </izvorni_sadrzaj>
    <derivirana_varijabla naziv="DomainObject.Predmet.ProtuStrankaListFormatedOIB_1">
      <item>ACTIV SYSTEM d. o. o. POREČ, OIB 25882055163</item>
    </derivirana_varijabla>
  </DomainObject.Predmet.ProtuStrankaListFormatedOIB>
  <DomainObject.Predmet.ProtuStrankaListFormatedWithAdress>
    <izvorni_sadrzaj>
      <item>ACTIV SYSTEM d. o. o. POREČ, Rovinjska 27, 52440 Poreč</item>
    </izvorni_sadrzaj>
    <derivirana_varijabla naziv="DomainObject.Predmet.ProtuStrankaListFormatedWithAdress_1">
      <item>ACTIV SYSTEM d. o. o. POREČ, Rovinjska 27, 52440 Poreč</item>
    </derivirana_varijabla>
  </DomainObject.Predmet.ProtuStrankaListFormatedWithAdress>
  <DomainObject.Predmet.ProtuStrankaListFormatedWithAdressOIB>
    <izvorni_sadrzaj>
      <item>ACTIV SYSTEM d. o. o. POREČ, OIB 25882055163, Rovinjska 27, 52440 Poreč</item>
    </izvorni_sadrzaj>
    <derivirana_varijabla naziv="DomainObject.Predmet.ProtuStrankaListFormatedWithAdressOIB_1">
      <item>ACTIV SYSTEM d. o. o. POREČ, OIB 25882055163, Rovinjska 27, 52440 Poreč</item>
    </derivirana_varijabla>
  </DomainObject.Predmet.ProtuStrankaListFormatedWithAdressOIB>
  <DomainObject.Predmet.ProtuStrankaListNazivFormated>
    <izvorni_sadrzaj>
      <item>ACTIV SYSTEM d. o. o. POREČ</item>
    </izvorni_sadrzaj>
    <derivirana_varijabla naziv="DomainObject.Predmet.ProtuStrankaListNazivFormated_1">
      <item>ACTIV SYSTEM d. o. o. POREČ</item>
    </derivirana_varijabla>
  </DomainObject.Predmet.ProtuStrankaListNazivFormated>
  <DomainObject.Predmet.ProtuStrankaListNazivFormatedOIB>
    <izvorni_sadrzaj>
      <item>ACTIV SYSTEM d. o. o. POREČ, OIB 25882055163</item>
    </izvorni_sadrzaj>
    <derivirana_varijabla naziv="DomainObject.Predmet.ProtuStrankaListNazivFormatedOIB_1">
      <item>ACTIV SYSTEM d. o. o. POREČ, OIB 25882055163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ACTIV SYSTEM d. o. o. POREČ</izvorni_sadrzaj>
    <derivirana_varijabla naziv="DomainObject.Predmet.ProtustrankaIDrugi_1">ACTIV SYSTEM d. o. 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ACTIV SYSTEM d. o. o. POREČ, OIB 25882055163, Rovinjska 27, 52440 Poreč</izvorni_sadrzaj>
    <derivirana_varijabla naziv="DomainObject.Predmet.ProtustrankaIDrugiAdressOIB_1">ACTIV SYSTEM d. o. o. POREČ, OIB 25882055163, Rovinjska 27,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ACTIV SYSTEM d. o. o. POREČ</item>
    </izvorni_sadrzaj>
    <derivirana_varijabla naziv="DomainObject.Predmet.SudioniciListNaziv_1">
      <item>FINANCIJSKA AGENCIJA, RC RIJEKA, PODRUŽNICA PULA, PULA</item>
      <item>ACTIV SYSTEM d. o. 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ACTIV SYSTEM d. o. o. POREČ, OIB 25882055163, Rovinjska 27,52440 Poreč</item>
    </izvorni_sadrzaj>
    <derivirana_varijabla naziv="DomainObject.Predmet.SudioniciListAdressOIB_1">
      <item>FINANCIJSKA AGENCIJA, RC RIJEKA, PODRUŽNICA PULA, PULA, OIB 85821130368, GIARDINI 5,52100 Pula</item>
      <item>ACTIV SYSTEM d. o. o. POREČ, OIB 25882055163, Rovinjska 27,52440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25882055163</item>
    </izvorni_sadrzaj>
    <derivirana_varijabla naziv="DomainObject.Predmet.SudioniciListNazivOIB_1">
      <item>, OIB 85821130368</item>
      <item>, OIB 25882055163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3056</properties:Characters>
  <properties:Lines>82</properties:Lines>
  <properties:Paragraphs>30</properties:Paragraphs>
  <properties:TotalTime>4</properties:TotalTime>
  <properties:ScaleCrop>false</properties:ScaleCrop>
  <properties:LinksUpToDate>false</properties:LinksUpToDate>
  <properties:CharactersWithSpaces>3652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2016-03-15T07:56:00Z</dcterms:created>
  <dc:creator>Mihaela Kaligari</dc:creator>
  <dc:description/>
  <cp:keywords/>
  <cp:lastModifiedBy>Ana Jeromela</cp:lastModifiedBy>
  <cp:lastPrinted>2016-04-04T06:20:00Z</cp:lastPrinted>
  <dcterms:modified xmlns:xsi="http://www.w3.org/2001/XMLSchema-instance" xsi:type="dcterms:W3CDTF">2016-04-04T06:20:00Z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