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2d6c" w14:paraId="3002d6c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374A7B">
        <w:rPr>
          <w:b/>
        </w:rPr>
        <w:t>1075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6B782D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374A7B">
        <w:t>ZVONIMIR MADUNIĆ j.d.o.o., Cista Provo, F. Tuđmana 7, OIB: 74741490315</w:t>
      </w:r>
      <w:r w:rsidR="006B782D">
        <w:t xml:space="preserve">, </w:t>
      </w:r>
      <w:r w:rsidRPr="00F14A92">
        <w:t xml:space="preserve">dana </w:t>
      </w:r>
      <w:r w:rsidR="00C22518">
        <w:t>22</w:t>
      </w:r>
      <w:r w:rsidR="00693F0C">
        <w:t>.</w:t>
      </w:r>
      <w:r w:rsidR="00283DC1">
        <w:t xml:space="preserve"> </w:t>
      </w:r>
      <w:r w:rsidR="001B09BC">
        <w:t>kolovoza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374A7B">
        <w:t>ZVONIMIR MADUNIĆ j.d.o.o., Cista Provo, F. Tuđmana 7, OIB: 74741490315</w:t>
      </w:r>
      <w:r w:rsidR="006B782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C22518">
        <w:t>22</w:t>
      </w:r>
      <w:r w:rsidR="00283DC1">
        <w:t xml:space="preserve">. </w:t>
      </w:r>
      <w:r w:rsidR="002A1E01">
        <w:t>kolovoza</w:t>
      </w:r>
      <w:r w:rsidR="00283DC1">
        <w:t xml:space="preserve"> </w:t>
      </w:r>
      <w:r w:rsidR="007E310B">
        <w:t xml:space="preserve">2017.g. u </w:t>
      </w:r>
      <w:r w:rsidR="00156261">
        <w:t>11,30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D3969">
        <w:t>Domagoj Repač</w:t>
      </w:r>
      <w:r w:rsidR="009D3969" w:rsidRPr="0097630A">
        <w:t>,</w:t>
      </w:r>
      <w:r w:rsidR="009D3969">
        <w:t xml:space="preserve"> Đorđićeva 24., Zagreb, OIB: 24977406612.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374A7B">
        <w:t>ZVONIMIR MADUNIĆ j.d.o.o., Cista Provo, F. Tuđmana 7, OIB: 74741490315</w:t>
      </w:r>
      <w:r w:rsidR="00C22518">
        <w:t>,</w:t>
      </w:r>
      <w:r w:rsidR="006B782D">
        <w:t xml:space="preserve">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374A7B">
        <w:t>1331</w:t>
      </w:r>
      <w:r w:rsidR="00E33DE4" w:rsidRPr="0097630A">
        <w:t xml:space="preserve"> </w:t>
      </w:r>
      <w:r w:rsidR="00374A7B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C22518">
        <w:t>28</w:t>
      </w:r>
      <w:r w:rsidR="00987A3F" w:rsidRPr="0097630A">
        <w:t xml:space="preserve">. </w:t>
      </w:r>
      <w:r w:rsidR="001B09BC">
        <w:t>srpnja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C22518">
        <w:t>28</w:t>
      </w:r>
      <w:r w:rsidR="00987A3F" w:rsidRPr="0097630A">
        <w:t>.</w:t>
      </w:r>
      <w:r w:rsidR="005362A0">
        <w:t xml:space="preserve"> </w:t>
      </w:r>
      <w:r w:rsidR="001B09BC">
        <w:t>srpnja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C22518">
        <w:rPr>
          <w:b/>
        </w:rPr>
        <w:t>22</w:t>
      </w:r>
      <w:r w:rsidR="00693F0C">
        <w:rPr>
          <w:b/>
        </w:rPr>
        <w:t xml:space="preserve">. </w:t>
      </w:r>
      <w:r w:rsidR="001B09BC">
        <w:rPr>
          <w:b/>
        </w:rPr>
        <w:t>kolovoza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156261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261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374A7B">
          <w:t>1075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56261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2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2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2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2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2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2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2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2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St-1075/2016-31</izvorni_sadrzaj>
    <derivirana_varijabla naziv="DomainObject.Oznaka_1">St-1075/2016-31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2017.</izvorni_sadrzaj>
    <derivirana_varijabla naziv="DomainObject.Predmet.DatumRjesavanja_1">22.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ZVONIMIR MADUNIĆ jednostavno društvo sa ograničenom odgovornošću za ugostiteljstvo</izvorni_sadrzaj>
    <derivirana_varijabla naziv="DomainObject.Predmet.ProtustrankaFormated_1">  ZVONIMIR MADUNIĆ jednostavno društvo sa ograničenom odgovornošću za ugostiteljstvo</derivirana_varijabla>
  </DomainObject.Predmet.ProtustrankaFormated>
  <DomainObject.Predmet.ProtustrankaFormatedOIB>
    <izvorni_sadrzaj>  ZVONIMIR MADUNIĆ jednostavno društvo sa ograničenom odgovornošću za ugostiteljstvo, OIB 74741490315</izvorni_sadrzaj>
    <derivirana_varijabla naziv="DomainObject.Predmet.ProtustrankaFormatedOIB_1">  ZVONIMIR MADUNIĆ jednostavno društvo sa ograničenom odgovornošću za ugostiteljstvo, OIB 74741490315</derivirana_varijabla>
  </DomainObject.Predmet.ProtustrankaFormatedOIB>
  <DomainObject.Predmet.ProtustrankaFormatedWithAdress>
    <izvorni_sadrzaj> ZVONIMIR MADUNIĆ jednostavno društvo sa ograničenom odgovornošću za ugostiteljstvo, Franje Tuđmana 7, 21256 Cista Provo</izvorni_sadrzaj>
    <derivirana_varijabla naziv="DomainObject.Predmet.ProtustrankaFormatedWithAdress_1"> ZVONIMIR MADUNIĆ jednostavno društvo sa ograničenom odgovornošću za ugostiteljstvo, Franje Tuđmana 7, 21256 Cista Provo</derivirana_varijabla>
  </DomainObject.Predmet.ProtustrankaFormatedWithAdress>
  <DomainObject.Predmet.ProtustrankaFormatedWithAdressOIB>
    <izvorni_sadrzaj> ZVONIMIR MADUNIĆ jednostavno društvo sa ograničenom odgovornošću za ugostiteljstvo, OIB 74741490315, Franje Tuđmana 7, 21256 Cista Provo</izvorni_sadrzaj>
    <derivirana_varijabla naziv="DomainObject.Predmet.ProtustrankaFormatedWithAdressOIB_1"> ZVONIMIR MADUNIĆ jednostavno društvo sa ograničenom odgovornošću za ugostiteljstvo, OIB 74741490315, Franje Tuđmana 7, 21256 Cista Provo</derivirana_varijabla>
  </DomainObject.Predmet.ProtustrankaFormatedWithAdressOIB>
  <DomainObject.Predmet.ProtustrankaWithAdress>
    <izvorni_sadrzaj>ZVONIMIR MADUNIĆ jednostavno društvo sa ograničenom odgovornošću za ugostiteljstvo Franje Tuđmana 7, 21256 Cista Provo</izvorni_sadrzaj>
    <derivirana_varijabla naziv="DomainObject.Predmet.ProtustrankaWithAdress_1">ZVONIMIR MADUNIĆ jednostavno društvo sa ograničenom odgovornošću za ugostiteljstvo Franje Tuđmana 7, 21256 Cista Provo</derivirana_varijabla>
  </DomainObject.Predmet.ProtustrankaWithAdress>
  <DomainObject.Predmet.ProtustrankaWithAdressOIB>
    <izvorni_sadrzaj>ZVONIMIR MADUNIĆ jednostavno društvo sa ograničenom odgovornošću za ugostiteljstvo, OIB 74741490315, Franje Tuđmana 7, 21256 Cista Provo</izvorni_sadrzaj>
    <derivirana_varijabla naziv="DomainObject.Predmet.ProtustrankaWithAdressOIB_1">ZVONIMIR MADUNIĆ jednostavno društvo sa ograničenom odgovornošću za ugostiteljstvo, OIB 74741490315, Franje Tuđmana 7, 21256 Cista Provo</derivirana_varijabla>
  </DomainObject.Predmet.ProtustrankaWithAdressOIB>
  <DomainObject.Predmet.ProtustrankaNazivFormated>
    <izvorni_sadrzaj>ZVONIMIR MADUNIĆ jednostavno društvo sa ograničenom odgovornošću za ugostiteljstvo</izvorni_sadrzaj>
    <derivirana_varijabla naziv="DomainObject.Predmet.ProtustrankaNazivFormated_1">ZVONIMIR MADUNIĆ jednostavno društvo sa ograničenom odgovornošću za ugostiteljstvo</derivirana_varijabla>
  </DomainObject.Predmet.ProtustrankaNazivFormated>
  <DomainObject.Predmet.ProtustrankaNazivFormatedOIB>
    <izvorni_sadrzaj>ZVONIMIR MADUNIĆ jednostavno društvo sa ograničenom odgovornošću za ugostiteljstvo, OIB 74741490315</izvorni_sadrzaj>
    <derivirana_varijabla naziv="DomainObject.Predmet.ProtustrankaNazivFormatedOIB_1">ZVONIMIR MADUNIĆ jednostavno društvo sa ograničenom odgovornošću za ugostiteljstvo, OIB 74741490315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32142.18</izvorni_sadrzaj>
    <derivirana_varijabla naziv="DomainObject.Predmet.TrenutnaVrijednost_1">32142.18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ZVONIMIR MADUNIĆ jednostavno društvo sa ograničenom odgovornošću za ugostiteljstvo</item>
    </izvorni_sadrzaj>
    <derivirana_varijabla naziv="DomainObject.Predmet.ProtuStrankaListFormated_1">
      <item>ZVONIMIR MADUNIĆ jednostavno društvo sa ograničenom odgovornošću za ugostiteljstvo</item>
    </derivirana_varijabla>
  </DomainObject.Predmet.ProtuStrankaListFormated>
  <DomainObject.Predmet.ProtuStrankaListFormatedOIB>
    <izvorni_sadrzaj>
      <item>ZVONIMIR MADUNIĆ jednostavno društvo sa ograničenom odgovornošću za ugostiteljstvo, OIB 74741490315</item>
    </izvorni_sadrzaj>
    <derivirana_varijabla naziv="DomainObject.Predmet.ProtuStrankaListFormatedOIB_1">
      <item>ZVONIMIR MADUNIĆ jednostavno društvo sa ograničenom odgovornošću za ugostiteljstvo, OIB 74741490315</item>
    </derivirana_varijabla>
  </DomainObject.Predmet.ProtuStrankaListFormatedOIB>
  <DomainObject.Predmet.ProtuStrankaListFormatedWithAdress>
    <izvorni_sadrzaj>
      <item>ZVONIMIR MADUNIĆ jednostavno društvo sa ograničenom odgovornošću za ugostiteljstvo, Franje Tuđmana 7, 21256 Cista Provo</item>
    </izvorni_sadrzaj>
    <derivirana_varijabla naziv="DomainObject.Predmet.ProtuStrankaListFormatedWithAdress_1">
      <item>ZVONIMIR MADUNIĆ jednostavno društvo sa ograničenom odgovornošću za ugostiteljstvo, Franje Tuđmana 7, 21256 Cista Provo</item>
    </derivirana_varijabla>
  </DomainObject.Predmet.ProtuStrankaListFormatedWithAdress>
  <DomainObject.Predmet.ProtuStrankaListFormatedWithAdressOIB>
    <izvorni_sadrzaj>
      <item>ZVONIMIR MADUNIĆ jednostavno društvo sa ograničenom odgovornošću za ugostiteljstvo, OIB 74741490315, Franje Tuđmana 7, 21256 Cista Provo</item>
    </izvorni_sadrzaj>
    <derivirana_varijabla naziv="DomainObject.Predmet.ProtuStrankaListFormatedWithAdressOIB_1">
      <item>ZVONIMIR MADUNIĆ jednostavno društvo sa ograničenom odgovornošću za ugostiteljstvo, OIB 74741490315, Franje Tuđmana 7, 21256 Cista Provo</item>
    </derivirana_varijabla>
  </DomainObject.Predmet.ProtuStrankaListFormatedWithAdressOIB>
  <DomainObject.Predmet.ProtuStrankaListNazivFormated>
    <izvorni_sadrzaj>
      <item>ZVONIMIR MADUNIĆ jednostavno društvo sa ograničenom odgovornošću za ugostiteljstvo</item>
    </izvorni_sadrzaj>
    <derivirana_varijabla naziv="DomainObject.Predmet.ProtuStrankaListNazivFormated_1">
      <item>ZVONIMIR MADUNIĆ jednostavno društvo sa ograničenom odgovornošću za ugostiteljstvo</item>
    </derivirana_varijabla>
  </DomainObject.Predmet.ProtuStrankaListNazivFormated>
  <DomainObject.Predmet.ProtuStrankaListNazivFormatedOIB>
    <izvorni_sadrzaj>
      <item>ZVONIMIR MADUNIĆ jednostavno društvo sa ograničenom odgovornošću za ugostiteljstvo, OIB 74741490315</item>
    </izvorni_sadrzaj>
    <derivirana_varijabla naziv="DomainObject.Predmet.ProtuStrankaListNazivFormatedOIB_1">
      <item>ZVONIMIR MADUNIĆ jednostavno društvo sa ograničenom odgovornošću za ugostiteljstvo, OIB 74741490315</item>
    </derivirana_varijabla>
  </DomainObject.Predmet.ProtuStrankaListNazivFormatedOIB>
  <DomainObject.Predmet.OstaliListFormated>
    <izvorni_sadrzaj>
      <item>Zvonimir Madunić</item>
    </izvorni_sadrzaj>
    <derivirana_varijabla naziv="DomainObject.Predmet.OstaliListFormated_1">
      <item>Zvonimir Madunić</item>
    </derivirana_varijabla>
  </DomainObject.Predmet.OstaliListFormated>
  <DomainObject.Predmet.OstaliListFormatedOIB>
    <izvorni_sadrzaj>
      <item>Zvonimir Madunić, OIB 17587725233</item>
    </izvorni_sadrzaj>
    <derivirana_varijabla naziv="DomainObject.Predmet.OstaliListFormatedOIB_1">
      <item>Zvonimir Madunić, OIB 17587725233</item>
    </derivirana_varijabla>
  </DomainObject.Predmet.OstaliListFormatedOIB>
  <DomainObject.Predmet.OstaliListFormatedWithAdress>
    <izvorni_sadrzaj>
      <item>Zvonimir Madunić, Ulica Franje Tuđmana 7, 21256 Cista Provo</item>
    </izvorni_sadrzaj>
    <derivirana_varijabla naziv="DomainObject.Predmet.OstaliListFormatedWithAdress_1">
      <item>Zvonimir Madunić, Ulica Franje Tuđmana 7, 21256 Cista Provo</item>
    </derivirana_varijabla>
  </DomainObject.Predmet.OstaliListFormatedWithAdress>
  <DomainObject.Predmet.OstaliListFormatedWithAdressOIB>
    <izvorni_sadrzaj>
      <item>Zvonimir Madunić, OIB 17587725233, Ulica Franje Tuđmana 7, 21256 Cista Provo</item>
    </izvorni_sadrzaj>
    <derivirana_varijabla naziv="DomainObject.Predmet.OstaliListFormatedWithAdressOIB_1">
      <item>Zvonimir Madunić, OIB 17587725233, Ulica Franje Tuđmana 7, 21256 Cista Provo</item>
    </derivirana_varijabla>
  </DomainObject.Predmet.OstaliListFormatedWithAdressOIB>
  <DomainObject.Predmet.OstaliListNazivFormated>
    <izvorni_sadrzaj>
      <item>Zvonimir Madunić</item>
    </izvorni_sadrzaj>
    <derivirana_varijabla naziv="DomainObject.Predmet.OstaliListNazivFormated_1">
      <item>Zvonimir Madunić</item>
    </derivirana_varijabla>
  </DomainObject.Predmet.OstaliListNazivFormated>
  <DomainObject.Predmet.OstaliListNazivFormatedOIB>
    <izvorni_sadrzaj>
      <item>Zvonimir Madunić, OIB 17587725233</item>
    </izvorni_sadrzaj>
    <derivirana_varijabla naziv="DomainObject.Predmet.OstaliListNazivFormatedOIB_1">
      <item>Zvonimir Madunić, OIB 17587725233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St-1075/2016-31</izvorni_sadrzaj>
    <derivirana_varijabla naziv="DomainObject.PoslovniBrojDokumenta_1">St-1075/2016-31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ZVONIMIR MADUNIĆ jednostavno društvo sa ograničenom odgovornošću za ugostiteljstvo</izvorni_sadrzaj>
    <derivirana_varijabla naziv="DomainObject.Predmet.ProtustrankaIDrugi_1">ZVONIMIR MADUNIĆ jednostavno društvo sa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ZVONIMIR MADUNIĆ jednostavno društvo sa ograničenom odgovornošću za ugostiteljstvo, OIB 74741490315, Franje Tuđmana 7, 21256 Cista Provo</izvorni_sadrzaj>
    <derivirana_varijabla naziv="DomainObject.Predmet.ProtustrankaIDrugiAdressOIB_1">ZVONIMIR MADUNIĆ jednostavno društvo sa ograničenom odgovornošću za ugostiteljstvo, OIB 74741490315, Franje Tuđmana 7,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2017.</izvorni_sadrzaj>
    <derivirana_varijabla naziv="DomainObject.Predmet.OdlukaRjesenje.DatumDonosenjaOdluke_1">22.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St-1075/2016-31</izvorni_sadrzaj>
    <derivirana_varijabla naziv="DomainObject.Predmet.OdlukaRjesenje.Oznaka_1">St-1075/2016-31</derivirana_varijabla>
  </DomainObject.Predmet.OdlukaRjesenje.Oznaka>
  <DomainObject.Predmet.SudioniciListNaziv>
    <izvorni_sadrzaj>
      <item>ZVONIMIR MADUNIĆ jednostavno društvo sa ograničenom odgovornošću za ugostiteljstvo</item>
      <item>FINANCIJSKA AGENCIJA, RC SPLIT</item>
      <item>Zvonimir Madunić</item>
    </izvorni_sadrzaj>
    <derivirana_varijabla naziv="DomainObject.Predmet.SudioniciListNaziv_1">
      <item>ZVONIMIR MADUNIĆ jednostavno društvo sa ograničenom odgovornošću za ugostiteljstvo</item>
      <item>FINANCIJSKA AGENCIJA, RC SPLIT</item>
      <item>Zvonimir Madunić</item>
    </derivirana_varijabla>
  </DomainObject.Predmet.SudioniciListNaziv>
  <DomainObject.Predmet.SudioniciListAdressOIB>
    <izvorni_sadrzaj>
      <item>ZVONIMIR MADUNIĆ jednostavno društvo sa ograničenom odgovornošću za ugostiteljstvo, OIB 74741490315, Franje Tuđmana 7,21256 Cista Provo</item>
      <item>FINANCIJSKA AGENCIJA, RC SPLIT, OIB 85821130368, Mažuranićevo šetalište 24 b,21000 Split</item>
      <item>Zvonimir Madunić, OIB 17587725233, Ulica Franje Tuđmana 7,21256 Cista Provo</item>
    </izvorni_sadrzaj>
    <derivirana_varijabla naziv="DomainObject.Predmet.SudioniciListAdressOIB_1">
      <item>ZVONIMIR MADUNIĆ jednostavno društvo sa ograničenom odgovornošću za ugostiteljstvo, OIB 74741490315, Franje Tuđmana 7,21256 Cista Provo</item>
      <item>FINANCIJSKA AGENCIJA, RC SPLIT, OIB 85821130368, Mažuranićevo šetalište 24 b,21000 Split</item>
      <item>Zvonimir Madunić, OIB 17587725233, Ulica Franje Tuđmana 7,21256 Cista Provo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74741490315</item>
      <item>, OIB 85821130368</item>
      <item>, OIB 17587725233</item>
    </izvorni_sadrzaj>
    <derivirana_varijabla naziv="DomainObject.Predmet.SudioniciListNazivOIB_1">
      <item>, OIB 74741490315</item>
      <item>, OIB 85821130368</item>
      <item>, OIB 17587725233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3382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2017-08-22T09:07:00Z</dcterms:created>
  <dc:creator>stanka grcic</dc:creator>
  <cp:lastModifiedBy>Mara Marčinko</cp:lastModifiedBy>
  <cp:lastPrinted>2017-08-22T09:14:00Z</cp:lastPrinted>
  <dcterms:modified xmlns:xsi="http://www.w3.org/2001/XMLSchema-instance" xsi:type="dcterms:W3CDTF">2017-08-22T09:14:00Z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St-1075/2016-31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