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4fea" w14:paraId="c014fe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 xml:space="preserve">1000/17-3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5D5FAA" w:rsidRPr="005D5FAA">
        <w:t>KUKLJICA-prijevoz j.d.o.o.</w:t>
      </w:r>
      <w:r w:rsidR="00267248">
        <w:t xml:space="preserve">, Zagreb, Dobrilina 19, </w:t>
      </w:r>
      <w:r w:rsidR="005A374F">
        <w:t>MBS:</w:t>
      </w:r>
      <w:r w:rsidR="00267248">
        <w:t xml:space="preserve"> </w:t>
      </w:r>
      <w:r w:rsidR="00267248" w:rsidRPr="00267248">
        <w:t>081004420</w:t>
      </w:r>
      <w:r w:rsidR="00267248">
        <w:t xml:space="preserve">, </w:t>
      </w:r>
      <w:r w:rsidR="005A374F">
        <w:t>OIB:</w:t>
      </w:r>
      <w:r w:rsidR="00267248" w:rsidRPr="00267248">
        <w:t xml:space="preserve"> 13192792747</w:t>
      </w:r>
      <w:r w:rsidR="005A374F">
        <w:t xml:space="preserve">, 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267248">
        <w:t>KUKL</w:t>
      </w:r>
      <w:r w:rsidR="001915F4">
        <w:t>JICA-prijevoz j.d.o.o., Zagreb, Dobrilina 19, MBS: 081004420, OIB: 13192792747</w:t>
      </w:r>
      <w:r w:rsidR="00D41253">
        <w:t xml:space="preserve"> n</w:t>
      </w:r>
      <w:r>
        <w:t xml:space="preserve">a temelju neizvršenih osnova za plaćanje iznosi </w:t>
      </w:r>
      <w:r w:rsidR="00D41253">
        <w:t xml:space="preserve">22.745,92 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82744C">
        <w:t>Mario Komerički, Zagreb, Dobrilina l9, OIB 18751242241 d</w:t>
      </w:r>
      <w:r>
        <w:t>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1000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2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5D1D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St-1000/2017</izvorni_sadrzaj>
    <derivirana_varijabla naziv="DomainObject.Predmet.OznakaBroj_1">St-1000/2017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KUKLJICA-prijevoz jednostavno drštvo s ograničenom odgovornošću za usluge</izvorni_sadrzaj>
    <derivirana_varijabla naziv="DomainObject.Predmet.ProtustrankaFormated_1">  KUKLJICA-prijevoz jednostavno drštvo s ograničenom odgovornošću za usluge</derivirana_varijabla>
  </DomainObject.Predmet.ProtustrankaFormated>
  <DomainObject.Predmet.ProtustrankaFormatedOIB>
    <izvorni_sadrzaj>  KUKLJICA-prijevoz jednostavno drštvo s ograničenom odgovornošću za usluge, OIB 13192792747</izvorni_sadrzaj>
    <derivirana_varijabla naziv="DomainObject.Predmet.ProtustrankaFormatedOIB_1">  KUKLJICA-prijevoz jednostavno drštvo s ograničenom odgovornošću za usluge, OIB 13192792747</derivirana_varijabla>
  </DomainObject.Predmet.ProtustrankaFormatedOIB>
  <DomainObject.Predmet.ProtustrankaFormatedWithAdress>
    <izvorni_sadrzaj> KUKLJICA-prijevoz jednostavno drštvo s ograničenom odgovornošću za usluge, Dobrilina 19, 10000 Zagreb</izvorni_sadrzaj>
    <derivirana_varijabla naziv="DomainObject.Predmet.ProtustrankaFormatedWithAdress_1"> KUKLJICA-prijevoz jednostavno drštvo s ograničenom odgovornošću za usluge, Dobrilina 19, 10000 Zagreb</derivirana_varijabla>
  </DomainObject.Predmet.ProtustrankaFormatedWithAdress>
  <DomainObject.Predmet.ProtustrankaFormatedWithAdressOIB>
    <izvorni_sadrzaj> KUKLJICA-prijevoz jednostavno drštvo s ograničenom odgovornošću za usluge, OIB 13192792747, Dobrilina 19, 10000 Zagreb</izvorni_sadrzaj>
    <derivirana_varijabla naziv="DomainObject.Predmet.ProtustrankaFormatedWithAdressOIB_1"> KUKLJICA-prijevoz jednostavno drštvo s ograničenom odgovornošću za usluge, OIB 13192792747, Dobrilina 19, 10000 Zagreb</derivirana_varijabla>
  </DomainObject.Predmet.ProtustrankaFormatedWithAdressOIB>
  <DomainObject.Predmet.ProtustrankaWithAdress>
    <izvorni_sadrzaj>KUKLJICA-prijevoz jednostavno drštvo s ograničenom odgovornošću za usluge Dobrilina 19, 10000 Zagreb</izvorni_sadrzaj>
    <derivirana_varijabla naziv="DomainObject.Predmet.ProtustrankaWithAdress_1">KUKLJICA-prijevoz jednostavno drštvo s ograničenom odgovornošću za usluge Dobrilina 19, 10000 Zagreb</derivirana_varijabla>
  </DomainObject.Predmet.ProtustrankaWithAdress>
  <DomainObject.Predmet.ProtustrankaWithAdressOIB>
    <izvorni_sadrzaj>KUKLJICA-prijevoz jednostavno drštvo s ograničenom odgovornošću za usluge, OIB 13192792747, Dobrilina 19, 10000 Zagreb</izvorni_sadrzaj>
    <derivirana_varijabla naziv="DomainObject.Predmet.ProtustrankaWithAdressOIB_1">KUKLJICA-prijevoz jednostavno drštvo s ograničenom odgovornošću za usluge, OIB 13192792747, Dobrilina 19, 10000 Zagreb</derivirana_varijabla>
  </DomainObject.Predmet.ProtustrankaWithAdressOIB>
  <DomainObject.Predmet.ProtustrankaNazivFormated>
    <izvorni_sadrzaj>KUKLJICA-prijevoz jednostavno drštvo s ograničenom odgovornošću za usluge</izvorni_sadrzaj>
    <derivirana_varijabla naziv="DomainObject.Predmet.ProtustrankaNazivFormated_1">KUKLJICA-prijevoz jednostavno drštvo s ograničenom odgovornošću za usluge</derivirana_varijabla>
  </DomainObject.Predmet.ProtustrankaNazivFormated>
  <DomainObject.Predmet.ProtustrankaNazivFormatedOIB>
    <izvorni_sadrzaj>KUKLJICA-prijevoz jednostavno drštvo s ograničenom odgovornošću za usluge, OIB 13192792747</izvorni_sadrzaj>
    <derivirana_varijabla naziv="DomainObject.Predmet.ProtustrankaNazivFormatedOIB_1">KUKLJICA-prijevoz jednostavno drštvo s ograničenom odgovornošću za usluge, OIB 13192792747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KUKLJICA-prijevoz jednostavno drštvo s ograničenom odgovornošću za usluge</item>
    </izvorni_sadrzaj>
    <derivirana_varijabla naziv="DomainObject.Predmet.ProtuStrankaListFormated_1">
      <item>KUKLJICA-prijevoz jednostavno drštvo s ograničenom odgovornošću za usluge</item>
    </derivirana_varijabla>
  </DomainObject.Predmet.ProtuStrankaListFormated>
  <DomainObject.Predmet.ProtuStrankaListFormatedOIB>
    <izvorni_sadrzaj>
      <item>KUKLJICA-prijevoz jednostavno drštvo s ograničenom odgovornošću za usluge, OIB 13192792747</item>
    </izvorni_sadrzaj>
    <derivirana_varijabla naziv="DomainObject.Predmet.ProtuStrankaListFormatedOIB_1">
      <item>KUKLJICA-prijevoz jednostavno drštvo s ograničenom odgovornošću za usluge, OIB 13192792747</item>
    </derivirana_varijabla>
  </DomainObject.Predmet.ProtuStrankaListFormatedOIB>
  <DomainObject.Predmet.ProtuStrankaListFormatedWithAdress>
    <izvorni_sadrzaj>
      <item>KUKLJICA-prijevoz jednostavno drštvo s ograničenom odgovornošću za usluge, Dobrilina 19, 10000 Zagreb</item>
    </izvorni_sadrzaj>
    <derivirana_varijabla naziv="DomainObject.Predmet.ProtuStrankaListFormatedWithAdress_1">
      <item>KUKLJICA-prijevoz jednostavno drštvo s ograničenom odgovornošću za usluge, Dobrilina 19, 10000 Zagreb</item>
    </derivirana_varijabla>
  </DomainObject.Predmet.ProtuStrankaListFormatedWithAdress>
  <DomainObject.Predmet.ProtuStrankaListFormatedWithAdressOIB>
    <izvorni_sadrzaj>
      <item>KUKLJICA-prijevoz jednostavno drštvo s ograničenom odgovornošću za usluge, OIB 13192792747, Dobrilina 19, 10000 Zagreb</item>
    </izvorni_sadrzaj>
    <derivirana_varijabla naziv="DomainObject.Predmet.ProtuStrankaListFormatedWithAdressOIB_1">
      <item>KUKLJICA-prijevoz jednostavno drštvo s ograničenom odgovornošću za usluge, OIB 13192792747, Dobrilina 19, 10000 Zagreb</item>
    </derivirana_varijabla>
  </DomainObject.Predmet.ProtuStrankaListFormatedWithAdressOIB>
  <DomainObject.Predmet.ProtuStrankaListNazivFormated>
    <izvorni_sadrzaj>
      <item>KUKLJICA-prijevoz jednostavno drštvo s ograničenom odgovornošću za usluge</item>
    </izvorni_sadrzaj>
    <derivirana_varijabla naziv="DomainObject.Predmet.ProtuStrankaListNazivFormated_1">
      <item>KUKLJICA-prijevoz jednostavno drštvo s ograničenom odgovornošću za usluge</item>
    </derivirana_varijabla>
  </DomainObject.Predmet.ProtuStrankaListNazivFormated>
  <DomainObject.Predmet.ProtuStrankaListNazivFormatedOIB>
    <izvorni_sadrzaj>
      <item>KUKLJICA-prijevoz jednostavno drštvo s ograničenom odgovornošću za usluge, OIB 13192792747</item>
    </izvorni_sadrzaj>
    <derivirana_varijabla naziv="DomainObject.Predmet.ProtuStrankaListNazivFormatedOIB_1">
      <item>KUKLJICA-prijevoz jednostavno drštvo s ograničenom odgovornošću za usluge, OIB 13192792747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KUKLJICA-prijevoz jednostavno drštvo s ograničenom odgovornošću za usluge</izvorni_sadrzaj>
    <derivirana_varijabla naziv="DomainObject.Predmet.ProtustrankaIDrugi_1">KUKLJICA-prijevoz jednostavno drštvo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KUKLJICA-prijevoz jednostavno drštvo s ograničenom odgovornošću za usluge, OIB 13192792747, Dobrilina 19, 10000 Zagreb</izvorni_sadrzaj>
    <derivirana_varijabla naziv="DomainObject.Predmet.ProtustrankaIDrugiAdressOIB_1">KUKLJICA-prijevoz jednostavno drštvo s ograničenom odgovornošću za usluge, OIB 13192792747, Dobrilina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KUKLJICA-prijevoz jednostavno drštvo s ograničenom odgovornošću za usluge</item>
      <item>FINA Regionalni centar Zagreb</item>
    </izvorni_sadrzaj>
    <derivirana_varijabla naziv="DomainObject.Predmet.SudioniciListNaziv_1">
      <item>KUKLJICA-prijevoz jednostavno drštvo s ograničenom odgovornošću za usluge</item>
      <item>FINA Regionalni centar Zagreb</item>
    </derivirana_varijabla>
  </DomainObject.Predmet.SudioniciListNaziv>
  <DomainObject.Predmet.SudioniciListAdressOIB>
    <izvorni_sadrzaj>
      <item>KUKLJICA-prijevoz jednostavno drštvo s ograničenom odgovornošću za usluge, OIB 13192792747, Dobrilina 19,10000 Zagreb</item>
      <item>FINA Regionalni centar Zagreb, OIB 85821130368, Trg svibanjskih žrtava 1995. br. 1,10000 Zagreb</item>
    </izvorni_sadrzaj>
    <derivirana_varijabla naziv="DomainObject.Predmet.SudioniciListAdressOIB_1">
      <item>KUKLJICA-prijevoz jednostavno drštvo s ograničenom odgovornošću za usluge, OIB 13192792747, Dobrilina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13192792747</item>
      <item>, OIB 85821130368</item>
    </izvorni_sadrzaj>
    <derivirana_varijabla naziv="DomainObject.Predmet.SudioniciListNazivOIB_1">
      <item>, OIB 13192792747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AA3D3-E6F9-497F-99F8-3A973E16E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2113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2017-07-28T11:44:00Z</dcterms:created>
  <dc:creator>Korisnik</dc:creator>
  <cp:lastModifiedBy>Sanja Ban</cp:lastModifiedBy>
  <cp:lastPrinted>2017-07-28T11:44:00Z</cp:lastPrinted>
  <dcterms:modified xmlns:xsi="http://www.w3.org/2001/XMLSchema-instance" xsi:type="dcterms:W3CDTF">2017-07-31T10:56:00Z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