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645" w14:paraId="802e645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7A082A">
        <w:t>678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7A082A">
        <w:t>DALMATINSKI VJETROVI d.o.o., Skradin, Put Gradine 3, OIB: 30245380763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4222D9">
        <w:t>1</w:t>
      </w:r>
      <w:r w:rsidR="007A082A">
        <w:t>8.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7A082A">
        <w:t>DALMATINSKI VJETROVI d.o.o., Skradin, Put Gradine 3, OIB: 30245380763</w:t>
      </w:r>
      <w:r w:rsidR="007046CC">
        <w:t xml:space="preserve">, sa danom </w:t>
      </w:r>
      <w:r w:rsidR="004222D9">
        <w:t>1</w:t>
      </w:r>
      <w:r w:rsidR="007A082A">
        <w:t>8. travnja 2016. godine</w:t>
      </w:r>
      <w:r w:rsidR="007046CC">
        <w:t xml:space="preserve">, </w:t>
      </w:r>
      <w:r w:rsidR="004222D9">
        <w:t xml:space="preserve">u 14.00 sati,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4222D9">
        <w:t>Ante Gabelica iz Splita, Ruđera Boškovića 7/125, OIB: 68765596631.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7A082A">
        <w:t>DALMATINSKI VJETROVI d.o.o., Skradin, Put Gradine 3, OIB: 30245380763</w:t>
      </w:r>
      <w:r>
        <w:t xml:space="preserve">, sa danom </w:t>
      </w:r>
      <w:r w:rsidR="004222D9">
        <w:t>1</w:t>
      </w:r>
      <w:r w:rsidR="007A082A">
        <w:t>8.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7A082A">
        <w:t>DALMATINSKI VJETROVI d.o.o., Skradin, Put Gradine 3, OIB: 30245380763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7A082A">
        <w:t>678</w:t>
      </w:r>
      <w:r>
        <w:t>/2015</w:t>
      </w:r>
      <w:r w:rsidR="007046CC">
        <w:t xml:space="preserve"> od dana </w:t>
      </w:r>
      <w:r w:rsidR="007A082A">
        <w:t>20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7A082A">
        <w:t>20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4222D9">
        <w:t>1</w:t>
      </w:r>
      <w:r w:rsidR="007A082A">
        <w:t>8.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4222D9">
        <w:t xml:space="preserve"> </w:t>
      </w:r>
      <w:r>
        <w:t>po pravomoćnosti</w:t>
      </w:r>
    </w:p>
    <w:p w:rsidRDefault="00FA64CD" w:rsidP="00FA64CD" w:rsidR="00FA64CD">
      <w:r>
        <w:t>6. porezna uprava, ispostava Šibenik</w:t>
      </w:r>
    </w:p>
    <w:p w:rsidRDefault="00FA64CD" w:rsidP="00FA64CD" w:rsidR="00FA64CD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59B" w:rsidP="00EB4DE6" w:rsidR="009C059B">
      <w:r>
        <w:separator/>
      </w:r>
    </w:p>
  </w:endnote>
  <w:endnote w:id="0" w:type="continuationSeparator">
    <w:p w:rsidRDefault="009C059B" w:rsidP="00EB4DE6" w:rsidR="009C0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59B" w:rsidP="00EB4DE6" w:rsidR="009C059B">
      <w:r>
        <w:separator/>
      </w:r>
    </w:p>
  </w:footnote>
  <w:footnote w:id="0" w:type="continuationSeparator">
    <w:p w:rsidRDefault="009C059B" w:rsidP="00EB4DE6" w:rsidR="009C0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44314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7A082A">
      <w:t>678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4314"/>
    <w:rsid w:val="00347B56"/>
    <w:rsid w:val="00353ACD"/>
    <w:rsid w:val="003F271C"/>
    <w:rsid w:val="004052EA"/>
    <w:rsid w:val="004222D9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B0EA8"/>
    <w:rsid w:val="006E3CDE"/>
    <w:rsid w:val="006E5648"/>
    <w:rsid w:val="007046CC"/>
    <w:rsid w:val="00744774"/>
    <w:rsid w:val="00760461"/>
    <w:rsid w:val="00765CC8"/>
    <w:rsid w:val="00791DC6"/>
    <w:rsid w:val="007A082A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3441B"/>
    <w:rsid w:val="009C059B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B22BC"/>
    <w:rsid w:val="00E04CB1"/>
    <w:rsid w:val="00E113E9"/>
    <w:rsid w:val="00E1175B"/>
    <w:rsid w:val="00E83EE3"/>
    <w:rsid w:val="00EB4DE6"/>
    <w:rsid w:val="00EC15DD"/>
    <w:rsid w:val="00F2096A"/>
    <w:rsid w:val="00F85021"/>
    <w:rsid w:val="00FA64CD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St-678/2015-7</izvorni_sadrzaj>
    <derivirana_varijabla naziv="DomainObject.Oznaka_1">St-678/2015-7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VJETROVI društvo s ograničenom odgovornošću za proizvodnju električne energije</izvorni_sadrzaj>
    <derivirana_varijabla naziv="DomainObject.Predmet.ProtustrankaFormated_1">  DALMATINSKI VJETROVI društvo s ograničenom odgovornošću za proizvodnju električne energije</derivirana_varijabla>
  </DomainObject.Predmet.ProtustrankaFormated>
  <DomainObject.Predmet.ProtustrankaFormatedOIB>
    <izvorni_sadrzaj>  DALMATINSKI VJETROVI društvo s ograničenom odgovornošću za proizvodnju električne energije, OIB 30245380763</izvorni_sadrzaj>
    <derivirana_varijabla naziv="DomainObject.Predmet.ProtustrankaFormatedOIB_1">  DALMATINSKI VJETROVI društvo s ograničenom odgovornošću za proizvodnju električne energije, OIB 30245380763</derivirana_varijabla>
  </DomainObject.Predmet.ProtustrankaFormatedOIB>
  <DomainObject.Predmet.ProtustrankaFormatedWithAdress>
    <izvorni_sadrzaj> DALMATINSKI VJETROVI društvo s ograničenom odgovornošću za proizvodnju električne energije, Put Gradine 3 , 22222 Skradin</izvorni_sadrzaj>
    <derivirana_varijabla naziv="DomainObject.Predmet.ProtustrankaFormatedWithAdress_1"> DALMATINSKI VJETROVI društvo s ograničenom odgovornošću za proizvodnju električne energije, Put Gradine 3 , 22222 Skradin</derivirana_varijabla>
  </DomainObject.Predmet.ProtustrankaFormatedWithAdress>
  <DomainObject.Predmet.ProtustrankaFormatedWithAdressOIB>
    <izvorni_sadrzaj> DALMATINSKI VJETROVI društvo s ograničenom odgovornošću za proizvodnju električne energije, OIB 30245380763, Put Gradine 3 , 22222 Skradin</izvorni_sadrzaj>
    <derivirana_varijabla naziv="DomainObject.Predmet.ProtustrankaFormatedWithAdressOIB_1"> DALMATINSKI VJETROVI društvo s ograničenom odgovornošću za proizvodnju električne energije, OIB 30245380763, Put Gradine 3 , 22222 Skradin</derivirana_varijabla>
  </DomainObject.Predmet.ProtustrankaFormatedWithAdressOIB>
  <DomainObject.Predmet.ProtustrankaWithAdress>
    <izvorni_sadrzaj>DALMATINSKI VJETROVI društvo s ograničenom odgovornošću za proizvodnju električne energije Put Gradine 3 , 22222 Skradin</izvorni_sadrzaj>
    <derivirana_varijabla naziv="DomainObject.Predmet.ProtustrankaWithAdress_1">DALMATINSKI VJETROVI društvo s ograničenom odgovornošću za proizvodnju električne energije Put Gradine 3 , 22222 Skradin</derivirana_varijabla>
  </DomainObject.Predmet.ProtustrankaWithAdress>
  <DomainObject.Predmet.ProtustrankaWithAdressOIB>
    <izvorni_sadrzaj>DALMATINSKI VJETROVI društvo s ograničenom odgovornošću za proizvodnju električne energije, OIB 30245380763, Put Gradine 3 , 22222 Skradin</izvorni_sadrzaj>
    <derivirana_varijabla naziv="DomainObject.Predmet.ProtustrankaWithAdressOIB_1">DALMATINSKI VJETROVI društvo s ograničenom odgovornošću za proizvodnju električne energije, OIB 30245380763, Put Gradine 3 , 22222 Skradin</derivirana_varijabla>
  </DomainObject.Predmet.ProtustrankaWithAdressOIB>
  <DomainObject.Predmet.ProtustrankaNazivFormated>
    <izvorni_sadrzaj>DALMATINSKI VJETROVI društvo s ograničenom odgovornošću za proizvodnju električne energije</izvorni_sadrzaj>
    <derivirana_varijabla naziv="DomainObject.Predmet.ProtustrankaNazivFormated_1">DALMATINSKI VJETROVI društvo s ograničenom odgovornošću za proizvodnju električne energije</derivirana_varijabla>
  </DomainObject.Predmet.ProtustrankaNazivFormated>
  <DomainObject.Predmet.ProtustrankaNazivFormatedOIB>
    <izvorni_sadrzaj>DALMATINSKI VJETROVI društvo s ograničenom odgovornošću za proizvodnju električne energije, OIB 30245380763</izvorni_sadrzaj>
    <derivirana_varijabla naziv="DomainObject.Predmet.ProtustrankaNazivFormatedOIB_1">DALMATINSKI VJETROVI društvo s ograničenom odgovornošću za proizvodnju električne energije, OIB 30245380763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VJETROVI društvo s ograničenom odgovornošću za proizvodnju električne energije</item>
    </izvorni_sadrzaj>
    <derivirana_varijabla naziv="DomainObject.Predmet.ProtuStrankaListFormated_1">
      <item>DALMATINSKI VJETROVI društvo s ograničenom odgovornošću za proizvodnju električne energije</item>
    </derivirana_varijabla>
  </DomainObject.Predmet.ProtuStrankaListFormated>
  <DomainObject.Predmet.ProtuStrankaListFormatedOIB>
    <izvorni_sadrzaj>
      <item>DALMATINSKI VJETROVI društvo s ograničenom odgovornošću za proizvodnju električne energije, OIB 30245380763</item>
    </izvorni_sadrzaj>
    <derivirana_varijabla naziv="DomainObject.Predmet.ProtuStrankaListFormatedOIB_1">
      <item>DALMATINSKI VJETROVI društvo s ograničenom odgovornošću za proizvodnju električne energije, OIB 30245380763</item>
    </derivirana_varijabla>
  </DomainObject.Predmet.ProtuStrankaListFormatedOIB>
  <DomainObject.Predmet.ProtuStrankaListFormatedWithAdress>
    <izvorni_sadrzaj>
      <item>DALMATINSKI VJETROVI društvo s ograničenom odgovornošću za proizvodnju električne energije, Put Gradine 3 , 22222 Skradin</item>
    </izvorni_sadrzaj>
    <derivirana_varijabla naziv="DomainObject.Predmet.ProtuStrankaListFormatedWithAdress_1">
      <item>DALMATINSKI VJETROVI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DALMATINSKI VJETROVI društvo s ograničenom odgovornošću za proizvodnju električne energije, OIB 30245380763, Put Gradine 3 , 22222 Skradin</item>
    </izvorni_sadrzaj>
    <derivirana_varijabla naziv="DomainObject.Predmet.ProtuStrankaListFormatedWithAdressOIB_1">
      <item>DALMATINSKI VJETROVI društvo s ograničenom odgovornošću za proizvodnju električne energije, OIB 30245380763, Put Gradine 3 , 22222 Skradin</item>
    </derivirana_varijabla>
  </DomainObject.Predmet.ProtuStrankaListFormatedWithAdressOIB>
  <DomainObject.Predmet.ProtuStrankaListNazivFormated>
    <izvorni_sadrzaj>
      <item>DALMATINSKI VJETROVI društvo s ograničenom odgovornošću za proizvodnju električne energije</item>
    </izvorni_sadrzaj>
    <derivirana_varijabla naziv="DomainObject.Predmet.ProtuStrankaListNazivFormated_1">
      <item>DALMATINSKI VJETROVI društvo s ograničenom odgovornošću za proizvodnju električne energije</item>
    </derivirana_varijabla>
  </DomainObject.Predmet.ProtuStrankaListNazivFormated>
  <DomainObject.Predmet.ProtuStrankaListNazivFormatedOIB>
    <izvorni_sadrzaj>
      <item>DALMATINSKI VJETROVI društvo s ograničenom odgovornošću za proizvodnju električne energije, OIB 30245380763</item>
    </izvorni_sadrzaj>
    <derivirana_varijabla naziv="DomainObject.Predmet.ProtuStrankaListNazivFormatedOIB_1">
      <item>DALMATINSKI VJETROVI društvo s ograničenom odgovornošću za proizvodnju električne energije, OIB 30245380763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St-678/2015-7</izvorni_sadrzaj>
    <derivirana_varijabla naziv="DomainObject.PoslovniBrojDokumenta_1">St-678/2015-7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VJETROVI društvo s ograničenom odgovornošću za proizvodnju električne energije</izvorni_sadrzaj>
    <derivirana_varijabla naziv="DomainObject.Predmet.ProtustrankaIDrugi_1">DALMATINSKI VJETROVI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VJETROVI društvo s ograničenom odgovornošću za proizvodnju električne energije, OIB 30245380763, Put Gradine 3 , 22222 Skradin</izvorni_sadrzaj>
    <derivirana_varijabla naziv="DomainObject.Predmet.ProtustrankaIDrugiAdressOIB_1">DALMATINSKI VJETROVI društvo s ograničenom odgovornošću za proizvodnju električne energije, OIB 30245380763,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St-678/2015-7</izvorni_sadrzaj>
    <derivirana_varijabla naziv="DomainObject.Predmet.OdlukaRjesenje.Oznaka_1">St-678/2015-7</derivirana_varijabla>
  </DomainObject.Predmet.OdlukaRjesenje.Oznaka>
  <DomainObject.Predmet.SudioniciListNaziv>
    <izvorni_sadrzaj>
      <item>FINA - Podružnica Šibenik</item>
      <item>DALMATINSKI VJETROVI društvo s ograničenom odgovornošću za proizvodnju električne energije</item>
    </izvorni_sadrzaj>
    <derivirana_varijabla naziv="DomainObject.Predmet.SudioniciListNaziv_1">
      <item>FINA - Podružnica Šibenik</item>
      <item>DALMATINSKI VJETROVI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DALMATINSKI VJETROVI društvo s ograničenom odgovornošću za proizvodnju električne energije, OIB 30245380763, Put Gradine 3 ,22222 Skradin</item>
    </izvorni_sadrzaj>
    <derivirana_varijabla naziv="DomainObject.Predmet.SudioniciListAdressOIB_1">
      <item>FINA - Podružnica Šibenik, OIB 85821130368, Perivoj L. Marune 1,22000 Šibenik</item>
      <item>DALMATINSKI VJETROVI društvo s ograničenom odgovornošću za proizvodnju električne energije, OIB 30245380763,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30245380763</item>
    </izvorni_sadrzaj>
    <derivirana_varijabla naziv="DomainObject.Predmet.SudioniciListNazivOIB_1">
      <item>, OIB 85821130368</item>
      <item>, OIB 30245380763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469</properties:Words>
  <properties:Characters>2568</properties:Characters>
  <properties:Lines>96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