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a46e" w14:paraId="9e9a46e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916174">
        <w:t>154/2018</w:t>
      </w:r>
      <w:r w:rsidR="00946625">
        <w:t>-</w:t>
      </w:r>
      <w:r w:rsidR="006D5CBE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16174">
        <w:t xml:space="preserve">INSPIRATOUR YACHTING </w:t>
      </w:r>
      <w:r w:rsidR="00916174" w:rsidRPr="005D3532">
        <w:t xml:space="preserve">d.o.o., </w:t>
      </w:r>
      <w:r w:rsidR="00916174">
        <w:t>Obrovac</w:t>
      </w:r>
      <w:r w:rsidR="00916174" w:rsidRPr="005D3532">
        <w:t xml:space="preserve">, </w:t>
      </w:r>
      <w:r w:rsidR="00916174">
        <w:t>Petra Zoranića bb</w:t>
      </w:r>
      <w:r w:rsidR="00916174" w:rsidRPr="005D3532">
        <w:t xml:space="preserve">, OIB: </w:t>
      </w:r>
      <w:r w:rsidR="00916174">
        <w:t>94890564789</w:t>
      </w:r>
      <w:r w:rsidR="00CE0D2C">
        <w:t xml:space="preserve">, </w:t>
      </w:r>
      <w:r w:rsidR="00851B3A">
        <w:t>20</w:t>
      </w:r>
      <w:r w:rsidR="00CC5885">
        <w:t xml:space="preserve">. </w:t>
      </w:r>
      <w:r w:rsidR="00916174">
        <w:t>studenog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51B3A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851B3A">
        <w:t>Marica Nekić</w:t>
      </w:r>
      <w:r w:rsidR="00CE0D2C" w:rsidRPr="00851B3A">
        <w:t xml:space="preserve"> iz </w:t>
      </w:r>
      <w:r w:rsidRPr="00851B3A">
        <w:t>Zadra</w:t>
      </w:r>
      <w:r w:rsidR="00CE0D2C" w:rsidRPr="00851B3A">
        <w:t xml:space="preserve">, </w:t>
      </w:r>
      <w:r w:rsidRPr="00851B3A">
        <w:t>Put Gazića 14A</w:t>
      </w:r>
      <w:r w:rsidR="005A29BC" w:rsidRPr="00851B3A">
        <w:t xml:space="preserve">, OIB: </w:t>
      </w:r>
      <w:r w:rsidRPr="00851B3A">
        <w:t>75245904208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916174">
        <w:t xml:space="preserve">INSPIRATOUR YACHTING </w:t>
      </w:r>
      <w:r w:rsidR="00916174" w:rsidRPr="005D3532">
        <w:t xml:space="preserve">d.o.o., </w:t>
      </w:r>
      <w:r w:rsidR="00916174">
        <w:t>Obrovac</w:t>
      </w:r>
      <w:r w:rsidR="00916174" w:rsidRPr="005D3532">
        <w:t xml:space="preserve">, </w:t>
      </w:r>
      <w:r w:rsidR="00916174">
        <w:t>Petra Zoranića bb</w:t>
      </w:r>
      <w:r w:rsidR="00916174" w:rsidRPr="005D3532">
        <w:t xml:space="preserve">, OIB: </w:t>
      </w:r>
      <w:r w:rsidR="00916174">
        <w:t>94890564789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851B3A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E0D2C">
        <w:t xml:space="preserve"> </w:t>
      </w:r>
      <w:r w:rsidR="006D5CBE">
        <w:t>dužn</w:t>
      </w:r>
      <w:r>
        <w:t>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851B3A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16174">
        <w:t xml:space="preserve">INSPIRATOUR YACHTING </w:t>
      </w:r>
      <w:r w:rsidR="00916174" w:rsidRPr="005D3532">
        <w:t xml:space="preserve">d.o.o., </w:t>
      </w:r>
      <w:r w:rsidR="00916174">
        <w:t>Obrovac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6D5CBE" w:rsidP="006D5CBE" w:rsidR="0038536A" w:rsidRPr="003039D7">
      <w:pPr>
        <w:ind w:firstLine="708"/>
        <w:jc w:val="both"/>
      </w:pPr>
      <w:r>
        <w:t>Zastupnik</w:t>
      </w:r>
      <w:r w:rsidR="00EA1FC3">
        <w:t xml:space="preserve"> po zakonu</w:t>
      </w:r>
      <w:r w:rsidR="00F27195" w:rsidRPr="003F2345">
        <w:t xml:space="preserve"> stečajnog dužnika</w:t>
      </w:r>
      <w:r>
        <w:t xml:space="preserve"> nema prebivalište u Republici Hrvatskoj i isti se nije odazvao pozivu suda slijedom čega je trebalo imenovati privremenog stečajnog upravitelja kako bi se utvrdilo da li postoje uvjeti za otvaranje stečajnog postupka odnosno da li </w:t>
      </w:r>
      <w:r w:rsidR="0038536A" w:rsidRPr="003039D7">
        <w:t>stečajni dužnik</w:t>
      </w:r>
      <w:r>
        <w:t xml:space="preserve"> ima</w:t>
      </w:r>
      <w:r w:rsidR="0038536A" w:rsidRPr="003039D7">
        <w:t xml:space="preserve"> imovine </w:t>
      </w:r>
      <w:r w:rsidR="005A29BC">
        <w:t xml:space="preserve">u dovoljnoj vrijednosti da </w:t>
      </w:r>
      <w:r w:rsidR="0038536A" w:rsidRPr="003039D7">
        <w:t>bi se mogli pokriti troškovi postupka i dijelom vjerovnici</w:t>
      </w:r>
      <w:r w:rsidR="005A29BC">
        <w:t>.</w:t>
      </w:r>
      <w:r w:rsidR="009A01A3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A1FC3">
        <w:t>ivremenog stečajnog upravitelja.</w:t>
      </w:r>
    </w:p>
    <w:p w:rsidRDefault="006D5CBE" w:rsidP="006A6847" w:rsidR="006A6847" w:rsidRPr="00EF7C9A">
      <w:pPr>
        <w:ind w:firstLine="708"/>
        <w:jc w:val="both"/>
      </w:pPr>
      <w:r>
        <w:t>Privremeni stečajni</w:t>
      </w:r>
      <w:r w:rsidR="006A6847" w:rsidRPr="00EF7C9A">
        <w:t xml:space="preserve"> upravitelj</w:t>
      </w:r>
      <w:r>
        <w:t xml:space="preserve"> dužan</w:t>
      </w:r>
      <w:r w:rsidR="006A6847" w:rsidRPr="00EF7C9A">
        <w:t xml:space="preserve"> je svoje izvješće dostaviti sudu u roku od </w:t>
      </w:r>
      <w:r w:rsidR="00170940">
        <w:t>30</w:t>
      </w:r>
      <w:r w:rsidR="006A6847"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</w:t>
      </w:r>
      <w:r w:rsidR="00851B3A">
        <w:t>20</w:t>
      </w:r>
      <w:r w:rsidR="00CC5885">
        <w:t xml:space="preserve">. </w:t>
      </w:r>
      <w:r w:rsidR="00916174">
        <w:t>studenog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F8316D" w:rsidP="00F8316D" w:rsidR="0006623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F8316D" w:rsidP="00F8316D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851B3A" w:rsidP="008F03DE" w:rsidR="00851B3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6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916174">
          <w:t>154</w:t>
        </w:r>
        <w:r w:rsidR="00D26084">
          <w:t>/</w:t>
        </w:r>
        <w:r w:rsidR="00916174">
          <w:t>2018</w:t>
        </w:r>
        <w:r w:rsidR="00CC5885">
          <w:t>-</w:t>
        </w:r>
        <w:r w:rsidR="006D5CBE">
          <w:t>9</w:t>
        </w:r>
      </w:p>
      <w:p w:rsidRDefault="00E12FEA" w:rsidP="009C0FF2" w:rsidR="00E12FEA" w:rsidRPr="00EF7C9A">
        <w:pPr>
          <w:jc w:val="right"/>
        </w:pPr>
      </w:p>
      <w:p w:rsidRDefault="00F8316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51B3A"/>
    <w:rsid w:val="00874ECB"/>
    <w:rsid w:val="00881A15"/>
    <w:rsid w:val="00895943"/>
    <w:rsid w:val="008B123A"/>
    <w:rsid w:val="008F03DE"/>
    <w:rsid w:val="008F3AD6"/>
    <w:rsid w:val="008F6C7D"/>
    <w:rsid w:val="00916174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E0D2C"/>
    <w:rsid w:val="00D12CD2"/>
    <w:rsid w:val="00D26084"/>
    <w:rsid w:val="00DF0026"/>
    <w:rsid w:val="00E05B11"/>
    <w:rsid w:val="00E12FEA"/>
    <w:rsid w:val="00E2438C"/>
    <w:rsid w:val="00E26E02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8316D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>
      <item>Erlend Lappegard</item>
    </izvorni_sadrzaj>
    <derivirana_varijabla naziv="DomainObject.Predmet.OstaliListFormated_1">
      <item>Erlend Lappegard</item>
    </derivirana_varijabla>
  </DomainObject.Predmet.OstaliListFormated>
  <DomainObject.Predmet.OstaliListFormatedOIB>
    <izvorni_sadrzaj>
      <item>Erlend Lappegard</item>
    </izvorni_sadrzaj>
    <derivirana_varijabla naziv="DomainObject.Predmet.OstaliListFormatedOIB_1">
      <item>Erlend Lappegard</item>
    </derivirana_varijabla>
  </DomainObject.Predmet.OstaliListFormatedOIB>
  <DomainObject.Predmet.OstaliListFormatedWithAdress>
    <izvorni_sadrzaj>
      <item>Erlend Lappegard</item>
    </izvorni_sadrzaj>
    <derivirana_varijabla naziv="DomainObject.Predmet.OstaliListFormatedWithAdress_1">
      <item>Erlend Lappegard</item>
    </derivirana_varijabla>
  </DomainObject.Predmet.OstaliListFormatedWithAdress>
  <DomainObject.Predmet.OstaliListFormatedWithAdressOIB>
    <izvorni_sadrzaj>
      <item>Erlend Lappegard</item>
    </izvorni_sadrzaj>
    <derivirana_varijabla naziv="DomainObject.Predmet.OstaliListFormatedWithAdressOIB_1">
      <item>Erlend Lappegard</item>
    </derivirana_varijabla>
  </DomainObject.Predmet.OstaliListFormatedWithAdressOIB>
  <DomainObject.Predmet.OstaliListNazivFormated>
    <izvorni_sadrzaj>
      <item>Erlend Lappegard</item>
    </izvorni_sadrzaj>
    <derivirana_varijabla naziv="DomainObject.Predmet.OstaliListNazivFormated_1">
      <item>Erlend Lappegard</item>
    </derivirana_varijabla>
  </DomainObject.Predmet.OstaliListNazivFormated>
  <DomainObject.Predmet.OstaliListNazivFormatedOIB>
    <izvorni_sadrzaj>
      <item>Erlend Lappegard</item>
    </izvorni_sadrzaj>
    <derivirana_varijabla naziv="DomainObject.Predmet.OstaliListNazivFormatedOIB_1">
      <item>Erlend Lappegard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INSPIRATOUR YACHTING društvo s ograničenom odgovornošću za poslovne usluge</item>
      <item>FINA</item>
      <item>Erlend Lappegard</item>
    </izvorni_sadrzaj>
    <derivirana_varijabla naziv="DomainObject.Predmet.SudioniciListNaziv_1">
      <item>INSPIRATOUR YACHTING društvo s ograničenom odgovornošću za poslovne usluge</item>
      <item>FINA</item>
      <item>Erlend Lappegard</item>
    </derivirana_varijabla>
  </DomainObject.Predmet.SudioniciListNaziv>
  <DomainObject.Predmet.SudioniciListAdressOIB>
    <izvorni_sadrzaj>
      <item>INSPIRATOUR YACHTING društvo s ograničenom odgovornošću za poslovne usluge, OIB 94890564789, Petra Zoranića/bb,23450 Obrovac</item>
      <item>FINA, OIB 85821130368</item>
      <item>Erlend Lappegard</item>
    </izvorni_sadrzaj>
    <derivirana_varijabla naziv="DomainObject.Predmet.SudioniciListAdressOIB_1">
      <item>INSPIRATOUR YACHTING društvo s ograničenom odgovornošću za poslovne usluge, OIB 94890564789, Petra Zoranića/bb,23450 Obrovac</item>
      <item>FINA, OIB 85821130368</item>
      <item>Erlend Lappegard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94890564789</item>
      <item>, OIB 85821130368</item>
      <item>, OIB null</item>
    </izvorni_sadrzaj>
    <derivirana_varijabla naziv="DomainObject.Predmet.SudioniciListNazivOIB_1">
      <item>, OIB 94890564789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St-154/2018-8</izvorni_sadrzaj>
    <derivirana_varijabla naziv="DomainObject.PredzadnjaOdlukaIzPredmeta.Oznaka_1">St-154/2018-8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1809</properties:Characters>
  <properties:Lines>62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2018-11-19T12:46:00Z</dcterms:created>
  <dc:creator>Ardena Bajlo</dc:creator>
  <cp:lastModifiedBy>Ante Rubelj</cp:lastModifiedBy>
  <cp:lastPrinted>2016-12-16T08:42:00Z</cp:lastPrinted>
  <dcterms:modified xmlns:xsi="http://www.w3.org/2001/XMLSchema-instance" xsi:type="dcterms:W3CDTF">2018-11-21T14:14:00Z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St-154-18-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