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63e1" w14:paraId="1eb63e1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105</w:t>
      </w:r>
      <w:r w:rsidR="00CE2DA1">
        <w:t>3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155BD6" w:rsidRPr="00155BD6">
        <w:rPr>
          <w:b/>
        </w:rPr>
        <w:t>BRAVISSIMO FORMA d.o.o., Zaharova 3/1, Zagreb, MBS: 080876120, OIB: 33127829021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310330" w:rsidR="00310330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155BD6" w:rsidRPr="00155BD6">
        <w:t>BRAVISSIMO FORMA d.o.o., Zaharova 3/1, Zagreb, MBS: 080876120, OIB: 33127829021</w:t>
      </w:r>
      <w:r w:rsidR="00204EAF" w:rsidRPr="00E658BE">
        <w:t xml:space="preserve">. </w:t>
      </w:r>
    </w:p>
    <w:p w:rsidRDefault="00310330" w:rsidP="00310330" w:rsidR="00310330">
      <w:pPr>
        <w:pStyle w:val="Odlomakpopisa"/>
        <w:ind w:left="1500"/>
        <w:jc w:val="both"/>
      </w:pPr>
    </w:p>
    <w:p w:rsidRDefault="008C4A50" w:rsidP="00310330" w:rsidR="00310330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310330">
        <w:t>Zdenko Krstić, Osijek, Županijska 2, OIB: 13827089798.</w:t>
      </w:r>
    </w:p>
    <w:p w:rsidRDefault="008C4A50" w:rsidP="00310330" w:rsidR="008C4A50" w:rsidRPr="00E658BE">
      <w:pPr>
        <w:pStyle w:val="Odlomakpopisa"/>
        <w:ind w:left="851"/>
        <w:jc w:val="both"/>
      </w:pPr>
    </w:p>
    <w:p w:rsidRDefault="008C4A50" w:rsidP="00155BD6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155BD6" w:rsidRPr="00155BD6">
        <w:rPr>
          <w:bCs/>
        </w:rPr>
        <w:t>BRAVISSIMO FORMA d.o.o., Zaharova 3/1, Zagreb, MBS: 080876120, OIB: 33127829021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446FD2">
        <w:t>2</w:t>
      </w:r>
      <w:r w:rsidR="00155BD6">
        <w:t>5</w:t>
      </w:r>
      <w:r w:rsidR="00AF376F">
        <w:t>. siječnja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5F606B" w:rsidRPr="005F606B">
        <w:t>BRAVISSIMO FORMA d.o.o., Zaharova 3/1, Zagreb, MBS: 080876120, OIB: 33127829021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105</w:t>
      </w:r>
      <w:r w:rsidR="005F606B">
        <w:t>3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sk.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A29" w:rsidP="00FD0D3C" w:rsidR="00CB3A29">
      <w:r>
        <w:separator/>
      </w:r>
    </w:p>
  </w:endnote>
  <w:endnote w:id="0" w:type="continuationSeparator">
    <w:p w:rsidRDefault="00CB3A29" w:rsidP="00FD0D3C" w:rsidR="00CB3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A29" w:rsidP="00FD0D3C" w:rsidR="00CB3A29">
      <w:r>
        <w:separator/>
      </w:r>
    </w:p>
  </w:footnote>
  <w:footnote w:id="0" w:type="continuationSeparator">
    <w:p w:rsidRDefault="00CB3A29" w:rsidP="00FD0D3C" w:rsidR="00CB3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A2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136521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500FF8">
      <w:t>5</w:t>
    </w:r>
    <w:r w:rsidR="00CE2DA1">
      <w:t>3</w:t>
    </w:r>
    <w:r w:rsidR="00C01129" w:rsidRPr="001710FA">
      <w:t>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05CFE"/>
    <w:rsid w:val="00134B5A"/>
    <w:rsid w:val="00136521"/>
    <w:rsid w:val="00155BD6"/>
    <w:rsid w:val="001643FC"/>
    <w:rsid w:val="00171061"/>
    <w:rsid w:val="001710FA"/>
    <w:rsid w:val="00180465"/>
    <w:rsid w:val="00204EAF"/>
    <w:rsid w:val="00215DA9"/>
    <w:rsid w:val="002342CC"/>
    <w:rsid w:val="0023770D"/>
    <w:rsid w:val="0024241D"/>
    <w:rsid w:val="00277679"/>
    <w:rsid w:val="00310330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0FF8"/>
    <w:rsid w:val="005064EA"/>
    <w:rsid w:val="00520DFA"/>
    <w:rsid w:val="00534927"/>
    <w:rsid w:val="005420F0"/>
    <w:rsid w:val="00550286"/>
    <w:rsid w:val="00554F01"/>
    <w:rsid w:val="00566CDF"/>
    <w:rsid w:val="00581BA4"/>
    <w:rsid w:val="00595ED5"/>
    <w:rsid w:val="005B021C"/>
    <w:rsid w:val="005F606B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417BA"/>
    <w:rsid w:val="00B430EE"/>
    <w:rsid w:val="00B46738"/>
    <w:rsid w:val="00BA73BF"/>
    <w:rsid w:val="00BC3E82"/>
    <w:rsid w:val="00BD2CFA"/>
    <w:rsid w:val="00C01129"/>
    <w:rsid w:val="00C02BA6"/>
    <w:rsid w:val="00C1066C"/>
    <w:rsid w:val="00C163C5"/>
    <w:rsid w:val="00C16ED2"/>
    <w:rsid w:val="00C2455F"/>
    <w:rsid w:val="00C36B8C"/>
    <w:rsid w:val="00C76909"/>
    <w:rsid w:val="00CA7DA3"/>
    <w:rsid w:val="00CB3A29"/>
    <w:rsid w:val="00CD017A"/>
    <w:rsid w:val="00CD3B3C"/>
    <w:rsid w:val="00CE2DA1"/>
    <w:rsid w:val="00CF2F58"/>
    <w:rsid w:val="00D228E2"/>
    <w:rsid w:val="00D25184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E665E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65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6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365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6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8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St-1053/2016</izvorni_sadrzaj>
    <derivirana_varijabla naziv="DomainObject.Predmet.OznakaBroj_1">St-1053/2016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BRAVISSIMO FORMA d.o.o.</izvorni_sadrzaj>
    <derivirana_varijabla naziv="DomainObject.Predmet.ProtustrankaFormated_1">  BRAVISSIMO FORMA d.o.o.</derivirana_varijabla>
  </DomainObject.Predmet.ProtustrankaFormated>
  <DomainObject.Predmet.ProtustrankaFormatedOIB>
    <izvorni_sadrzaj>  BRAVISSIMO FORMA d.o.o., OIB 33127829021</izvorni_sadrzaj>
    <derivirana_varijabla naziv="DomainObject.Predmet.ProtustrankaFormatedOIB_1">  BRAVISSIMO FORMA d.o.o., OIB 33127829021</derivirana_varijabla>
  </DomainObject.Predmet.ProtustrankaFormatedOIB>
  <DomainObject.Predmet.ProtustrankaFormatedWithAdress>
    <izvorni_sadrzaj> BRAVISSIMO FORMA d.o.o., Zaharova 3/1, 10000 Zagreb</izvorni_sadrzaj>
    <derivirana_varijabla naziv="DomainObject.Predmet.ProtustrankaFormatedWithAdress_1"> BRAVISSIMO FORMA d.o.o., Zaharova 3/1, 10000 Zagreb</derivirana_varijabla>
  </DomainObject.Predmet.ProtustrankaFormatedWithAdress>
  <DomainObject.Predmet.ProtustrankaFormatedWithAdressOIB>
    <izvorni_sadrzaj> BRAVISSIMO FORMA d.o.o., OIB 33127829021, Zaharova 3/1, 10000 Zagreb</izvorni_sadrzaj>
    <derivirana_varijabla naziv="DomainObject.Predmet.ProtustrankaFormatedWithAdressOIB_1"> BRAVISSIMO FORMA d.o.o., OIB 33127829021, Zaharova 3/1, 10000 Zagreb</derivirana_varijabla>
  </DomainObject.Predmet.ProtustrankaFormatedWithAdressOIB>
  <DomainObject.Predmet.ProtustrankaWithAdress>
    <izvorni_sadrzaj>BRAVISSIMO FORMA d.o.o. Zaharova 3/1, 10000 Zagreb</izvorni_sadrzaj>
    <derivirana_varijabla naziv="DomainObject.Predmet.ProtustrankaWithAdress_1">BRAVISSIMO FORMA d.o.o. Zaharova 3/1, 10000 Zagreb</derivirana_varijabla>
  </DomainObject.Predmet.ProtustrankaWithAdress>
  <DomainObject.Predmet.ProtustrankaWithAdressOIB>
    <izvorni_sadrzaj>BRAVISSIMO FORMA d.o.o., OIB 33127829021, Zaharova 3/1, 10000 Zagreb</izvorni_sadrzaj>
    <derivirana_varijabla naziv="DomainObject.Predmet.ProtustrankaWithAdressOIB_1">BRAVISSIMO FORMA d.o.o., OIB 33127829021, Zaharova 3/1, 10000 Zagreb</derivirana_varijabla>
  </DomainObject.Predmet.ProtustrankaWithAdressOIB>
  <DomainObject.Predmet.ProtustrankaNazivFormated>
    <izvorni_sadrzaj>BRAVISSIMO FORMA d.o.o.</izvorni_sadrzaj>
    <derivirana_varijabla naziv="DomainObject.Predmet.ProtustrankaNazivFormated_1">BRAVISSIMO FORMA d.o.o.</derivirana_varijabla>
  </DomainObject.Predmet.ProtustrankaNazivFormated>
  <DomainObject.Predmet.ProtustrankaNazivFormatedOIB>
    <izvorni_sadrzaj>BRAVISSIMO FORMA d.o.o., OIB 33127829021</izvorni_sadrzaj>
    <derivirana_varijabla naziv="DomainObject.Predmet.ProtustrankaNazivFormatedOIB_1">BRAVISSIMO FORMA d.o.o., OIB 33127829021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BRAVISSIMO FORMA d.o.o.</item>
    </izvorni_sadrzaj>
    <derivirana_varijabla naziv="DomainObject.Predmet.ProtuStrankaListFormated_1">
      <item>BRAVISSIMO FORMA d.o.o.</item>
    </derivirana_varijabla>
  </DomainObject.Predmet.ProtuStrankaListFormated>
  <DomainObject.Predmet.ProtuStrankaListFormatedOIB>
    <izvorni_sadrzaj>
      <item>BRAVISSIMO FORMA d.o.o., OIB 33127829021</item>
    </izvorni_sadrzaj>
    <derivirana_varijabla naziv="DomainObject.Predmet.ProtuStrankaListFormatedOIB_1">
      <item>BRAVISSIMO FORMA d.o.o., OIB 33127829021</item>
    </derivirana_varijabla>
  </DomainObject.Predmet.ProtuStrankaListFormatedOIB>
  <DomainObject.Predmet.ProtuStrankaListFormatedWithAdress>
    <izvorni_sadrzaj>
      <item>BRAVISSIMO FORMA d.o.o., Zaharova 3/1, 10000 Zagreb</item>
    </izvorni_sadrzaj>
    <derivirana_varijabla naziv="DomainObject.Predmet.ProtuStrankaListFormatedWithAdress_1">
      <item>BRAVISSIMO FORMA d.o.o., Zaharova 3/1, 10000 Zagreb</item>
    </derivirana_varijabla>
  </DomainObject.Predmet.ProtuStrankaListFormatedWithAdress>
  <DomainObject.Predmet.ProtuStrankaListFormatedWithAdressOIB>
    <izvorni_sadrzaj>
      <item>BRAVISSIMO FORMA d.o.o., OIB 33127829021, Zaharova 3/1, 10000 Zagreb</item>
    </izvorni_sadrzaj>
    <derivirana_varijabla naziv="DomainObject.Predmet.ProtuStrankaListFormatedWithAdressOIB_1">
      <item>BRAVISSIMO FORMA d.o.o., OIB 33127829021, Zaharova 3/1, 10000 Zagreb</item>
    </derivirana_varijabla>
  </DomainObject.Predmet.ProtuStrankaListFormatedWithAdressOIB>
  <DomainObject.Predmet.ProtuStrankaListNazivFormated>
    <izvorni_sadrzaj>
      <item>BRAVISSIMO FORMA d.o.o.</item>
    </izvorni_sadrzaj>
    <derivirana_varijabla naziv="DomainObject.Predmet.ProtuStrankaListNazivFormated_1">
      <item>BRAVISSIMO FORMA d.o.o.</item>
    </derivirana_varijabla>
  </DomainObject.Predmet.ProtuStrankaListNazivFormated>
  <DomainObject.Predmet.ProtuStrankaListNazivFormatedOIB>
    <izvorni_sadrzaj>
      <item>BRAVISSIMO FORMA d.o.o., OIB 33127829021</item>
    </izvorni_sadrzaj>
    <derivirana_varijabla naziv="DomainObject.Predmet.ProtuStrankaListNazivFormatedOIB_1">
      <item>BRAVISSIMO FORMA d.o.o., OIB 33127829021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BRAVISSIMO FORMA d.o.o.</izvorni_sadrzaj>
    <derivirana_varijabla naziv="DomainObject.Predmet.ProtustrankaIDrugi_1">BRAVISSIMO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BRAVISSIMO FORMA d.o.o., OIB 33127829021, Zaharova 3/1, 10000 Zagreb</izvorni_sadrzaj>
    <derivirana_varijabla naziv="DomainObject.Predmet.ProtustrankaIDrugiAdressOIB_1">BRAVISSIMO FORMA d.o.o., OIB 33127829021, Zaharova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BRAVISSIMO FORMA d.o.o.</item>
      <item>FINA Regionalni centar Zagreb</item>
    </izvorni_sadrzaj>
    <derivirana_varijabla naziv="DomainObject.Predmet.SudioniciListNaziv_1">
      <item>BRAVISSIMO FORMA d.o.o.</item>
      <item>FINA Regionalni centar Zagreb</item>
    </derivirana_varijabla>
  </DomainObject.Predmet.SudioniciListNaziv>
  <DomainObject.Predmet.SudioniciListAdressOIB>
    <izvorni_sadrzaj>
      <item>BRAVISSIMO FORMA d.o.o., OIB 33127829021, Zaharova 3/1,10000 Zagreb</item>
      <item>FINA Regionalni centar Zagreb, OIB 85821130368, Trg svibanjskih žrtava 1995. br. 1,10000 Zagreb</item>
    </izvorni_sadrzaj>
    <derivirana_varijabla naziv="DomainObject.Predmet.SudioniciListAdressOIB_1">
      <item>BRAVISSIMO FORMA d.o.o., OIB 33127829021, Zaharova 3/1,10000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33127829021</item>
      <item>, OIB 85821130368</item>
    </izvorni_sadrzaj>
    <derivirana_varijabla naziv="DomainObject.Predmet.SudioniciListNazivOIB_1">
      <item>, OIB 33127829021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20A85-E387-4254-B7E9-180B88B50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2872</properties:Characters>
  <properties:Lines>93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2016-07-12T08:46:00Z</cp:lastPrinted>
  <dcterms:modified xmlns:xsi="http://www.w3.org/2001/XMLSchema-instance" xsi:type="dcterms:W3CDTF">2016-07-14T07:04:00Z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