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4a41" w14:paraId="9144a4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897166">
        <w:t>6462</w:t>
      </w:r>
      <w:r>
        <w:t>/2015</w:t>
      </w:r>
      <w:r w:rsidR="00387F92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897166" w:rsidRPr="00897166">
        <w:t>CREPIDO d.o.o., Slavenskog 1, Zagreb, OIB: 27020661285</w:t>
      </w:r>
      <w:r>
        <w:t xml:space="preserve">, dana      </w:t>
      </w:r>
      <w:r w:rsidR="00897166">
        <w:t>09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897166" w:rsidRPr="00897166">
        <w:t>CREPIDO d.o.o., Slavenskog 1, Zagreb, OIB: 27020661285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897166">
        <w:t>09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980443">
        <w:t xml:space="preserve"> MARIJAN DRLJANOVČAN, Antuna Mihanovića 131, Miholjanec, OIB:</w:t>
      </w:r>
      <w:r w:rsidR="00980443" w:rsidRPr="00170B12">
        <w:t>49708160625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>Zaključuje se</w:t>
      </w:r>
      <w:r w:rsidR="00897166">
        <w:t xml:space="preserve"> stečajni postupak nad dužnikom </w:t>
      </w:r>
      <w:r w:rsidR="00897166" w:rsidRPr="00897166">
        <w:t>CREPIDO d.o.o., Slavenskog 1, Zagreb, OIB: 27020661285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897166">
        <w:t xml:space="preserve"> 09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387F92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387F92" w:rsidP="00387F92" w:rsidR="001B22F8">
      <w:pPr>
        <w:pStyle w:val="Bezproreda"/>
      </w:pPr>
      <w:r>
        <w:t xml:space="preserve"> </w:t>
      </w:r>
    </w:p>
    <w:p w:rsidRDefault="00387F92" w:rsidP="00387F92" w:rsidR="00387F92">
      <w:pPr>
        <w:pStyle w:val="Bezproreda"/>
        <w:jc w:val="right"/>
      </w:pPr>
      <w:r>
        <w:t>Za točnost otpravka-ovlašteni službenik:</w:t>
      </w:r>
    </w:p>
    <w:p w:rsidRDefault="00387F92" w:rsidP="00387F92" w:rsidR="00387F92">
      <w:pPr>
        <w:pStyle w:val="Bezproreda"/>
        <w:jc w:val="right"/>
      </w:pPr>
      <w:r>
        <w:t xml:space="preserve">Tanja Štraubert </w:t>
      </w:r>
    </w:p>
    <w:sectPr w:rsidSect="00EF1FD3" w:rsidR="00387F9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362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897166" w:rsidRPr="00897166">
          <w:t>6462/2015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87F92"/>
    <w:rsid w:val="003A3366"/>
    <w:rsid w:val="004E266D"/>
    <w:rsid w:val="005D6589"/>
    <w:rsid w:val="0061306A"/>
    <w:rsid w:val="00677951"/>
    <w:rsid w:val="00897166"/>
    <w:rsid w:val="00980443"/>
    <w:rsid w:val="00AA7B27"/>
    <w:rsid w:val="00AE11D4"/>
    <w:rsid w:val="00BA2A5A"/>
    <w:rsid w:val="00BC1874"/>
    <w:rsid w:val="00C136F3"/>
    <w:rsid w:val="00D512CB"/>
    <w:rsid w:val="00DC0AA2"/>
    <w:rsid w:val="00DE059B"/>
    <w:rsid w:val="00DF1FFF"/>
    <w:rsid w:val="00E75E0F"/>
    <w:rsid w:val="00E84179"/>
    <w:rsid w:val="00EC4E35"/>
    <w:rsid w:val="00EC58B8"/>
    <w:rsid w:val="00ED7362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87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87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6462</izvorni_sadrzaj>
    <derivirana_varijabla naziv="DomainObject.Predmet.Broj_1">6462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St-6462/2015</izvorni_sadrzaj>
    <derivirana_varijabla naziv="DomainObject.Predmet.OznakaBroj_1">St-6462/2015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CREPIDO d.o.o. zastupanog po punomoćniku Branimir Rajič</izvorni_sadrzaj>
    <derivirana_varijabla naziv="DomainObject.Predmet.ProtustrankaFormated_1">  CREPIDO d.o.o. zastupanog po punomoćniku Branimir Rajič</derivirana_varijabla>
  </DomainObject.Predmet.ProtustrankaFormated>
  <DomainObject.Predmet.ProtustrankaFormatedOIB>
    <izvorni_sadrzaj>  CREPIDO d.o.o., OIB 27020661285 zastupanog po punomoćniku Branimir Rajič</izvorni_sadrzaj>
    <derivirana_varijabla naziv="DomainObject.Predmet.ProtustrankaFormatedOIB_1">  CREPIDO d.o.o., OIB 27020661285 zastupanog po punomoćniku Branimir Rajič</derivirana_varijabla>
  </DomainObject.Predmet.ProtustrankaFormatedOIB>
  <DomainObject.Predmet.ProtustrankaFormatedWithAdress>
    <izvorni_sadrzaj> CREPIDO d.o.o., Slavenskog 1, 10000 Zagreb zastupanog po punomoćniku Branimir Rajič</izvorni_sadrzaj>
    <derivirana_varijabla naziv="DomainObject.Predmet.ProtustrankaFormatedWithAdress_1"> CREPIDO d.o.o., Slavenskog 1, 10000 Zagreb zastupanog po punomoćniku Branimir Rajič</derivirana_varijabla>
  </DomainObject.Predmet.ProtustrankaFormatedWithAdress>
  <DomainObject.Predmet.ProtustrankaFormatedWithAdressOIB>
    <izvorni_sadrzaj> CREPIDO d.o.o., OIB 27020661285, Slavenskog 1, 10000 Zagreb zastupanog po punomoćniku Branimir Rajič</izvorni_sadrzaj>
    <derivirana_varijabla naziv="DomainObject.Predmet.ProtustrankaFormatedWithAdressOIB_1"> CREPIDO d.o.o., OIB 27020661285, Slavenskog 1, 10000 Zagreb zastupanog po punomoćniku Branimir Rajič</derivirana_varijabla>
  </DomainObject.Predmet.ProtustrankaFormatedWithAdressOIB>
  <DomainObject.Predmet.ProtustrankaWithAdress>
    <izvorni_sadrzaj>CREPIDO d.o.o. Slavenskog 1, 10000 Zagreb</izvorni_sadrzaj>
    <derivirana_varijabla naziv="DomainObject.Predmet.ProtustrankaWithAdress_1">CREPIDO d.o.o. Slavenskog 1, 10000 Zagreb</derivirana_varijabla>
  </DomainObject.Predmet.ProtustrankaWithAdress>
  <DomainObject.Predmet.ProtustrankaWithAdressOIB>
    <izvorni_sadrzaj>CREPIDO d.o.o., OIB 27020661285, Slavenskog 1, 10000 Zagreb</izvorni_sadrzaj>
    <derivirana_varijabla naziv="DomainObject.Predmet.ProtustrankaWithAdressOIB_1">CREPIDO d.o.o., OIB 27020661285, Slavenskog 1, 10000 Zagreb</derivirana_varijabla>
  </DomainObject.Predmet.ProtustrankaWithAdressOIB>
  <DomainObject.Predmet.ProtustrankaNazivFormated>
    <izvorni_sadrzaj>CREPIDO d.o.o.</izvorni_sadrzaj>
    <derivirana_varijabla naziv="DomainObject.Predmet.ProtustrankaNazivFormated_1">CREPIDO d.o.o.</derivirana_varijabla>
  </DomainObject.Predmet.ProtustrankaNazivFormated>
  <DomainObject.Predmet.ProtustrankaNazivFormatedOIB>
    <izvorni_sadrzaj>CREPIDO d.o.o., OIB 27020661285</izvorni_sadrzaj>
    <derivirana_varijabla naziv="DomainObject.Predmet.ProtustrankaNazivFormatedOIB_1">CREPIDO d.o.o., OIB 27020661285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CREPIDO d.o.o. zastupanog po punomoćniku Branimir Rajič</item>
    </izvorni_sadrzaj>
    <derivirana_varijabla naziv="DomainObject.Predmet.ProtuStrankaListFormated_1">
      <item>CREPIDO d.o.o. zastupanog po punomoćniku Branimir Rajič</item>
    </derivirana_varijabla>
  </DomainObject.Predmet.ProtuStrankaListFormated>
  <DomainObject.Predmet.ProtuStrankaListFormatedOIB>
    <izvorni_sadrzaj>
      <item>CREPIDO d.o.o., OIB 27020661285 zastupanog po punomoćniku Branimir Rajič</item>
    </izvorni_sadrzaj>
    <derivirana_varijabla naziv="DomainObject.Predmet.ProtuStrankaListFormatedOIB_1">
      <item>CREPIDO d.o.o., OIB 27020661285 zastupanog po punomoćniku Branimir Rajič</item>
    </derivirana_varijabla>
  </DomainObject.Predmet.ProtuStrankaListFormatedOIB>
  <DomainObject.Predmet.ProtuStrankaListFormatedWithAdress>
    <izvorni_sadrzaj>
      <item>CREPIDO d.o.o., Slavenskog 1, 10000 Zagreb zastupanog po punomoćniku Branimir Rajič</item>
    </izvorni_sadrzaj>
    <derivirana_varijabla naziv="DomainObject.Predmet.ProtuStrankaListFormatedWithAdress_1">
      <item>CREPIDO d.o.o., Slavenskog 1, 10000 Zagreb zastupanog po punomoćniku Branimir Rajič</item>
    </derivirana_varijabla>
  </DomainObject.Predmet.ProtuStrankaListFormatedWithAdress>
  <DomainObject.Predmet.ProtuStrankaListFormatedWithAdressOIB>
    <izvorni_sadrzaj>
      <item>CREPIDO d.o.o., OIB 27020661285, Slavenskog 1, 10000 Zagreb zastupanog po punomoćniku Branimir Rajič</item>
    </izvorni_sadrzaj>
    <derivirana_varijabla naziv="DomainObject.Predmet.ProtuStrankaListFormatedWithAdressOIB_1">
      <item>CREPIDO d.o.o., OIB 27020661285, Slavenskog 1, 10000 Zagreb zastupanog po punomoćniku Branimir Rajič</item>
    </derivirana_varijabla>
  </DomainObject.Predmet.ProtuStrankaListFormatedWithAdressOIB>
  <DomainObject.Predmet.ProtuStrankaListNazivFormated>
    <izvorni_sadrzaj>
      <item>CREPIDO d.o.o.</item>
    </izvorni_sadrzaj>
    <derivirana_varijabla naziv="DomainObject.Predmet.ProtuStrankaListNazivFormated_1">
      <item>CREPIDO d.o.o.</item>
    </derivirana_varijabla>
  </DomainObject.Predmet.ProtuStrankaListNazivFormated>
  <DomainObject.Predmet.ProtuStrankaListNazivFormatedOIB>
    <izvorni_sadrzaj>
      <item>CREPIDO d.o.o., OIB 27020661285</item>
    </izvorni_sadrzaj>
    <derivirana_varijabla naziv="DomainObject.Predmet.ProtuStrankaListNazivFormatedOIB_1">
      <item>CREPIDO d.o.o., OIB 27020661285</item>
    </derivirana_varijabla>
  </DomainObject.Predmet.ProtuStrankaListNazivFormatedOIB>
  <DomainObject.Predmet.OstaliListFormated>
    <izvorni_sadrzaj>
      <item>Marijan Drljanovčan</item>
      <item>Branimir Rajič punomoćnik sudionika u postupku CREPIDO d.o.o.</item>
    </izvorni_sadrzaj>
    <derivirana_varijabla naziv="DomainObject.Predmet.OstaliListFormated_1">
      <item>Marijan Drljanovčan</item>
      <item>Branimir Rajič punomoćnik sudionika u postupku CREPIDO d.o.o.</item>
    </derivirana_varijabla>
  </DomainObject.Predmet.OstaliListFormated>
  <DomainObject.Predmet.OstaliListFormatedOIB>
    <izvorni_sadrzaj>
      <item>Marijan Drljanovčan, OIB 49708160625</item>
      <item>Branimir Rajič, OIB 04190906926 punomoćnik sudionika u postupku CREPIDO d.o.o.</item>
    </izvorni_sadrzaj>
    <derivirana_varijabla naziv="DomainObject.Predmet.OstaliListFormatedOIB_1">
      <item>Marijan Drljanovčan, OIB 49708160625</item>
      <item>Branimir Rajič, OIB 04190906926 punomoćnik sudionika u postupku CREPIDO d.o.o.</item>
    </derivirana_varijabla>
  </DomainObject.Predmet.OstaliListFormatedOIB>
  <DomainObject.Predmet.OstaliListFormatedWithAdress>
    <izvorni_sadrzaj>
      <item>Marijan Drljanovčan, Antuna Mihanovića 131, 48350 Miholjanec</item>
      <item>Branimir Rajič, Josipa Gigla 9, 10000 Zagreb punomoćnik sudionika u postupku CREPIDO d.o.o.</item>
    </izvorni_sadrzaj>
    <derivirana_varijabla naziv="DomainObject.Predmet.OstaliListFormatedWithAdress_1">
      <item>Marijan Drljanovčan, Antuna Mihanovića 131, 48350 Miholjanec</item>
      <item>Branimir Rajič, Josipa Gigla 9, 10000 Zagreb punomoćnik sudionika u postupku CREPIDO d.o.o.</item>
    </derivirana_varijabla>
  </DomainObject.Predmet.OstaliListFormatedWithAdress>
  <DomainObject.Predmet.OstaliListFormatedWithAdressOIB>
    <izvorni_sadrzaj>
      <item>Marijan Drljanovčan, OIB 49708160625, Antuna Mihanovića 131, 48350 Miholjanec</item>
      <item>Branimir Rajič, OIB 04190906926, Josipa Gigla 9, 10000 Zagreb punomoćnik sudionika u postupku CREPIDO d.o.o.</item>
    </izvorni_sadrzaj>
    <derivirana_varijabla naziv="DomainObject.Predmet.OstaliListFormatedWithAdressOIB_1">
      <item>Marijan Drljanovčan, OIB 49708160625, Antuna Mihanovića 131, 48350 Miholjanec</item>
      <item>Branimir Rajič, OIB 04190906926, Josipa Gigla 9, 10000 Zagreb punomoćnik sudionika u postupku CREPIDO d.o.o.</item>
    </derivirana_varijabla>
  </DomainObject.Predmet.OstaliListFormatedWithAdressOIB>
  <DomainObject.Predmet.OstaliListNazivFormated>
    <izvorni_sadrzaj>
      <item>Marijan Drljanovčan</item>
      <item>Branimir Rajič</item>
    </izvorni_sadrzaj>
    <derivirana_varijabla naziv="DomainObject.Predmet.OstaliListNazivFormated_1">
      <item>Marijan Drljanovčan</item>
      <item>Branimir Rajič</item>
    </derivirana_varijabla>
  </DomainObject.Predmet.OstaliListNazivFormated>
  <DomainObject.Predmet.OstaliListNazivFormatedOIB>
    <izvorni_sadrzaj>
      <item>Marijan Drljanovčan, OIB 49708160625</item>
      <item>Branimir Rajič, OIB 04190906926</item>
    </izvorni_sadrzaj>
    <derivirana_varijabla naziv="DomainObject.Predmet.OstaliListNazivFormatedOIB_1">
      <item>Marijan Drljanovčan, OIB 49708160625</item>
      <item>Branimir Rajič, OIB 04190906926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CREPIDO d.o.o.</izvorni_sadrzaj>
    <derivirana_varijabla naziv="DomainObject.Predmet.ProtustrankaIDrugi_1">CREPIDO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CREPIDO d.o.o., OIB 27020661285, Slavenskog 1, 10000 Zagreb</izvorni_sadrzaj>
    <derivirana_varijabla naziv="DomainObject.Predmet.ProtustrankaIDrugiAdressOIB_1">CREPIDO d.o.o., OIB 27020661285,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CREPIDO d.o.o.</item>
      <item>Marijan Drljanovčan</item>
      <item>Branimir Rajič</item>
    </izvorni_sadrzaj>
    <derivirana_varijabla naziv="DomainObject.Predmet.SudioniciListNaziv_1">
      <item>FINA Regionalni centar Zagreb</item>
      <item>CREPIDO d.o.o.</item>
      <item>Marijan Drljanovčan</item>
      <item>Branimir Rajič</item>
    </derivirana_varijabla>
  </DomainObject.Predmet.SudioniciListNaziv>
  <DomainObject.Predmet.SudioniciListAdressOIB>
    <izvorni_sadrzaj>
      <item>FINA Regionalni centar Zagreb, OIB 85821130368, Trg svibanjskih žrtava 1995. 1,10000 Zagreb</item>
      <item>CREPIDO d.o.o., OIB 27020661285, Slavenskog 1,10000 Zagreb</item>
      <item>Marijan Drljanovčan, OIB 49708160625, Antuna Mihanovića 131,48350 Miholjanec</item>
      <item>Branimir Rajič, OIB 04190906926, Josipa Gigla 9,10000 Zagreb</item>
    </izvorni_sadrzaj>
    <derivirana_varijabla naziv="DomainObject.Predmet.SudioniciListAdressOIB_1">
      <item>FINA Regionalni centar Zagreb, OIB 85821130368, Trg svibanjskih žrtava 1995. 1,10000 Zagreb</item>
      <item>CREPIDO d.o.o., OIB 27020661285, Slavenskog 1,10000 Zagreb</item>
      <item>Marijan Drljanovčan, OIB 49708160625, Antuna Mihanovića 131,48350 Miholjanec</item>
      <item>Branimir Rajič, OIB 04190906926, Josipa Gigla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27020661285</item>
      <item>, OIB 49708160625</item>
      <item>, OIB 04190906926</item>
    </izvorni_sadrzaj>
    <derivirana_varijabla naziv="DomainObject.Predmet.SudioniciListNazivOIB_1">
      <item>, OIB 85821130368</item>
      <item>, OIB 27020661285</item>
      <item>, OIB 49708160625</item>
      <item>, OIB 04190906926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1980</properties:Characters>
  <properties:Lines>71</properties:Lines>
  <properties:Paragraphs>26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2016-05-09T09:44:00Z</dcterms:created>
  <dc:creator>Sandra Rotar Vogrin</dc:creator>
  <cp:lastModifiedBy>Tanja Štraubert</cp:lastModifiedBy>
  <cp:lastPrinted>2016-05-09T12:20:00Z</cp:lastPrinted>
  <dcterms:modified xmlns:xsi="http://www.w3.org/2001/XMLSchema-instance" xsi:type="dcterms:W3CDTF">2016-05-09T12:20:00Z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