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0258" w14:paraId="6a2025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5E3F98">
        <w:t>1400</w:t>
      </w:r>
      <w:r w:rsidR="00AA5D4D" w:rsidRPr="00AA5D4D">
        <w:t>/16-1</w:t>
      </w:r>
      <w:r w:rsidR="005E3F98">
        <w:t>0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746B8" w:rsidRPr="006B737C">
        <w:t xml:space="preserve">Trgovački sud u Osijeku, po sucu mr. sc. Tihomiru Kovačeviću, kao stečajnom sucu, povodom prijedloga </w:t>
      </w:r>
      <w:r w:rsidR="00B746B8">
        <w:t xml:space="preserve">Republike Hrvatske, </w:t>
      </w:r>
      <w:r w:rsidR="00AA5D4D" w:rsidRPr="00AA5D4D">
        <w:t xml:space="preserve">Ministarstva financija, OIB 52634238587 zastupane po ŽDO u Osijeku za otvaranje stečajnog postupka nad dužnikom </w:t>
      </w:r>
      <w:r w:rsidR="00D167F8">
        <w:t>DEVAS MEDIA</w:t>
      </w:r>
      <w:r w:rsidR="00AA5D4D" w:rsidRPr="00AA5D4D">
        <w:t xml:space="preserve"> d.o.o. za </w:t>
      </w:r>
      <w:r w:rsidR="00D167F8">
        <w:t>marketing</w:t>
      </w:r>
      <w:r w:rsidR="00AA5D4D" w:rsidRPr="00AA5D4D">
        <w:t xml:space="preserve"> i usluge, </w:t>
      </w:r>
      <w:r w:rsidR="00D167F8">
        <w:t>Beli Manastir, Sunčana 21</w:t>
      </w:r>
      <w:r w:rsidR="00AA5D4D" w:rsidRPr="00AA5D4D">
        <w:t>, MBS 030</w:t>
      </w:r>
      <w:r w:rsidR="00D167F8">
        <w:t>089877</w:t>
      </w:r>
      <w:r w:rsidR="00AA5D4D" w:rsidRPr="00AA5D4D">
        <w:t xml:space="preserve">, OIB </w:t>
      </w:r>
      <w:r w:rsidR="001F6EF8">
        <w:t>74219666779</w:t>
      </w:r>
      <w:r w:rsidR="00B746B8" w:rsidRPr="0041082E">
        <w:t xml:space="preserve">, dana </w:t>
      </w:r>
      <w:r w:rsidR="00B746B8">
        <w:t>6</w:t>
      </w:r>
      <w:r w:rsidR="00B746B8" w:rsidRPr="0041082E">
        <w:t xml:space="preserve">. </w:t>
      </w:r>
      <w:r w:rsidR="00B746B8">
        <w:t>veljače</w:t>
      </w:r>
      <w:r w:rsidR="00B746B8" w:rsidRPr="0041082E">
        <w:t xml:space="preserve"> 201</w:t>
      </w:r>
      <w:r w:rsidR="00B746B8">
        <w:t>8</w:t>
      </w:r>
      <w:r w:rsidR="00B746B8" w:rsidRPr="0041082E">
        <w:t>.</w:t>
      </w:r>
    </w:p>
    <w:p w:rsidRDefault="0041082E" w:rsidP="002C4C28" w:rsidR="0041082E">
      <w:pPr>
        <w:jc w:val="both"/>
      </w:pPr>
    </w:p>
    <w:p w:rsidRDefault="00BB5364" w:rsidP="00A1387B" w:rsidR="003C7EC1">
      <w:pPr>
        <w:jc w:val="center"/>
      </w:pPr>
      <w:r>
        <w:t>z a k l j u č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E42FA6" w:rsidP="00F2323A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1F6EF8">
        <w:t>Dejan Gregoran, Beli Manastir, Trg Slobode 29/A</w:t>
      </w:r>
      <w:r w:rsidR="008A7906">
        <w:t>,</w:t>
      </w:r>
      <w:r w:rsidR="00DC2C70">
        <w:t xml:space="preserve"> OIB </w:t>
      </w:r>
      <w:r w:rsidR="001F6EF8">
        <w:t>42337785532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D4329C">
        <w:t>1400</w:t>
      </w:r>
      <w:r w:rsidRPr="006A766D">
        <w:t>-1</w:t>
      </w:r>
      <w:r w:rsidR="00851B36">
        <w:t>6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7B3E8A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A1387B" w:rsidP="00A1387B" w:rsidR="00A1387B">
      <w:pPr>
        <w:ind w:left="1080"/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>
      <w:pPr>
        <w:jc w:val="both"/>
      </w:pPr>
    </w:p>
    <w:p w:rsidRDefault="00A1387B" w:rsidP="00E42FA6" w:rsidR="00A1387B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D040B1">
        <w:t>2</w:t>
      </w:r>
      <w:r w:rsidR="00D4329C">
        <w:t>1</w:t>
      </w:r>
      <w:r>
        <w:t>.</w:t>
      </w:r>
      <w:r w:rsidR="00C55BCC">
        <w:t>0</w:t>
      </w:r>
      <w:r w:rsidR="00D4329C">
        <w:t>3</w:t>
      </w:r>
      <w:r>
        <w:t>.201</w:t>
      </w:r>
      <w:r w:rsidR="00851B36">
        <w:t>6</w:t>
      </w:r>
      <w:r>
        <w:t xml:space="preserve">. zaprimljen je na ovome sudu </w:t>
      </w:r>
      <w:r w:rsidR="006610B9">
        <w:t>prijedlog</w:t>
      </w:r>
      <w:r>
        <w:t xml:space="preserve"> </w:t>
      </w:r>
      <w:r w:rsidR="00D778FC">
        <w:t xml:space="preserve">Republike Hrvatske, Ministarstva </w:t>
      </w:r>
      <w:r w:rsidR="001D517F">
        <w:t>financija</w:t>
      </w:r>
      <w:r w:rsidR="00D778FC">
        <w:t xml:space="preserve"> </w:t>
      </w:r>
      <w:r>
        <w:t xml:space="preserve">od </w:t>
      </w:r>
      <w:r w:rsidR="00D778FC">
        <w:t>2</w:t>
      </w:r>
      <w:r w:rsidR="00BF4960">
        <w:t>1</w:t>
      </w:r>
      <w:r w:rsidR="00A15CA0">
        <w:t>.</w:t>
      </w:r>
      <w:r w:rsidR="00FB222F">
        <w:t>0</w:t>
      </w:r>
      <w:r w:rsidR="00BF4960">
        <w:t>3</w:t>
      </w:r>
      <w:r w:rsidR="00A15CA0">
        <w:t>.201</w:t>
      </w:r>
      <w:r w:rsidR="00D778FC">
        <w:t>6</w:t>
      </w:r>
      <w:r w:rsidR="00A15CA0">
        <w:t xml:space="preserve">. godine, za </w:t>
      </w:r>
      <w:r w:rsidR="00F57F30">
        <w:t>otvaranje</w:t>
      </w:r>
      <w:r w:rsidR="00A15CA0">
        <w:t xml:space="preserve"> stečajnog postupka nad dužnikom </w:t>
      </w:r>
      <w:r w:rsidR="00BF4960" w:rsidRPr="00BF4960">
        <w:t>DEVAS MEDIA d.o.o. za marketing i usluge, Beli Manastir, Sunčana 21, MBS 030089877, OIB 74219666779</w:t>
      </w:r>
      <w:r w:rsidR="00A15CA0">
        <w:t xml:space="preserve">, temeljem odredbe čl. </w:t>
      </w:r>
      <w:r w:rsidR="00CA762F">
        <w:t>1</w:t>
      </w:r>
      <w:r w:rsidR="00D778FC">
        <w:t>6</w:t>
      </w:r>
      <w:r w:rsidR="00A15CA0">
        <w:t xml:space="preserve">. </w:t>
      </w:r>
      <w:r w:rsidR="00D778FC">
        <w:t>i čl. 109.</w:t>
      </w:r>
      <w:r w:rsidR="00A15CA0">
        <w:t xml:space="preserve"> Stečajnog zakona (NN 71/15</w:t>
      </w:r>
      <w:r w:rsidR="0089666E">
        <w:t xml:space="preserve"> i 104/17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A1387B" w:rsidP="00E42FA6" w:rsidR="00A1387B">
      <w:pPr>
        <w:ind w:firstLine="720"/>
        <w:jc w:val="both"/>
      </w:pPr>
    </w:p>
    <w:p w:rsidRDefault="00A1387B" w:rsidP="00E42FA6" w:rsidR="00A1387B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</w:t>
      </w:r>
      <w:r w:rsidR="001D517F">
        <w:t xml:space="preserve">vjerovnik ima tražbinu prema dužniku u iznosu od </w:t>
      </w:r>
      <w:r w:rsidR="00BE6A81">
        <w:t>337.498,72</w:t>
      </w:r>
      <w:r w:rsidR="001D517F">
        <w:t xml:space="preserve"> kn koja se temelji na </w:t>
      </w:r>
      <w:r w:rsidR="00BE6A81">
        <w:t xml:space="preserve">ovršnim i </w:t>
      </w:r>
      <w:r w:rsidR="001D517F">
        <w:t>vjerodostojn</w:t>
      </w:r>
      <w:r w:rsidR="00BE6A81">
        <w:t>im</w:t>
      </w:r>
      <w:r w:rsidR="001D517F">
        <w:t xml:space="preserve"> isprav</w:t>
      </w:r>
      <w:r w:rsidR="00BE6A81">
        <w:t>ama</w:t>
      </w:r>
      <w:r w:rsidR="0063778D">
        <w:t>.</w:t>
      </w:r>
    </w:p>
    <w:p w:rsidRDefault="0063778D" w:rsidP="00E42FA6" w:rsidR="0063778D">
      <w:pPr>
        <w:ind w:firstLine="720"/>
        <w:jc w:val="both"/>
      </w:pPr>
    </w:p>
    <w:p w:rsidRDefault="0063778D" w:rsidP="00E42FA6" w:rsidR="0063778D" w:rsidRPr="00335C50">
      <w:pPr>
        <w:ind w:firstLine="720"/>
        <w:jc w:val="both"/>
      </w:pPr>
      <w:r>
        <w:t>Dužnik tražbinu nije namirio dobrovoljno, niti je tražbina namirena provedbom ovršnog postupka propisanog Općim poreznim zakonom.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8C35AD">
        <w:t xml:space="preserve">16. i čl. 109.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8C35AD" w:rsidRPr="008C35AD">
        <w:rPr>
          <w:b w:val="false"/>
        </w:rPr>
        <w:t>6. veljače 2018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7E35A1" w:rsidP="0063778D" w:rsidR="0063778D">
      <w:pPr>
        <w:numPr>
          <w:ilvl w:val="0"/>
          <w:numId w:val="8"/>
        </w:numPr>
        <w:jc w:val="both"/>
      </w:pPr>
      <w:r>
        <w:t>Dejan Gregoran, Beli Manastir, Trg Slobode 29/A</w:t>
      </w:r>
    </w:p>
    <w:p w:rsidRDefault="00E42FA6" w:rsidP="0063778D" w:rsidR="00E42FA6" w:rsidRPr="008E17CE">
      <w:pPr>
        <w:numPr>
          <w:ilvl w:val="0"/>
          <w:numId w:val="8"/>
        </w:numPr>
        <w:jc w:val="both"/>
      </w:pPr>
      <w:r>
        <w:t>Dužnik</w:t>
      </w:r>
    </w:p>
    <w:p w:rsidRDefault="008C35AD" w:rsidP="008C35AD" w:rsidR="008C35AD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8C35AD" w:rsidP="008C35AD" w:rsidR="008C35AD">
      <w:pPr>
        <w:numPr>
          <w:ilvl w:val="0"/>
          <w:numId w:val="8"/>
        </w:numPr>
        <w:jc w:val="both"/>
      </w:pPr>
      <w:r>
        <w:t xml:space="preserve">R </w:t>
      </w:r>
      <w:r w:rsidR="005C2E71">
        <w:t>20</w:t>
      </w:r>
      <w:r>
        <w:t>/3.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C7980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5E3F98" w:rsidRPr="005E3F98">
      <w:t>1400/16-10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517F"/>
    <w:rsid w:val="001D61CD"/>
    <w:rsid w:val="001F3818"/>
    <w:rsid w:val="001F4E53"/>
    <w:rsid w:val="001F6EF8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30999"/>
    <w:rsid w:val="00333984"/>
    <w:rsid w:val="00335C50"/>
    <w:rsid w:val="00352EF3"/>
    <w:rsid w:val="0037353C"/>
    <w:rsid w:val="003807C7"/>
    <w:rsid w:val="00383A81"/>
    <w:rsid w:val="00395DFD"/>
    <w:rsid w:val="003A2038"/>
    <w:rsid w:val="003A3C5D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C2E71"/>
    <w:rsid w:val="005D409B"/>
    <w:rsid w:val="005E3F98"/>
    <w:rsid w:val="005E56BF"/>
    <w:rsid w:val="00600F33"/>
    <w:rsid w:val="006026BD"/>
    <w:rsid w:val="00607945"/>
    <w:rsid w:val="006113A7"/>
    <w:rsid w:val="00625DDD"/>
    <w:rsid w:val="0063778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B58A4"/>
    <w:rsid w:val="006B7688"/>
    <w:rsid w:val="006D22C9"/>
    <w:rsid w:val="006D7788"/>
    <w:rsid w:val="006E37C4"/>
    <w:rsid w:val="006E7ABA"/>
    <w:rsid w:val="006F076A"/>
    <w:rsid w:val="00714198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7E35A1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B36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4102"/>
    <w:rsid w:val="0089666E"/>
    <w:rsid w:val="008A208A"/>
    <w:rsid w:val="008A7906"/>
    <w:rsid w:val="008B7B03"/>
    <w:rsid w:val="008C35AD"/>
    <w:rsid w:val="008C5C3F"/>
    <w:rsid w:val="008D0585"/>
    <w:rsid w:val="008D0EC2"/>
    <w:rsid w:val="008E7738"/>
    <w:rsid w:val="008F363E"/>
    <w:rsid w:val="00907A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87B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92278"/>
    <w:rsid w:val="00AA2AA8"/>
    <w:rsid w:val="00AA2FE4"/>
    <w:rsid w:val="00AA5D4D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573FB"/>
    <w:rsid w:val="00B746B8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E14E2"/>
    <w:rsid w:val="00BE6A81"/>
    <w:rsid w:val="00BF4960"/>
    <w:rsid w:val="00BF7875"/>
    <w:rsid w:val="00C03878"/>
    <w:rsid w:val="00C05166"/>
    <w:rsid w:val="00C07624"/>
    <w:rsid w:val="00C0764A"/>
    <w:rsid w:val="00C10C76"/>
    <w:rsid w:val="00C10D72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55BCC"/>
    <w:rsid w:val="00C636A7"/>
    <w:rsid w:val="00C67E69"/>
    <w:rsid w:val="00C93F1F"/>
    <w:rsid w:val="00CA762F"/>
    <w:rsid w:val="00CB1EAB"/>
    <w:rsid w:val="00CB52A9"/>
    <w:rsid w:val="00CC7980"/>
    <w:rsid w:val="00CD3093"/>
    <w:rsid w:val="00CE55F3"/>
    <w:rsid w:val="00CE6509"/>
    <w:rsid w:val="00D01C81"/>
    <w:rsid w:val="00D040B1"/>
    <w:rsid w:val="00D06A32"/>
    <w:rsid w:val="00D131ED"/>
    <w:rsid w:val="00D167F8"/>
    <w:rsid w:val="00D32FED"/>
    <w:rsid w:val="00D42CE1"/>
    <w:rsid w:val="00D42DF6"/>
    <w:rsid w:val="00D4329C"/>
    <w:rsid w:val="00D45D6C"/>
    <w:rsid w:val="00D5401B"/>
    <w:rsid w:val="00D601D5"/>
    <w:rsid w:val="00D710C0"/>
    <w:rsid w:val="00D76E41"/>
    <w:rsid w:val="00D778FC"/>
    <w:rsid w:val="00D85221"/>
    <w:rsid w:val="00D9463B"/>
    <w:rsid w:val="00DA2EF3"/>
    <w:rsid w:val="00DA6030"/>
    <w:rsid w:val="00DC2C70"/>
    <w:rsid w:val="00DD4A37"/>
    <w:rsid w:val="00DD6A57"/>
    <w:rsid w:val="00DE4AEE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7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9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7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9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St-1400/2016</izvorni_sadrzaj>
    <derivirana_varijabla naziv="DomainObject.Predmet.OznakaBroj_1">St-1400/2016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DEVAS MEDIA d.o.o. za marketing i usluge</izvorni_sadrzaj>
    <derivirana_varijabla naziv="DomainObject.Predmet.ProtustrankaFormated_1">  DEVAS MEDIA d.o.o. za marketing i usluge</derivirana_varijabla>
  </DomainObject.Predmet.ProtustrankaFormated>
  <DomainObject.Predmet.ProtustrankaFormatedOIB>
    <izvorni_sadrzaj>  DEVAS MEDIA d.o.o. za marketing i usluge, OIB 74219666779</izvorni_sadrzaj>
    <derivirana_varijabla naziv="DomainObject.Predmet.ProtustrankaFormatedOIB_1">  DEVAS MEDIA d.o.o. za marketing i usluge, OIB 74219666779</derivirana_varijabla>
  </DomainObject.Predmet.ProtustrankaFormatedOIB>
  <DomainObject.Predmet.ProtustrankaFormatedWithAdress>
    <izvorni_sadrzaj> DEVAS MEDIA d.o.o. za marketing i usluge, Sunčana 21, 31300 Beli Manastir</izvorni_sadrzaj>
    <derivirana_varijabla naziv="DomainObject.Predmet.ProtustrankaFormatedWithAdress_1"> DEVAS MEDIA d.o.o. za marketing i usluge, Sunčana 21, 31300 Beli Manastir</derivirana_varijabla>
  </DomainObject.Predmet.ProtustrankaFormatedWithAdress>
  <DomainObject.Predmet.ProtustrankaFormatedWithAdressOIB>
    <izvorni_sadrzaj> DEVAS MEDIA d.o.o. za marketing i usluge, OIB 74219666779, Sunčana 21, 31300 Beli Manastir</izvorni_sadrzaj>
    <derivirana_varijabla naziv="DomainObject.Predmet.ProtustrankaFormatedWithAdressOIB_1"> DEVAS MEDIA d.o.o. za marketing i usluge, OIB 74219666779, Sunčana 21, 31300 Beli Manastir</derivirana_varijabla>
  </DomainObject.Predmet.ProtustrankaFormatedWithAdressOIB>
  <DomainObject.Predmet.ProtustrankaWithAdress>
    <izvorni_sadrzaj>DEVAS MEDIA d.o.o. za marketing i usluge Sunčana 21, 31300 Beli Manastir</izvorni_sadrzaj>
    <derivirana_varijabla naziv="DomainObject.Predmet.ProtustrankaWithAdress_1">DEVAS MEDIA d.o.o. za marketing i usluge Sunčana 21, 31300 Beli Manastir</derivirana_varijabla>
  </DomainObject.Predmet.ProtustrankaWithAdress>
  <DomainObject.Predmet.ProtustrankaWithAdressOIB>
    <izvorni_sadrzaj>DEVAS MEDIA d.o.o. za marketing i usluge, OIB 74219666779, Sunčana 21, 31300 Beli Manastir</izvorni_sadrzaj>
    <derivirana_varijabla naziv="DomainObject.Predmet.ProtustrankaWithAdressOIB_1">DEVAS MEDIA d.o.o. za marketing i usluge, OIB 74219666779, Sunčana 21, 31300 Beli Manastir</derivirana_varijabla>
  </DomainObject.Predmet.ProtustrankaWithAdressOIB>
  <DomainObject.Predmet.ProtustrankaNazivFormated>
    <izvorni_sadrzaj>DEVAS MEDIA d.o.o. za marketing i usluge</izvorni_sadrzaj>
    <derivirana_varijabla naziv="DomainObject.Predmet.ProtustrankaNazivFormated_1">DEVAS MEDIA d.o.o. za marketing i usluge</derivirana_varijabla>
  </DomainObject.Predmet.ProtustrankaNazivFormated>
  <DomainObject.Predmet.ProtustrankaNazivFormatedOIB>
    <izvorni_sadrzaj>DEVAS MEDIA d.o.o. za marketing i usluge, OIB 74219666779</izvorni_sadrzaj>
    <derivirana_varijabla naziv="DomainObject.Predmet.ProtustrankaNazivFormatedOIB_1">DEVAS MEDIA d.o.o. za marketing i usluge, OIB 74219666779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OSIJEK</izvorni_sadrzaj>
    <derivirana_varijabla naziv="DomainObject.Predmet.StrankaFormated_1">  RH MF PU PODRUČNI URED SLAVONIJE I BARANJE OSIJEK</derivirana_varijabla>
  </DomainObject.Predmet.StrankaFormated>
  <DomainObject.Predmet.StrankaFormatedOIB>
    <izvorni_sadrzaj>  RH MF PU PODRUČNI URED SLAVONIJE I BARANJE OSIJEK, OIB 52634238587</izvorni_sadrzaj>
    <derivirana_varijabla naziv="DomainObject.Predmet.StrankaFormatedOIB_1">  RH MF PU PODRUČNI URED SLAVONIJE I BARANJE OSIJEK, OIB 52634238587</derivirana_varijabla>
  </DomainObject.Predmet.StrankaFormatedOIB>
  <DomainObject.Predmet.StrankaFormatedWithAdress>
    <izvorni_sadrzaj> RH MF PU PODRUČNI URED SLAVONIJE I BARANJE OSIJEK</izvorni_sadrzaj>
    <derivirana_varijabla naziv="DomainObject.Predmet.StrankaFormatedWithAdress_1"> RH MF PU PODRUČNI URED SLAVONIJE I BARANJE OSIJEK</derivirana_varijabla>
  </DomainObject.Predmet.StrankaFormatedWithAdress>
  <DomainObject.Predmet.StrankaFormatedWithAdressOIB>
    <izvorni_sadrzaj> RH MF PU PODRUČNI URED SLAVONIJE I BARANJE OSIJEK, OIB 52634238587</izvorni_sadrzaj>
    <derivirana_varijabla naziv="DomainObject.Predmet.StrankaFormatedWithAdressOIB_1"> RH MF PU PODRUČNI URED SLAVONIJE I BARANJE OSIJEK, OIB 52634238587</derivirana_varijabla>
  </DomainObject.Predmet.StrankaFormatedWithAdressOIB>
  <DomainObject.Predmet.StrankaWithAdress>
    <izvorni_sadrzaj>RH MF PU PODRUČNI URED SLAVONIJE I BARANJE OSIJEK </izvorni_sadrzaj>
    <derivirana_varijabla naziv="DomainObject.Predmet.StrankaWithAdress_1">RH MF PU PODRUČNI URED SLAVONIJE I BARANJE OSIJEK </derivirana_varijabla>
  </DomainObject.Predmet.StrankaWithAdress>
  <DomainObject.Predmet.StrankaWithAdressOIB>
    <izvorni_sadrzaj>RH MF PU PODRUČNI URED SLAVONIJE I BARANJE OSIJEK, OIB 52634238587</izvorni_sadrzaj>
    <derivirana_varijabla naziv="DomainObject.Predmet.StrankaWithAdressOIB_1">RH MF PU PODRUČNI URED SLAVONIJE I BARANJE OSIJEK, OIB 52634238587</derivirana_varijabla>
  </DomainObject.Predmet.StrankaWithAdressOIB>
  <DomainObject.Predmet.StrankaNazivFormated>
    <izvorni_sadrzaj>RH MF PU PODRUČNI URED SLAVONIJE I BARANJE OSIJEK</izvorni_sadrzaj>
    <derivirana_varijabla naziv="DomainObject.Predmet.StrankaNazivFormated_1">RH MF PU PODRUČNI URED SLAVONIJE I BARANJE OSIJEK</derivirana_varijabla>
  </DomainObject.Predmet.StrankaNazivFormated>
  <DomainObject.Predmet.StrankaNazivFormatedOIB>
    <izvorni_sadrzaj>RH MF PU PODRUČNI URED SLAVONIJE I BARANJE OSIJEK, OIB 52634238587</izvorni_sadrzaj>
    <derivirana_varijabla naziv="DomainObject.Predmet.StrankaNazivFormatedOIB_1">RH MF PU PODRUČNI URED SLAVONIJE I BARANJE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 OSIJEK</item>
    </izvorni_sadrzaj>
    <derivirana_varijabla naziv="DomainObject.Predmet.StrankaListFormated_1">
      <item>RH MF PU PODRUČNI URED SLAVONIJE I BARANJE OSIJEK</item>
    </derivirana_varijabla>
  </DomainObject.Predmet.StrankaListFormated>
  <DomainObject.Predmet.StrankaListFormatedOIB>
    <izvorni_sadrzaj>
      <item>RH MF PU PODRUČNI URED SLAVONIJE I BARANJE OSIJEK, OIB 52634238587</item>
    </izvorni_sadrzaj>
    <derivirana_varijabla naziv="DomainObject.Predmet.StrankaListFormatedOIB_1">
      <item>RH MF PU PODRUČNI URED SLAVONIJE I BARANJE OSIJEK, OIB 52634238587</item>
    </derivirana_varijabla>
  </DomainObject.Predmet.StrankaListFormatedOIB>
  <DomainObject.Predmet.StrankaListFormatedWithAdress>
    <izvorni_sadrzaj>
      <item>RH MF PU PODRUČNI URED SLAVONIJE I BARANJE OSIJEK</item>
    </izvorni_sadrzaj>
    <derivirana_varijabla naziv="DomainObject.Predmet.StrankaListFormatedWithAdress_1">
      <item>RH MF PU PODRUČNI URED SLAVONIJE I BARANJE OSIJEK</item>
    </derivirana_varijabla>
  </DomainObject.Predmet.StrankaListFormatedWithAdress>
  <DomainObject.Predmet.StrankaListFormatedWithAdressOIB>
    <izvorni_sadrzaj>
      <item>RH MF PU PODRUČNI URED SLAVONIJE I BARANJE OSIJEK, OIB 52634238587</item>
    </izvorni_sadrzaj>
    <derivirana_varijabla naziv="DomainObject.Predmet.StrankaListFormatedWithAdressOIB_1">
      <item>RH MF PU PODRUČNI URED SLAVONIJE I BARANJE OSIJEK, OIB 52634238587</item>
    </derivirana_varijabla>
  </DomainObject.Predmet.StrankaListFormatedWithAdressOIB>
  <DomainObject.Predmet.StrankaListNazivFormated>
    <izvorni_sadrzaj>
      <item>RH MF PU PODRUČNI URED SLAVONIJE I BARANJE OSIJEK</item>
    </izvorni_sadrzaj>
    <derivirana_varijabla naziv="DomainObject.Predmet.StrankaListNazivFormated_1">
      <item>RH MF PU PODRUČNI URED SLAVONIJE I BARANJE OSIJEK</item>
    </derivirana_varijabla>
  </DomainObject.Predmet.StrankaListNazivFormated>
  <DomainObject.Predmet.StrankaListNazivFormatedOIB>
    <izvorni_sadrzaj>
      <item>RH MF PU PODRUČNI URED SLAVONIJE I BARANJE OSIJEK, OIB 52634238587</item>
    </izvorni_sadrzaj>
    <derivirana_varijabla naziv="DomainObject.Predmet.StrankaListNazivFormatedOIB_1">
      <item>RH MF PU PODRUČNI URED SLAVONIJE I BARANJE OSIJEK, OIB 52634238587</item>
    </derivirana_varijabla>
  </DomainObject.Predmet.StrankaListNazivFormatedOIB>
  <DomainObject.Predmet.ProtuStrankaListFormated>
    <izvorni_sadrzaj>
      <item>DEVAS MEDIA d.o.o. za marketing i usluge</item>
    </izvorni_sadrzaj>
    <derivirana_varijabla naziv="DomainObject.Predmet.ProtuStrankaListFormated_1">
      <item>DEVAS MEDIA d.o.o. za marketing i usluge</item>
    </derivirana_varijabla>
  </DomainObject.Predmet.ProtuStrankaListFormated>
  <DomainObject.Predmet.ProtuStrankaListFormatedOIB>
    <izvorni_sadrzaj>
      <item>DEVAS MEDIA d.o.o. za marketing i usluge, OIB 74219666779</item>
    </izvorni_sadrzaj>
    <derivirana_varijabla naziv="DomainObject.Predmet.ProtuStrankaListFormatedOIB_1">
      <item>DEVAS MEDIA d.o.o. za marketing i usluge, OIB 74219666779</item>
    </derivirana_varijabla>
  </DomainObject.Predmet.ProtuStrankaListFormatedOIB>
  <DomainObject.Predmet.ProtuStrankaListFormatedWithAdress>
    <izvorni_sadrzaj>
      <item>DEVAS MEDIA d.o.o. za marketing i usluge, Sunčana 21, 31300 Beli Manastir</item>
    </izvorni_sadrzaj>
    <derivirana_varijabla naziv="DomainObject.Predmet.ProtuStrankaListFormatedWithAdress_1">
      <item>DEVAS MEDIA d.o.o. za marketing i usluge, Sunčana 21, 31300 Beli Manastir</item>
    </derivirana_varijabla>
  </DomainObject.Predmet.ProtuStrankaListFormatedWithAdress>
  <DomainObject.Predmet.ProtuStrankaListFormatedWithAdressOIB>
    <izvorni_sadrzaj>
      <item>DEVAS MEDIA d.o.o. za marketing i usluge, OIB 74219666779, Sunčana 21, 31300 Beli Manastir</item>
    </izvorni_sadrzaj>
    <derivirana_varijabla naziv="DomainObject.Predmet.ProtuStrankaListFormatedWithAdressOIB_1">
      <item>DEVAS MEDIA d.o.o. za marketing i usluge, OIB 74219666779, Sunčana 21, 31300 Beli Manastir</item>
    </derivirana_varijabla>
  </DomainObject.Predmet.ProtuStrankaListFormatedWithAdressOIB>
  <DomainObject.Predmet.ProtuStrankaListNazivFormated>
    <izvorni_sadrzaj>
      <item>DEVAS MEDIA d.o.o. za marketing i usluge</item>
    </izvorni_sadrzaj>
    <derivirana_varijabla naziv="DomainObject.Predmet.ProtuStrankaListNazivFormated_1">
      <item>DEVAS MEDIA d.o.o. za marketing i usluge</item>
    </derivirana_varijabla>
  </DomainObject.Predmet.ProtuStrankaListNazivFormated>
  <DomainObject.Predmet.ProtuStrankaListNazivFormatedOIB>
    <izvorni_sadrzaj>
      <item>DEVAS MEDIA d.o.o. za marketing i usluge, OIB 74219666779</item>
    </izvorni_sadrzaj>
    <derivirana_varijabla naziv="DomainObject.Predmet.ProtuStrankaListNazivFormatedOIB_1">
      <item>DEVAS MEDIA d.o.o. za marketing i usluge, OIB 74219666779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OSIJEK</izvorni_sadrzaj>
    <derivirana_varijabla naziv="DomainObject.Predmet.StrankaIDrugi_1">RH MF PU PODRUČNI URED SLAVONIJE I BARANJE OSIJEK</derivirana_varijabla>
  </DomainObject.Predmet.StrankaIDrugi>
  <DomainObject.Predmet.ProtustrankaIDrugi>
    <izvorni_sadrzaj>DEVAS MEDIA d.o.o. za marketing i usluge</izvorni_sadrzaj>
    <derivirana_varijabla naziv="DomainObject.Predmet.ProtustrankaIDrugi_1">DEVAS MEDIA d.o.o. za marketing i usluge</derivirana_varijabla>
  </DomainObject.Predmet.ProtustrankaIDrugi>
  <DomainObject.Predmet.StrankaIDrugiAdressOIB>
    <izvorni_sadrzaj>RH MF PU PODRUČNI URED SLAVONIJE I BARANJE OSIJEK, OIB 52634238587</izvorni_sadrzaj>
    <derivirana_varijabla naziv="DomainObject.Predmet.StrankaIDrugiAdressOIB_1">RH MF PU PODRUČNI URED SLAVONIJE I BARANJE OSIJEK, OIB 52634238587</derivirana_varijabla>
  </DomainObject.Predmet.StrankaIDrugiAdressOIB>
  <DomainObject.Predmet.ProtustrankaIDrugiAdressOIB>
    <izvorni_sadrzaj>DEVAS MEDIA d.o.o. za marketing i usluge, OIB 74219666779, Sunčana 21, 31300 Beli Manastir</izvorni_sadrzaj>
    <derivirana_varijabla naziv="DomainObject.Predmet.ProtustrankaIDrugiAdressOIB_1">DEVAS MEDIA d.o.o. za marketing i usluge, OIB 74219666779, Sunčana 21,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DEVAS MEDIA d.o.o. za marketing i usluge</item>
      <item>RH MF PU PODRUČNI URED SLAVONIJE I BARANJE OSIJEK</item>
    </izvorni_sadrzaj>
    <derivirana_varijabla naziv="DomainObject.Predmet.SudioniciListNaziv_1">
      <item>DEVAS MEDIA d.o.o. za marketing i usluge</item>
      <item>RH MF PU PODRUČNI URED SLAVONIJE I BARANJE OSIJEK</item>
    </derivirana_varijabla>
  </DomainObject.Predmet.SudioniciListNaziv>
  <DomainObject.Predmet.SudioniciListAdressOIB>
    <izvorni_sadrzaj>
      <item>DEVAS MEDIA d.o.o. za marketing i usluge, OIB 74219666779, Sunčana 21,31300 Beli Manastir</item>
      <item>RH MF PU PODRUČNI URED SLAVONIJE I BARANJE OSIJEK, OIB 52634238587</item>
    </izvorni_sadrzaj>
    <derivirana_varijabla naziv="DomainObject.Predmet.SudioniciListAdressOIB_1">
      <item>DEVAS MEDIA d.o.o. za marketing i usluge, OIB 74219666779, Sunčana 21,31300 Beli Manastir</item>
      <item>RH MF PU PODRUČNI URED SLAVONIJE I BARANJE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74219666779</item>
      <item>, OIB 52634238587</item>
    </izvorni_sadrzaj>
    <derivirana_varijabla naziv="DomainObject.Predmet.SudioniciListNazivOIB_1">
      <item>, OIB 74219666779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F67791-61E2-40C1-B959-C4B4E2D73B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2247</properties:Characters>
  <properties:Lines>71</properties:Lines>
  <properties:Paragraphs>24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2018-02-06T07:23:00Z</cp:lastPrinted>
  <dcterms:modified xmlns:xsi="http://www.w3.org/2001/XMLSchema-instance" xsi:type="dcterms:W3CDTF">2018-02-06T12:51:00Z</dcterms:modified>
  <cp:revision>37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