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0a4fb75" w14:paraId="0a4fb75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381F0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A97FE1">
              <w:rPr>
                <w:rFonts w:cs="Times New Roman" w:eastAsia="Times New Roman"/>
                <w:kern w:val="0"/>
                <w:lang w:bidi="ar-SA" w:eastAsia="hr-HR"/>
              </w:rPr>
              <w:t>103/18-7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4F7979" w:rsidRPr="003554C7">
        <w:rPr>
          <w:kern w:val="2"/>
        </w:rPr>
        <w:t xml:space="preserve">povodom </w:t>
      </w:r>
      <w:r w:rsidR="004F7979" w:rsidRPr="003554C7">
        <w:t>prijedloga predlagatelja Financijske agencije, Regionalni centar Zagreb, Podružnica Varaždin, za otvaranje stečajnog postupka nad dužnikom</w:t>
      </w:r>
      <w:r w:rsidR="004F7979" w:rsidRPr="003554C7">
        <w:rPr>
          <w:kern w:val="2"/>
        </w:rPr>
        <w:t xml:space="preserve"> </w:t>
      </w:r>
      <w:r w:rsidR="00381F00">
        <w:rPr>
          <w:kern w:val="2"/>
        </w:rPr>
        <w:t>IGNITIO j.d.o.o., Koprivnica, Dravska 17, OIB: 36428428446</w:t>
      </w:r>
      <w:r w:rsidR="00E95D85">
        <w:t>,</w:t>
      </w:r>
      <w:r w:rsidR="00E95D85">
        <w:rPr>
          <w:rFonts w:cs="Times New Roman"/>
        </w:rPr>
        <w:t xml:space="preserve"> </w:t>
      </w:r>
      <w:r w:rsidR="00A97FE1">
        <w:rPr>
          <w:rFonts w:cs="Times New Roman"/>
        </w:rPr>
        <w:t>13. rujna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81F00">
        <w:rPr>
          <w:kern w:val="2"/>
        </w:rPr>
        <w:t xml:space="preserve"> IGNITIO j.d.o.o., Koprivnica, Dravska 17, OIB: 36428428446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381F00">
        <w:t>103</w:t>
      </w:r>
      <w:r w:rsidR="004F7979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97FE1">
        <w:rPr>
          <w:rFonts w:cs="Times New Roman"/>
        </w:rPr>
        <w:t>13. rujna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508" w:rsidP="00BA0147" w:rsidR="00824508">
      <w:r>
        <w:separator/>
      </w:r>
    </w:p>
  </w:endnote>
  <w:endnote w:id="0" w:type="continuationSeparator">
    <w:p w:rsidRDefault="00824508" w:rsidP="00BA0147" w:rsidR="00824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508" w:rsidP="00BA0147" w:rsidR="00824508">
      <w:r>
        <w:separator/>
      </w:r>
    </w:p>
  </w:footnote>
  <w:footnote w:id="0" w:type="continuationSeparator">
    <w:p w:rsidRDefault="00824508" w:rsidP="00BA0147" w:rsidR="00824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1C70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97FE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91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C70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791C70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791C70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791C70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91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C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791C7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791C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791C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 jednostavno društvo s ograničenom odgovornošću za održavanje motornih vozila, trgovinu i usluge zastupanog po punomoćniku Goran Sušanj</izvorni_sadrzaj>
    <derivirana_varijabla naziv="DomainObject.Predmet.ProtustrankaFormated_1">  IGNITIO jednostavno društvo s ograničenom odgovornošću za održavanje motornih vozila, trgovinu i usluge zastupanog po punomoćniku Goran Sušanj</derivirana_varijabla>
  </DomainObject.Predmet.ProtustrankaFormated>
  <DomainObject.Predmet.ProtustrankaFormatedOIB>
    <izvorni_sadrzaj>  IGNITIO jednostavno društvo s ograničenom odgovornošću za održavanje motornih vozila, trgovinu i usluge, OIB 36428428446 zastupanog po punomoćniku Goran Sušanj</izvorni_sadrzaj>
    <derivirana_varijabla naziv="DomainObject.Predmet.ProtustrankaFormatedOIB_1">  IGNITIO jednostavno društvo s ograničenom odgovornošću za održavanje motornih vozila, trgovinu i usluge, OIB 36428428446 zastupanog po punomoćniku Goran Sušanj</derivirana_varijabla>
  </DomainObject.Predmet.ProtustrankaFormatedOIB>
  <DomainObject.Predmet.ProtustrankaFormatedWithAdress>
    <izvorni_sadrzaj> IGNITIO jednostavno društvo s ograničenom odgovornošću za održavanje motornih vozila, trgovinu i usluge, Dravska 17, 48000 Koprivnica zastupanog po punomoćniku Goran Sušanj</izvorni_sadrzaj>
    <derivirana_varijabla naziv="DomainObject.Predmet.ProtustrankaFormatedWithAdress_1"> IGNITIO jednostavno društvo s ograničenom odgovornošću za održavanje motornih vozila, trgovinu i usluge, Dravska 17, 48000 Koprivnica zastupanog po punomoćniku Goran Sušanj</derivirana_varijabla>
  </DomainObject.Predmet.ProtustrankaFormatedWithAdress>
  <DomainObject.Predmet.ProtustrankaFormatedWithAdressOIB>
    <izvorni_sadrzaj> IGNITIO jednostavno društvo s ograničenom odgovornošću za održavanje motornih vozila, trgovinu i usluge, OIB 36428428446, Dravska 17, 48000 Koprivnica zastupanog po punomoćniku Goran Sušanj</izvorni_sadrzaj>
    <derivirana_varijabla naziv="DomainObject.Predmet.ProtustrankaFormatedWithAdressOIB_1"> IGNITIO jednostavno društvo s ograničenom odgovornošću za održavanje motornih vozila, trgovinu i usluge, OIB 36428428446, Dravska 17, 48000 Koprivnica zastupanog po punomoćniku Goran Sušanj</derivirana_varijabla>
  </DomainObject.Predmet.ProtustrankaFormatedWithAdressOIB>
  <DomainObject.Predmet.ProtustrankaWithAdress>
    <izvorni_sadrzaj>IGNITIO jednostavno društvo s ograničenom odgovornošću za održavanje motornih vozila, trgovinu i usluge Dravska 17, 48000 Koprivnica</izvorni_sadrzaj>
    <derivirana_varijabla naziv="DomainObject.Predmet.ProtustrankaWithAdress_1">IGNITIO jednostavno društvo s ograničenom odgovornošću za održavanje motornih vozila, trgovinu i usluge Dravska 17, 48000 Koprivnica</derivirana_varijabla>
  </DomainObject.Predmet.ProtustrankaWithAdress>
  <DomainObject.Predmet.ProtustrankaWithAdressOIB>
    <izvorni_sadrzaj>IGNITIO jednostavno društvo s ograničenom odgovornošću za održavanje motornih vozila, trgovinu i usluge, OIB 36428428446, Dravska 17, 48000 Koprivnica</izvorni_sadrzaj>
    <derivirana_varijabla naziv="DomainObject.Predmet.ProtustrankaWithAdressOIB_1">IGNITIO jednostavno društvo s ograničenom odgovornošću za održavanje motornih vozila, trgovinu i usluge, OIB 36428428446, Dravska 17, 48000 Koprivnica</derivirana_varijabla>
  </DomainObject.Predmet.ProtustrankaWithAdressOIB>
  <DomainObject.Predmet.ProtustrankaNazivFormated>
    <izvorni_sadrzaj>IGNITIO jednostavno društvo s ograničenom odgovornošću za održavanje motornih vozila, trgovinu i usluge</izvorni_sadrzaj>
    <derivirana_varijabla naziv="DomainObject.Predmet.ProtustrankaNazivFormated_1">IGNITIO jednostavno društvo s ograničenom odgovornošću za održavanje motornih vozila, trgovinu i usluge</derivirana_varijabla>
  </DomainObject.Predmet.ProtustrankaNazivFormated>
  <DomainObject.Predmet.ProtustrankaNazivFormatedOIB>
    <izvorni_sadrzaj>IGNITIO jednostavno društvo s ograničenom odgovornošću za održavanje motornih vozila, trgovinu i usluge, OIB 36428428446</izvorni_sadrzaj>
    <derivirana_varijabla naziv="DomainObject.Predmet.ProtustrankaNazivFormatedOIB_1">IGNITIO jednostavno društvo s ograničenom odgovornošću za održavanje motornih vozila, trgovinu i usluge, OIB 36428428446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20402.20</izvorni_sadrzaj>
    <derivirana_varijabla naziv="DomainObject.Predmet.TrenutnaVrijednost_1">20402.20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IGNITIO jednostavno društvo s ograničenom odgovornošću za održavanje motornih vozila, trgovinu i usluge zastupanog po punomoćniku Goran Sušanj</item>
    </izvorni_sadrzaj>
    <derivirana_varijabla naziv="DomainObject.Predmet.ProtuStrankaListFormated_1">
      <item>IGNITIO jednostavno društvo s ograničenom odgovornošću za održavanje motornih vozila, trgovinu i usluge zastupanog po punomoćniku Goran Sušanj</item>
    </derivirana_varijabla>
  </DomainObject.Predmet.ProtuStrankaListFormated>
  <DomainObject.Predmet.ProtuStrankaListFormatedOIB>
    <izvorni_sadrzaj>
      <item>IGNITIO jednostavno društvo s ograničenom odgovornošću za održavanje motornih vozila, trgovinu i usluge, OIB 36428428446 zastupanog po punomoćniku Goran Sušanj</item>
    </izvorni_sadrzaj>
    <derivirana_varijabla naziv="DomainObject.Predmet.ProtuStrankaListFormatedOIB_1">
      <item>IGNITIO jednostavno društvo s ograničenom odgovornošću za održavanje motornih vozila, trgovinu i usluge, OIB 36428428446 zastupanog po punomoćniku Goran Sušanj</item>
    </derivirana_varijabla>
  </DomainObject.Predmet.ProtuStrankaListFormatedOIB>
  <DomainObject.Predmet.ProtuStrankaListFormatedWithAdress>
    <izvorni_sadrzaj>
      <item>IGNITIO jednostavno društvo s ograničenom odgovornošću za održavanje motornih vozila, trgovinu i usluge, Dravska 17, 48000 Koprivnica zastupanog po punomoćniku Goran Sušanj</item>
    </izvorni_sadrzaj>
    <derivirana_varijabla naziv="DomainObject.Predmet.ProtuStrankaListFormatedWithAdress_1">
      <item>IGNITIO jednostavno društvo s ograničenom odgovornošću za održavanje motornih vozila, trgovinu i usluge, Dravska 17, 48000 Koprivnica zastupanog po punomoćniku Goran Sušanj</item>
    </derivirana_varijabla>
  </DomainObject.Predmet.ProtuStrankaListFormatedWithAdress>
  <DomainObject.Predmet.ProtuStrankaListFormatedWithAdressOIB>
    <izvorni_sadrzaj>
      <item>IGNITIO jednostavno društvo s ograničenom odgovornošću za održavanje motornih vozila, trgovinu i usluge, OIB 36428428446, Dravska 17, 48000 Koprivnica zastupanog po punomoćniku Goran Sušanj</item>
    </izvorni_sadrzaj>
    <derivirana_varijabla naziv="DomainObject.Predmet.ProtuStrankaListFormatedWithAdressOIB_1">
      <item>IGNITIO jednostavno društvo s ograničenom odgovornošću za održavanje motornih vozila, trgovinu i usluge, OIB 36428428446, Dravska 17, 48000 Koprivnica zastupanog po punomoćniku Goran Sušanj</item>
    </derivirana_varijabla>
  </DomainObject.Predmet.ProtuStrankaListFormatedWithAdressOIB>
  <DomainObject.Predmet.ProtuStrankaListNazivFormated>
    <izvorni_sadrzaj>
      <item>IGNITIO jednostavno društvo s ograničenom odgovornošću za održavanje motornih vozila, trgovinu i usluge</item>
    </izvorni_sadrzaj>
    <derivirana_varijabla naziv="DomainObject.Predmet.ProtuStrankaListNazivFormated_1">
      <item>IGNITIO jednostavno društvo s ograničenom odgovornošću za održavanje motornih vozila, trgovinu i usluge</item>
    </derivirana_varijabla>
  </DomainObject.Predmet.ProtuStrankaListNazivFormated>
  <DomainObject.Predmet.ProtuStrankaListNazivFormatedOIB>
    <izvorni_sadrzaj>
      <item>IGNITIO jednostavno društvo s ograničenom odgovornošću za održavanje motornih vozila, trgovinu i usluge, OIB 36428428446</item>
    </izvorni_sadrzaj>
    <derivirana_varijabla naziv="DomainObject.Predmet.ProtuStrankaListNazivFormatedOIB_1">
      <item>IGNITIO jednostavno društvo s ograničenom odgovornošću za održavanje motornih vozila, trgovinu i usluge, OIB 36428428446</item>
    </derivirana_varijabla>
  </DomainObject.Predmet.ProtuStrankaListNazivFormatedOIB>
  <DomainObject.Predmet.OstaliListFormated>
    <izvorni_sadrzaj>
      <item>Sudski registar</item>
      <item>Goran Sušanj punomoćnik sudionika u postupku IGNITIO jednostavno društvo s ograničenom odgovornošću za održavanje motornih vozila, trgovinu i usluge</item>
    </izvorni_sadrzaj>
    <derivirana_varijabla naziv="DomainObject.Predmet.OstaliListFormated_1">
      <item>Sudski registar</item>
      <item>Goran Sušanj punomoćnik sudionika u postupku IGNITIO jednostavno društvo s ograničenom odgovornošću za održavanje motornih vozila, trgovinu i usluge</item>
    </derivirana_varijabla>
  </DomainObject.Predmet.OstaliListFormated>
  <DomainObject.Predmet.OstaliListFormatedOIB>
    <izvorni_sadrzaj>
      <item>Sudski registar</item>
      <item>Goran Sušanj, OIB 94235866214 punomoćnik sudionika u postupku IGNITIO jednostavno društvo s ograničenom odgovornošću za održavanje motornih vozila, trgovinu i usluge</item>
    </izvorni_sadrzaj>
    <derivirana_varijabla naziv="DomainObject.Predmet.OstaliListFormatedOIB_1">
      <item>Sudski registar</item>
      <item>Goran Sušanj, OIB 94235866214 punomoćnik sudionika u postupku IGNITIO jednostavno društvo s ograničenom odgovornošću za održavanje motornih vozila, trgovinu i usluge</item>
    </derivirana_varijabla>
  </DomainObject.Predmet.OstaliListFormatedOIB>
  <DomainObject.Predmet.OstaliListFormatedWithAdress>
    <izvorni_sadrzaj>
      <item>Sudski registar</item>
      <item>Goran Sušanj,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_1">
      <item>Sudski registar</item>
      <item>Goran Sušanj, Opatička 2a, 48000 Koprivnica punomoćnik sudionika u postupku IGNITIO jednostavno društvo s ograničenom odgovornošću za održavanje motornih vozila, trgovinu i usluge</item>
    </derivirana_varijabla>
  </DomainObject.Predmet.OstaliListFormatedWithAdress>
  <DomainObject.Predmet.OstaliListFormatedWithAdressOIB>
    <izvorni_sadrzaj>
      <item>Sudski registar</item>
      <item>Goran Sušanj, OIB 94235866214,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OIB_1">
      <item>Sudski registar</item>
      <item>Goran Sušanj, OIB 94235866214, Opatička 2a, 48000 Koprivnica punomoćnik sudionika u postupku IGNITIO jednostavno društvo s ograničenom odgovornošću za održavanje motornih vozila, trgovinu i usluge</item>
    </derivirana_varijabla>
  </DomainObject.Predmet.OstaliListFormatedWithAdressOIB>
  <DomainObject.Predmet.OstaliListNazivFormated>
    <izvorni_sadrzaj>
      <item>Sudski registar</item>
      <item>Goran Sušanj</item>
    </izvorni_sadrzaj>
    <derivirana_varijabla naziv="DomainObject.Predmet.OstaliListNazivFormated_1">
      <item>Sudski registar</item>
      <item>Goran Sušanj</item>
    </derivirana_varijabla>
  </DomainObject.Predmet.OstaliListNazivFormated>
  <DomainObject.Predmet.OstaliListNazivFormatedOIB>
    <izvorni_sadrzaj>
      <item>Sudski registar</item>
      <item>Goran Sušanj, OIB 94235866214</item>
    </izvorni_sadrzaj>
    <derivirana_varijabla naziv="DomainObject.Predmet.OstaliListNazivFormatedOIB_1">
      <item>Sudski registar</item>
      <item>Goran Sušanj, OIB 94235866214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IGNITIO jednostavno društvo s ograničenom odgovornošću za održavanje motornih vozila, trgovinu i usluge</izvorni_sadrzaj>
    <derivirana_varijabla naziv="DomainObject.Predmet.ProtustrankaIDrugi_1">IGNITIO jednostavno društvo s ograničenom odgovornošću za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IGNITIO jednostavno društvo s ograničenom odgovornošću za održavanje motornih vozila, trgovinu i usluge, OIB 36428428446, Dravska 17, 48000 Koprivnica</izvorni_sadrzaj>
    <derivirana_varijabla naziv="DomainObject.Predmet.ProtustrankaIDrugiAdressOIB_1">IGNITIO jednostavno društvo s ograničenom odgovornošću za održavanje motornih vozila, trgovinu i usluge, OIB 36428428446,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IGNITIO jednostavno društvo s ograničenom odgovornošću za održavanje motornih vozila, trgovinu i usluge</item>
      <item>Sudski registar</item>
      <item>Goran Sušanj</item>
    </izvorni_sadrzaj>
    <derivirana_varijabla naziv="DomainObject.Predmet.SudioniciListNaziv_1">
      <item>Financijska agencija</item>
      <item>IGNITIO jednostavno društvo s ograničenom odgovornošću za održavanje motornih vozila, trgovinu i usluge</item>
      <item>Sudski registar</item>
      <item>Goran Sušanj</item>
    </derivirana_varijabla>
  </DomainObject.Predmet.SudioniciListNaziv>
  <DomainObject.Predmet.SudioniciListAdressOIB>
    <izvorni_sadrzaj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izvorni_sadrzaj>
    <derivirana_varijabla naziv="DomainObject.Predmet.SudioniciListAdressOIB_1"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36428428446</item>
      <item>, OIB null</item>
      <item>, OIB 94235866214</item>
    </izvorni_sadrzaj>
    <derivirana_varijabla naziv="DomainObject.Predmet.SudioniciListNazivOIB_1">
      <item>, OIB 85821130368</item>
      <item>, OIB 36428428446</item>
      <item>, OIB null</item>
      <item>, OIB 94235866214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1EE07-2FC4-4EC4-9701-2D3A6D5B1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1085</properties:Characters>
  <properties:Lines>43</properties:Lines>
  <properties:Paragraphs>16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2018-09-13T08:03:00Z</cp:lastPrinted>
  <dcterms:modified xmlns:xsi="http://www.w3.org/2001/XMLSchema-instance" xsi:type="dcterms:W3CDTF">2018-09-13T08:04:00Z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(ST-103-18-7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