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c39b" w14:paraId="31fc39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504BC">
        <w:rPr>
          <w:color w:themeColor="text1" w:val="000000"/>
        </w:rPr>
        <w:t>MODRO I CRVENO JEZERO d.o.o., OIB: 59043340671, Imotski, Hajduka Andrije Šimića 12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504BC">
        <w:rPr>
          <w:color w:themeColor="text1" w:val="000000"/>
        </w:rPr>
        <w:t>MODRO I CRVENO JEZERO d.o.o., OIB: 59043340671, Imotski, Hajduka Andrije Šimića 12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575C30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0296D">
        <w:rPr>
          <w:color w:themeColor="text1" w:val="000000"/>
        </w:rPr>
        <w:t>2336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504BC">
        <w:rPr>
          <w:color w:themeColor="text1" w:val="000000"/>
        </w:rPr>
        <w:t>339</w:t>
      </w:r>
      <w:r w:rsidR="005635A0">
        <w:rPr>
          <w:color w:themeColor="text1" w:val="000000"/>
        </w:rPr>
        <w:t>.</w:t>
      </w:r>
      <w:r w:rsidR="003504BC">
        <w:rPr>
          <w:color w:themeColor="text1" w:val="000000"/>
        </w:rPr>
        <w:t>530</w:t>
      </w:r>
      <w:r w:rsidR="005635A0">
        <w:rPr>
          <w:color w:themeColor="text1" w:val="000000"/>
        </w:rPr>
        <w:t>,</w:t>
      </w:r>
      <w:r w:rsidR="00575C30">
        <w:rPr>
          <w:color w:themeColor="text1" w:val="000000"/>
        </w:rPr>
        <w:t>6</w:t>
      </w:r>
      <w:r w:rsidR="003504BC">
        <w:rPr>
          <w:color w:themeColor="text1" w:val="000000"/>
        </w:rPr>
        <w:t>7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75C30">
      <w:rPr>
        <w:color w:themeColor="text1" w:val="000000"/>
      </w:rPr>
      <w:t>1</w:t>
    </w:r>
    <w:r w:rsidR="003504BC">
      <w:rPr>
        <w:color w:themeColor="text1" w:val="000000"/>
      </w:rPr>
      <w:t>408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7636E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0296D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32E1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MODRO I CRVENO JEZERO - društvo s ograničenom odgovornošću za trgovinu i građenje</izvorni_sadrzaj>
    <derivirana_varijabla naziv="DomainObject.Predmet.ProtustrankaFormated_1">  MODRO I CRVENO JEZERO - društvo s ograničenom odgovornošću za trgovinu i građenje</derivirana_varijabla>
  </DomainObject.Predmet.ProtustrankaFormated>
  <DomainObject.Predmet.ProtustrankaFormatedOIB>
    <izvorni_sadrzaj>  MODRO I CRVENO JEZERO - društvo s ograničenom odgovornošću za trgovinu i građenje, OIB 59043340671</izvorni_sadrzaj>
    <derivirana_varijabla naziv="DomainObject.Predmet.ProtustrankaFormatedOIB_1">  MODRO I CRVENO JEZERO - društvo s ograničenom odgovornošću za trgovinu i građenje, OIB 59043340671</derivirana_varijabla>
  </DomainObject.Predmet.ProtustrankaFormatedOIB>
  <DomainObject.Predmet.ProtustrankaFormatedWithAdress>
    <izvorni_sadrzaj> MODRO I CRVENO JEZERO - društvo s ograničenom odgovornošću za trgovinu i građenje, Hajduka Andrije Šimića 12, 21260 Imotski</izvorni_sadrzaj>
    <derivirana_varijabla naziv="DomainObject.Predmet.ProtustrankaFormatedWithAdress_1"> MODRO I CRVENO JEZERO - društvo s ograničenom odgovornošću za trgovinu i građenje, Hajduka Andrije Šimića 12, 21260 Imotski</derivirana_varijabla>
  </DomainObject.Predmet.ProtustrankaFormatedWithAdress>
  <DomainObject.Predmet.ProtustrankaFormatedWithAdressOIB>
    <izvorni_sadrzaj> MODRO I CRVENO JEZERO - društvo s ograničenom odgovornošću za trgovinu i građenje, OIB 59043340671, Hajduka Andrije Šimića 12, 21260 Imotski</izvorni_sadrzaj>
    <derivirana_varijabla naziv="DomainObject.Predmet.ProtustrankaFormatedWithAdressOIB_1"> MODRO I CRVENO JEZERO - društvo s ograničenom odgovornošću za trgovinu i građenje, OIB 59043340671, Hajduka Andrije Šimića 12, 21260 Imotski</derivirana_varijabla>
  </DomainObject.Predmet.ProtustrankaFormatedWithAdressOIB>
  <DomainObject.Predmet.ProtustrankaWithAdress>
    <izvorni_sadrzaj>MODRO I CRVENO JEZERO - društvo s ograničenom odgovornošću za trgovinu i građenje Hajduka Andrije Šimića 12, 21260 Imotski</izvorni_sadrzaj>
    <derivirana_varijabla naziv="DomainObject.Predmet.ProtustrankaWithAdress_1">MODRO I CRVENO JEZERO - društvo s ograničenom odgovornošću za trgovinu i građenje Hajduka Andrije Šimića 12, 21260 Imotski</derivirana_varijabla>
  </DomainObject.Predmet.ProtustrankaWithAdress>
  <DomainObject.Predmet.ProtustrankaWithAdressOIB>
    <izvorni_sadrzaj>MODRO I CRVENO JEZERO - društvo s ograničenom odgovornošću za trgovinu i građenje, OIB 59043340671, Hajduka Andrije Šimića 12, 21260 Imotski</izvorni_sadrzaj>
    <derivirana_varijabla naziv="DomainObject.Predmet.ProtustrankaWithAdressOIB_1">MODRO I CRVENO JEZERO - društvo s ograničenom odgovornošću za trgovinu i građenje, OIB 59043340671, Hajduka Andrije Šimića 12, 21260 Imotski</derivirana_varijabla>
  </DomainObject.Predmet.ProtustrankaWithAdressOIB>
  <DomainObject.Predmet.ProtustrankaNazivFormated>
    <izvorni_sadrzaj>MODRO I CRVENO JEZERO - društvo s ograničenom odgovornošću za trgovinu i građenje</izvorni_sadrzaj>
    <derivirana_varijabla naziv="DomainObject.Predmet.ProtustrankaNazivFormated_1">MODRO I CRVENO JEZERO - društvo s ograničenom odgovornošću za trgovinu i građenje</derivirana_varijabla>
  </DomainObject.Predmet.ProtustrankaNazivFormated>
  <DomainObject.Predmet.ProtustrankaNazivFormatedOIB>
    <izvorni_sadrzaj>MODRO I CRVENO JEZERO - društvo s ograničenom odgovornošću za trgovinu i građenje, OIB 59043340671</izvorni_sadrzaj>
    <derivirana_varijabla naziv="DomainObject.Predmet.ProtustrankaNazivFormatedOIB_1">MODRO I CRVENO JEZERO - društvo s ograničenom odgovornošću za trgovinu i građenje, OIB 59043340671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339530.67</izvorni_sadrzaj>
    <derivirana_varijabla naziv="DomainObject.Predmet.TrenutnaVrijednost_1">339530.67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MODRO I CRVENO JEZERO - društvo s ograničenom odgovornošću za trgovinu i građenje</item>
    </izvorni_sadrzaj>
    <derivirana_varijabla naziv="DomainObject.Predmet.ProtuStrankaListFormated_1">
      <item>MODRO I CRVENO JEZERO - društvo s ograničenom odgovornošću za trgovinu i građenje</item>
    </derivirana_varijabla>
  </DomainObject.Predmet.ProtuStrankaListFormated>
  <DomainObject.Predmet.ProtuStrankaListFormatedOIB>
    <izvorni_sadrzaj>
      <item>MODRO I CRVENO JEZERO - društvo s ograničenom odgovornošću za trgovinu i građenje, OIB 59043340671</item>
    </izvorni_sadrzaj>
    <derivirana_varijabla naziv="DomainObject.Predmet.ProtuStrankaListFormatedOIB_1">
      <item>MODRO I CRVENO JEZERO - društvo s ograničenom odgovornošću za trgovinu i građenje, OIB 59043340671</item>
    </derivirana_varijabla>
  </DomainObject.Predmet.ProtuStrankaListFormatedOIB>
  <DomainObject.Predmet.ProtuStrankaListFormatedWithAdress>
    <izvorni_sadrzaj>
      <item>MODRO I CRVENO JEZERO - društvo s ograničenom odgovornošću za trgovinu i građenje, Hajduka Andrije Šimića 12, 21260 Imotski</item>
    </izvorni_sadrzaj>
    <derivirana_varijabla naziv="DomainObject.Predmet.ProtuStrankaListFormatedWithAdress_1">
      <item>MODRO I CRVENO JEZERO - društvo s ograničenom odgovornošću za trgovinu i građenje, Hajduka Andrije Šimića 12, 21260 Imotski</item>
    </derivirana_varijabla>
  </DomainObject.Predmet.ProtuStrankaListFormatedWithAdress>
  <DomainObject.Predmet.ProtuStrankaListFormatedWithAdressOIB>
    <izvorni_sadrzaj>
      <item>MODRO I CRVENO JEZERO - društvo s ograničenom odgovornošću za trgovinu i građenje, OIB 59043340671, Hajduka Andrije Šimića 12, 21260 Imotski</item>
    </izvorni_sadrzaj>
    <derivirana_varijabla naziv="DomainObject.Predmet.ProtuStrankaListFormatedWithAdressOIB_1">
      <item>MODRO I CRVENO JEZERO - društvo s ograničenom odgovornošću za trgovinu i građenje, OIB 59043340671, Hajduka Andrije Šimića 12, 21260 Imotski</item>
    </derivirana_varijabla>
  </DomainObject.Predmet.ProtuStrankaListFormatedWithAdressOIB>
  <DomainObject.Predmet.ProtuStrankaListNazivFormated>
    <izvorni_sadrzaj>
      <item>MODRO I CRVENO JEZERO - društvo s ograničenom odgovornošću za trgovinu i građenje</item>
    </izvorni_sadrzaj>
    <derivirana_varijabla naziv="DomainObject.Predmet.ProtuStrankaListNazivFormated_1">
      <item>MODRO I CRVENO JEZERO - društvo s ograničenom odgovornošću za trgovinu i građenje</item>
    </derivirana_varijabla>
  </DomainObject.Predmet.ProtuStrankaListNazivFormated>
  <DomainObject.Predmet.ProtuStrankaListNazivFormatedOIB>
    <izvorni_sadrzaj>
      <item>MODRO I CRVENO JEZERO - društvo s ograničenom odgovornošću za trgovinu i građenje, OIB 59043340671</item>
    </izvorni_sadrzaj>
    <derivirana_varijabla naziv="DomainObject.Predmet.ProtuStrankaListNazivFormatedOIB_1">
      <item>MODRO I CRVENO JEZERO - društvo s ograničenom odgovornošću za trgovinu i građenje, OIB 59043340671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MODRO I CRVENO JEZERO - društvo s ograničenom odgovornošću za trgovinu i građenje</izvorni_sadrzaj>
    <derivirana_varijabla naziv="DomainObject.Predmet.ProtustrankaIDrugi_1">MODRO I CRVENO JEZERO -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MODRO I CRVENO JEZERO - društvo s ograničenom odgovornošću za trgovinu i građenje, OIB 59043340671, Hajduka Andrije Šimića 12, 21260 Imotski</izvorni_sadrzaj>
    <derivirana_varijabla naziv="DomainObject.Predmet.ProtustrankaIDrugiAdressOIB_1">MODRO I CRVENO JEZERO - društvo s ograničenom odgovornošću za trgovinu i građenje, OIB 59043340671, Hajduka Andrije Šimića 12,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MODRO I CRVENO JEZERO - društvo s ograničenom odgovornošću za trgovinu i građenje</item>
      <item>FINANCIJSKA AGENCIJA, RC SPLIT</item>
    </izvorni_sadrzaj>
    <derivirana_varijabla naziv="DomainObject.Predmet.SudioniciListNaziv_1">
      <item>MODRO I CRVENO JEZERO - društvo s ograničenom odgovornošću za trgovinu i građenje</item>
      <item>FINANCIJSKA AGENCIJA, RC SPLIT</item>
    </derivirana_varijabla>
  </DomainObject.Predmet.SudioniciListNaziv>
  <DomainObject.Predmet.SudioniciListAdressOIB>
    <izvorni_sadrzaj>
      <item>MODRO I CRVENO JEZERO - društvo s ograničenom odgovornošću za trgovinu i građenje, OIB 59043340671, Hajduka Andrije Šimića 12,21260 Imotski</item>
      <item>FINANCIJSKA AGENCIJA, RC SPLIT, OIB 85821130368, Mažuranićevo šetalište 24 b,21000 Split</item>
    </izvorni_sadrzaj>
    <derivirana_varijabla naziv="DomainObject.Predmet.SudioniciListAdressOIB_1">
      <item>MODRO I CRVENO JEZERO - društvo s ograničenom odgovornošću za trgovinu i građenje, OIB 59043340671, Hajduka Andrije Šimića 12,21260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59043340671</item>
      <item>, OIB 85821130368</item>
    </izvorni_sadrzaj>
    <derivirana_varijabla naziv="DomainObject.Predmet.SudioniciListNazivOIB_1">
      <item>, OIB 59043340671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1790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2017-10-12T10:40:00Z</cp:lastPrinted>
  <dcterms:modified xmlns:xsi="http://www.w3.org/2001/XMLSchema-instance" xsi:type="dcterms:W3CDTF">2017-10-12T11:42:00Z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