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5618d" w14:paraId="ce5618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D81273">
        <w:t>81</w:t>
      </w:r>
      <w:r w:rsidR="00B36D72">
        <w:t>2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B36D72">
        <w:t>BOROVI DOKOZA d.o.o., Zadar, Put Murvice 44, OIB: 55403081793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A7289A">
        <w:t xml:space="preserve">01.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B36D72">
        <w:t>BOROVI DOKOZA d.o.o., Zadar, Put Murvice 44, OIB: 55403081793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7F77F2" w:rsidP="00A70A5D" w:rsidR="000A6B55">
      <w:pPr>
        <w:jc w:val="center"/>
      </w:pPr>
      <w:r>
        <w:t>16.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D81273">
        <w:t>11</w:t>
      </w:r>
      <w:r w:rsidR="00A70A5D">
        <w:t>,</w:t>
      </w:r>
      <w:r w:rsidR="00B36D72">
        <w:t>05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br. 26/I, </w:t>
      </w:r>
    </w:p>
    <w:p w:rsidRDefault="000A6B55" w:rsidP="00A70A5D" w:rsidR="00A70A5D">
      <w:pPr>
        <w:jc w:val="center"/>
      </w:pPr>
      <w:r>
        <w:t>Dr. Franje Tuđmana 35.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D87911" w:rsidP="000A6B55" w:rsidR="000A6B55">
      <w:pPr>
        <w:jc w:val="center"/>
      </w:pPr>
      <w:r>
        <w:t xml:space="preserve">16.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D81273">
        <w:t>11</w:t>
      </w:r>
      <w:r w:rsidR="00F92198">
        <w:t>,</w:t>
      </w:r>
      <w:r w:rsidR="00D81273">
        <w:t>0</w:t>
      </w:r>
      <w:r w:rsidR="00B36D72">
        <w:t>7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0A6B55">
        <w:t xml:space="preserve">sudnica 26/I, </w:t>
      </w:r>
    </w:p>
    <w:p w:rsidRDefault="000A6B55" w:rsidP="00DB3383" w:rsidR="00CC3921">
      <w:pPr>
        <w:jc w:val="center"/>
      </w:pPr>
      <w:r>
        <w:t>Dr. Franje Tuđmana 35.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B36D72">
        <w:t>BOROVI DOKOZA d.o.o., Zadar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B36D72">
        <w:t>01. rujna</w:t>
      </w:r>
      <w:r w:rsidR="00D247DF">
        <w:t xml:space="preserve"> 2016</w:t>
      </w:r>
      <w:r w:rsidR="00245588" w:rsidRPr="006A6907">
        <w:t xml:space="preserve">. u Očevidniku redoslijeda osnova za plaćanje ima evidentirane neizvršene osnove za plaćanje u neprekinutom razdoblju od </w:t>
      </w:r>
      <w:r w:rsidR="00B36D72">
        <w:t>464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B36D72">
        <w:t>23.286,64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ima </w:t>
      </w:r>
      <w:r w:rsidR="00FD75C1">
        <w:t>dva</w:t>
      </w:r>
      <w:r w:rsidR="00857EAD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A7289A">
        <w:t xml:space="preserve">01.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B36D72">
        <w:t>BOROVI DOKOZA d.o.o., Zadar</w:t>
      </w:r>
      <w:r w:rsidR="00B36D72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B36D72" w:rsidP="00153B5F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NADA DOKOZA, Zadar, Skradinska 6/A</w:t>
      </w:r>
      <w:r>
        <w:t xml:space="preserve"> 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063E71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B36D72">
      <w:t>812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3E71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2007B"/>
    <w:rsid w:val="005202A5"/>
    <w:rsid w:val="00530AEA"/>
    <w:rsid w:val="00540F8E"/>
    <w:rsid w:val="005449BB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3E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E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3E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3E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3E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6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3E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3E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3E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3E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BOROVI DOKOZA društvo s ograničenom odgovornošću za proizvodnju, trgovinu i usluge</izvorni_sadrzaj>
    <derivirana_varijabla naziv="DomainObject.Predmet.ProtustrankaFormated_1">  BOROVI DOKOZA društvo s ograničenom odgovornošću za proizvodnju, trgovinu i usluge</derivirana_varijabla>
  </DomainObject.Predmet.ProtustrankaFormated>
  <DomainObject.Predmet.ProtustrankaFormatedOIB>
    <izvorni_sadrzaj>  BOROVI DOKOZA društvo s ograničenom odgovornošću za proizvodnju, trgovinu i usluge, OIB 55403081793</izvorni_sadrzaj>
    <derivirana_varijabla naziv="DomainObject.Predmet.ProtustrankaFormatedOIB_1">  BOROVI DOKOZA društvo s ograničenom odgovornošću za proizvodnju, trgovinu i usluge, OIB 55403081793</derivirana_varijabla>
  </DomainObject.Predmet.ProtustrankaFormatedOIB>
  <DomainObject.Predmet.ProtustrankaFormatedWithAdress>
    <izvorni_sadrzaj> BOROVI DOKOZA društvo s ograničenom odgovornošću za proizvodnju, trgovinu i usluge, Put Murvice 44, 23000 Zadar</izvorni_sadrzaj>
    <derivirana_varijabla naziv="DomainObject.Predmet.ProtustrankaFormatedWithAdress_1"> BOROVI DOKOZA društvo s ograničenom odgovornošću za proizvodnju, trgovinu i usluge, Put Murvice 44, 23000 Zadar</derivirana_varijabla>
  </DomainObject.Predmet.ProtustrankaFormatedWithAdress>
  <DomainObject.Predmet.ProtustrankaFormatedWithAdressOIB>
    <izvorni_sadrzaj> BOROVI DOKOZA društvo s ograničenom odgovornošću za proizvodnju, trgovinu i usluge, OIB 55403081793, Put Murvice 44, 23000 Zadar</izvorni_sadrzaj>
    <derivirana_varijabla naziv="DomainObject.Predmet.ProtustrankaFormatedWithAdressOIB_1"> BOROVI DOKOZA društvo s ograničenom odgovornošću za proizvodnju, trgovinu i usluge, OIB 55403081793, Put Murvice 44, 23000 Zadar</derivirana_varijabla>
  </DomainObject.Predmet.ProtustrankaFormatedWithAdressOIB>
  <DomainObject.Predmet.ProtustrankaWithAdress>
    <izvorni_sadrzaj>BOROVI DOKOZA društvo s ograničenom odgovornošću za proizvodnju, trgovinu i usluge Put Murvice 44, 23000 Zadar</izvorni_sadrzaj>
    <derivirana_varijabla naziv="DomainObject.Predmet.ProtustrankaWithAdress_1">BOROVI DOKOZA društvo s ograničenom odgovornošću za proizvodnju, trgovinu i usluge Put Murvice 44, 23000 Zadar</derivirana_varijabla>
  </DomainObject.Predmet.ProtustrankaWithAdress>
  <DomainObject.Predmet.ProtustrankaWithAdressOIB>
    <izvorni_sadrzaj>BOROVI DOKOZA društvo s ograničenom odgovornošću za proizvodnju, trgovinu i usluge, OIB 55403081793, Put Murvice 44, 23000 Zadar</izvorni_sadrzaj>
    <derivirana_varijabla naziv="DomainObject.Predmet.ProtustrankaWithAdressOIB_1">BOROVI DOKOZA društvo s ograničenom odgovornošću za proizvodnju, trgovinu i usluge, OIB 55403081793, Put Murvice 44, 23000 Zadar</derivirana_varijabla>
  </DomainObject.Predmet.ProtustrankaWithAdressOIB>
  <DomainObject.Predmet.ProtustrankaNazivFormated>
    <izvorni_sadrzaj>BOROVI DOKOZA društvo s ograničenom odgovornošću za proizvodnju, trgovinu i usluge</izvorni_sadrzaj>
    <derivirana_varijabla naziv="DomainObject.Predmet.ProtustrankaNazivFormated_1">BOROVI DOKOZA društvo s ograničenom odgovornošću za proizvodnju, trgovinu i usluge</derivirana_varijabla>
  </DomainObject.Predmet.ProtustrankaNazivFormated>
  <DomainObject.Predmet.ProtustrankaNazivFormatedOIB>
    <izvorni_sadrzaj>BOROVI DOKOZA društvo s ograničenom odgovornošću za proizvodnju, trgovinu i usluge, OIB 55403081793</izvorni_sadrzaj>
    <derivirana_varijabla naziv="DomainObject.Predmet.ProtustrankaNazivFormatedOIB_1">BOROVI DOKOZA društvo s ograničenom odgovornošću za proizvodnju, trgovinu i usluge, OIB 55403081793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23286.64</izvorni_sadrzaj>
    <derivirana_varijabla naziv="DomainObject.Predmet.TrenutnaVrijednost_1">23286.64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BOROVI DOKOZA društvo s ograničenom odgovornošću za proizvodnju, trgovinu i usluge</item>
    </izvorni_sadrzaj>
    <derivirana_varijabla naziv="DomainObject.Predmet.ProtuStrankaListFormated_1">
      <item>BOROVI DOKOZA društvo s ograničenom odgovornošću za proizvodnju, trgovinu i usluge</item>
    </derivirana_varijabla>
  </DomainObject.Predmet.ProtuStrankaListFormated>
  <DomainObject.Predmet.ProtuStrankaListFormatedOIB>
    <izvorni_sadrzaj>
      <item>BOROVI DOKOZA društvo s ograničenom odgovornošću za proizvodnju, trgovinu i usluge, OIB 55403081793</item>
    </izvorni_sadrzaj>
    <derivirana_varijabla naziv="DomainObject.Predmet.ProtuStrankaListFormatedOIB_1">
      <item>BOROVI DOKOZA društvo s ograničenom odgovornošću za proizvodnju, trgovinu i usluge, OIB 55403081793</item>
    </derivirana_varijabla>
  </DomainObject.Predmet.ProtuStrankaListFormatedOIB>
  <DomainObject.Predmet.ProtuStrankaListFormatedWithAdress>
    <izvorni_sadrzaj>
      <item>BOROVI DOKOZA društvo s ograničenom odgovornošću za proizvodnju, trgovinu i usluge, Put Murvice 44, 23000 Zadar</item>
    </izvorni_sadrzaj>
    <derivirana_varijabla naziv="DomainObject.Predmet.ProtuStrankaListFormatedWithAdress_1">
      <item>BOROVI DOKOZA društvo s ograničenom odgovornošću za proizvodnju, trgovinu i usluge, Put Murvice 44, 23000 Zadar</item>
    </derivirana_varijabla>
  </DomainObject.Predmet.ProtuStrankaListFormatedWithAdress>
  <DomainObject.Predmet.ProtuStrankaListFormatedWithAdressOIB>
    <izvorni_sadrzaj>
      <item>BOROVI DOKOZA društvo s ograničenom odgovornošću za proizvodnju, trgovinu i usluge, OIB 55403081793, Put Murvice 44, 23000 Zadar</item>
    </izvorni_sadrzaj>
    <derivirana_varijabla naziv="DomainObject.Predmet.ProtuStrankaListFormatedWithAdressOIB_1">
      <item>BOROVI DOKOZA društvo s ograničenom odgovornošću za proizvodnju, trgovinu i usluge, OIB 55403081793, Put Murvice 44, 23000 Zadar</item>
    </derivirana_varijabla>
  </DomainObject.Predmet.ProtuStrankaListFormatedWithAdressOIB>
  <DomainObject.Predmet.ProtuStrankaListNazivFormated>
    <izvorni_sadrzaj>
      <item>BOROVI DOKOZA društvo s ograničenom odgovornošću za proizvodnju, trgovinu i usluge</item>
    </izvorni_sadrzaj>
    <derivirana_varijabla naziv="DomainObject.Predmet.ProtuStrankaListNazivFormated_1">
      <item>BOROVI DOKOZA društvo s ograničenom odgovornošću za proizvodnju, trgovinu i usluge</item>
    </derivirana_varijabla>
  </DomainObject.Predmet.ProtuStrankaListNazivFormated>
  <DomainObject.Predmet.ProtuStrankaListNazivFormatedOIB>
    <izvorni_sadrzaj>
      <item>BOROVI DOKOZA društvo s ograničenom odgovornošću za proizvodnju, trgovinu i usluge, OIB 55403081793</item>
    </izvorni_sadrzaj>
    <derivirana_varijabla naziv="DomainObject.Predmet.ProtuStrankaListNazivFormatedOIB_1">
      <item>BOROVI DOKOZA društvo s ograničenom odgovornošću za proizvodnju, trgovinu i usluge, OIB 55403081793</item>
    </derivirana_varijabla>
  </DomainObject.Predmet.ProtuStrankaListNazivFormatedOIB>
  <DomainObject.Predmet.OstaliListFormated>
    <izvorni_sadrzaj>
      <item>Nada Dokoza</item>
    </izvorni_sadrzaj>
    <derivirana_varijabla naziv="DomainObject.Predmet.OstaliListFormated_1">
      <item>Nada Dokoza</item>
    </derivirana_varijabla>
  </DomainObject.Predmet.OstaliListFormated>
  <DomainObject.Predmet.OstaliListFormatedOIB>
    <izvorni_sadrzaj>
      <item>Nada Dokoza, OIB 20595451866</item>
    </izvorni_sadrzaj>
    <derivirana_varijabla naziv="DomainObject.Predmet.OstaliListFormatedOIB_1">
      <item>Nada Dokoza, OIB 20595451866</item>
    </derivirana_varijabla>
  </DomainObject.Predmet.OstaliListFormatedOIB>
  <DomainObject.Predmet.OstaliListFormatedWithAdress>
    <izvorni_sadrzaj>
      <item>Nada Dokoza, Skradinska Ulica 6 A, 23000 Zadar</item>
    </izvorni_sadrzaj>
    <derivirana_varijabla naziv="DomainObject.Predmet.OstaliListFormatedWithAdress_1">
      <item>Nada Dokoza, Skradinska Ulica 6 A, 23000 Zadar</item>
    </derivirana_varijabla>
  </DomainObject.Predmet.OstaliListFormatedWithAdress>
  <DomainObject.Predmet.OstaliListFormatedWithAdressOIB>
    <izvorni_sadrzaj>
      <item>Nada Dokoza, OIB 20595451866, Skradinska Ulica 6 A, 23000 Zadar</item>
    </izvorni_sadrzaj>
    <derivirana_varijabla naziv="DomainObject.Predmet.OstaliListFormatedWithAdressOIB_1">
      <item>Nada Dokoza, OIB 20595451866, Skradinska Ulica 6 A, 23000 Zadar</item>
    </derivirana_varijabla>
  </DomainObject.Predmet.OstaliListFormatedWithAdressOIB>
  <DomainObject.Predmet.OstaliListNazivFormated>
    <izvorni_sadrzaj>
      <item>Nada Dokoza</item>
    </izvorni_sadrzaj>
    <derivirana_varijabla naziv="DomainObject.Predmet.OstaliListNazivFormated_1">
      <item>Nada Dokoza</item>
    </derivirana_varijabla>
  </DomainObject.Predmet.OstaliListNazivFormated>
  <DomainObject.Predmet.OstaliListNazivFormatedOIB>
    <izvorni_sadrzaj>
      <item>Nada Dokoza, OIB 20595451866</item>
    </izvorni_sadrzaj>
    <derivirana_varijabla naziv="DomainObject.Predmet.OstaliListNazivFormatedOIB_1">
      <item>Nada Dokoza, OIB 20595451866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BOROVI DOKOZA društvo s ograničenom odgovornošću za proizvodnju, trgovinu i usluge</izvorni_sadrzaj>
    <derivirana_varijabla naziv="DomainObject.Predmet.ProtustrankaIDrugi_1">BOROVI DOKOZA društvo s ograničenom odgovornošću za proizvodnju,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BOROVI DOKOZA društvo s ograničenom odgovornošću za proizvodnju, trgovinu i usluge, OIB 55403081793, Put Murvice 44, 23000 Zadar</izvorni_sadrzaj>
    <derivirana_varijabla naziv="DomainObject.Predmet.ProtustrankaIDrugiAdressOIB_1">BOROVI DOKOZA društvo s ograničenom odgovornošću za proizvodnju, trgovinu i usluge, OIB 55403081793, Put Murvice 44,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BOROVI DOKOZA društvo s ograničenom odgovornošću za proizvodnju, trgovinu i usluge</item>
      <item>Nada Dokoza</item>
    </izvorni_sadrzaj>
    <derivirana_varijabla naziv="DomainObject.Predmet.SudioniciListNaziv_1">
      <item>Financijska agencija</item>
      <item>BOROVI DOKOZA društvo s ograničenom odgovornošću za proizvodnju, trgovinu i usluge</item>
      <item>Nada Dokoza</item>
    </derivirana_varijabla>
  </DomainObject.Predmet.SudioniciListNaziv>
  <DomainObject.Predmet.SudioniciListAdressOIB>
    <izvorni_sadrzaj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izvorni_sadrzaj>
    <derivirana_varijabla naziv="DomainObject.Predmet.SudioniciListAdressOIB_1">
      <item>Financijska agencija, OIB 85821130368, Ivana Danila 4,23000 Zadar</item>
      <item>BOROVI DOKOZA društvo s ograničenom odgovornošću za proizvodnju, trgovinu i usluge, OIB 55403081793, Put Murvice 44,23000 Zadar</item>
      <item>Nada Dokoza, OIB 20595451866, Skradinska Ulica 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55403081793</item>
      <item>, OIB 20595451866</item>
    </izvorni_sadrzaj>
    <derivirana_varijabla naziv="DomainObject.Predmet.SudioniciListNazivOIB_1">
      <item>, OIB 85821130368</item>
      <item>, OIB 55403081793</item>
      <item>, OIB 20595451866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296503-165C-4CBA-9689-1962EB865B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355</properties:Words>
  <properties:Characters>1850</properties:Characters>
  <properties:Lines>78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2016-05-31T12:29:00Z</dcterms:created>
  <dc:creator>Administrator</dc:creator>
  <cp:lastModifiedBy>wsadmin</cp:lastModifiedBy>
  <cp:lastPrinted>2016-05-30T08:26:00Z</cp:lastPrinted>
  <dcterms:modified xmlns:xsi="http://www.w3.org/2001/XMLSchema-instance" xsi:type="dcterms:W3CDTF">2016-06-01T13:40:00Z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