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1c76" w14:paraId="dd41c7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102D04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7415E">
        <w:t>1911</w:t>
      </w:r>
      <w:r w:rsidR="00C73FC0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2457C">
        <w:t>2</w:t>
      </w:r>
      <w:r w:rsidR="00102D04">
        <w:t xml:space="preserve">. prosinca </w:t>
      </w:r>
      <w:r w:rsidR="003E5D1C">
        <w:t>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7415E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>a UDRUGA ZA ZAŠTITU I PRAVA NJEGOVATELJA I NJEGOVATELJICA "VELIKO SRCE" U LIKVIDACIJI, Zagreb, Maksimirska 50a, OIB: 87151664314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A7415E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7415E">
        <w:t>122.005,96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2457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2457C">
        <w:t>2</w:t>
      </w:r>
      <w:r w:rsidR="00102D04">
        <w:t xml:space="preserve">. prosinca </w:t>
      </w:r>
      <w:r w:rsidR="00590AEF">
        <w:t>2015.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02D04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8A3D4F"/>
    <w:rsid w:val="00920CA0"/>
    <w:rsid w:val="009419D8"/>
    <w:rsid w:val="00A71431"/>
    <w:rsid w:val="00A7415E"/>
    <w:rsid w:val="00AC4528"/>
    <w:rsid w:val="00AD027A"/>
    <w:rsid w:val="00B45F5B"/>
    <w:rsid w:val="00B82F18"/>
    <w:rsid w:val="00C73FC0"/>
    <w:rsid w:val="00C836B9"/>
    <w:rsid w:val="00C958E9"/>
    <w:rsid w:val="00CE7362"/>
    <w:rsid w:val="00D01B78"/>
    <w:rsid w:val="00D2457C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F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F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F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F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F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F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F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F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1911</izvorni_sadrzaj>
    <derivirana_varijabla naziv="DomainObject.Predmet.Broj_1">1911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St-1911/2015</izvorni_sadrzaj>
    <derivirana_varijabla naziv="DomainObject.Predmet.OznakaBroj_1">St-1911/2015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I PRAVA NJEGOVATELJA I NJEGOVATELJICA VELIKO SRCE U LIKVIDACIJI</izvorni_sadrzaj>
    <derivirana_varijabla naziv="DomainObject.Predmet.ProtustrankaFormated_1">  UDRUGA ZA ZAŠTITU I PRAVA NJEGOVATELJA I NJEGOVATELJICA VELIKO SRCE U LIKVIDACIJI</derivirana_varijabla>
  </DomainObject.Predmet.ProtustrankaFormated>
  <DomainObject.Predmet.ProtustrankaFormatedOIB>
    <izvorni_sadrzaj>  UDRUGA ZA ZAŠTITU I PRAVA NJEGOVATELJA I NJEGOVATELJICA VELIKO SRCE U LIKVIDACIJI, OIB 87151664314</izvorni_sadrzaj>
    <derivirana_varijabla naziv="DomainObject.Predmet.ProtustrankaFormatedOIB_1">  UDRUGA ZA ZAŠTITU I PRAVA NJEGOVATELJA I NJEGOVATELJICA VELIKO SRCE U LIKVIDACIJI, OIB 87151664314</derivirana_varijabla>
  </DomainObject.Predmet.ProtustrankaFormatedOIB>
  <DomainObject.Predmet.ProtustrankaFormatedWithAdress>
    <izvorni_sadrzaj> UDRUGA ZA ZAŠTITU I PRAVA NJEGOVATELJA I NJEGOVATELJICA VELIKO SRCE U LIKVIDACIJI, Miramarska 50a, 10000 Zagreb</izvorni_sadrzaj>
    <derivirana_varijabla naziv="DomainObject.Predmet.ProtustrankaFormatedWithAdress_1"> UDRUGA ZA ZAŠTITU I PRAVA NJEGOVATELJA I NJEGOVATELJICA VELIKO SRCE U LIKVIDACIJI, Miramarska 50a, 10000 Zagreb</derivirana_varijabla>
  </DomainObject.Predmet.ProtustrankaFormatedWithAdress>
  <DomainObject.Predmet.ProtustrankaFormatedWithAdressOIB>
    <izvorni_sadrzaj> UDRUGA ZA ZAŠTITU I PRAVA NJEGOVATELJA I NJEGOVATELJICA VELIKO SRCE U LIKVIDACIJI, OIB 87151664314, Miramarska 50a, 10000 Zagreb</izvorni_sadrzaj>
    <derivirana_varijabla naziv="DomainObject.Predmet.ProtustrankaFormatedWithAdressOIB_1"> UDRUGA ZA ZAŠTITU I PRAVA NJEGOVATELJA I NJEGOVATELJICA VELIKO SRCE U LIKVIDACIJI, OIB 87151664314, Miramarska 50a, 10000 Zagreb</derivirana_varijabla>
  </DomainObject.Predmet.ProtustrankaFormatedWithAdressOIB>
  <DomainObject.Predmet.ProtustrankaWithAdress>
    <izvorni_sadrzaj>UDRUGA ZA ZAŠTITU I PRAVA NJEGOVATELJA I NJEGOVATELJICA VELIKO SRCE U LIKVIDACIJI Miramarska 50a, 10000 Zagreb</izvorni_sadrzaj>
    <derivirana_varijabla naziv="DomainObject.Predmet.ProtustrankaWithAdress_1">UDRUGA ZA ZAŠTITU I PRAVA NJEGOVATELJA I NJEGOVATELJICA VELIKO SRCE U LIKVIDACIJI Miramarska 50a, 10000 Zagreb</derivirana_varijabla>
  </DomainObject.Predmet.ProtustrankaWithAdress>
  <DomainObject.Predmet.ProtustrankaWithAdressOIB>
    <izvorni_sadrzaj>UDRUGA ZA ZAŠTITU I PRAVA NJEGOVATELJA I NJEGOVATELJICA VELIKO SRCE U LIKVIDACIJI, OIB 87151664314, Miramarska 50a, 10000 Zagreb</izvorni_sadrzaj>
    <derivirana_varijabla naziv="DomainObject.Predmet.ProtustrankaWithAdressOIB_1">UDRUGA ZA ZAŠTITU I PRAVA NJEGOVATELJA I NJEGOVATELJICA VELIKO SRCE U LIKVIDACIJI, OIB 87151664314, Miramarska 50a, 10000 Zagreb</derivirana_varijabla>
  </DomainObject.Predmet.ProtustrankaWithAdressOIB>
  <DomainObject.Predmet.ProtustrankaNazivFormated>
    <izvorni_sadrzaj>UDRUGA ZA ZAŠTITU I PRAVA NJEGOVATELJA I NJEGOVATELJICA VELIKO SRCE U LIKVIDACIJI</izvorni_sadrzaj>
    <derivirana_varijabla naziv="DomainObject.Predmet.ProtustrankaNazivFormated_1">UDRUGA ZA ZAŠTITU I PRAVA NJEGOVATELJA I NJEGOVATELJICA VELIKO SRCE U LIKVIDACIJI</derivirana_varijabla>
  </DomainObject.Predmet.ProtustrankaNazivFormated>
  <DomainObject.Predmet.ProtustrankaNazivFormatedOIB>
    <izvorni_sadrzaj>UDRUGA ZA ZAŠTITU I PRAVA NJEGOVATELJA I NJEGOVATELJICA VELIKO SRCE U LIKVIDACIJI, OIB 87151664314</izvorni_sadrzaj>
    <derivirana_varijabla naziv="DomainObject.Predmet.ProtustrankaNazivFormatedOIB_1">UDRUGA ZA ZAŠTITU I PRAVA NJEGOVATELJA I NJEGOVATELJICA VELIKO SRCE U LIKVIDACIJI, OIB 87151664314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ZAŠTITU I PRAVA NJEGOVATELJA I NJEGOVATELJICA VELIKO SRCE U LIKVIDACIJI</item>
    </izvorni_sadrzaj>
    <derivirana_varijabla naziv="DomainObject.Predmet.ProtuStrankaListFormated_1">
      <item>UDRUGA ZA ZAŠTITU I PRAVA NJEGOVATELJA I NJEGOVATELJICA VELIKO SRCE U LIKVIDACIJI</item>
    </derivirana_varijabla>
  </DomainObject.Predmet.ProtuStrankaListFormated>
  <DomainObject.Predmet.ProtuStrankaListFormatedOIB>
    <izvorni_sadrzaj>
      <item>UDRUGA ZA ZAŠTITU I PRAVA NJEGOVATELJA I NJEGOVATELJICA VELIKO SRCE U LIKVIDACIJI, OIB 87151664314</item>
    </izvorni_sadrzaj>
    <derivirana_varijabla naziv="DomainObject.Predmet.ProtuStrankaListFormatedOIB_1">
      <item>UDRUGA ZA ZAŠTITU I PRAVA NJEGOVATELJA I NJEGOVATELJICA VELIKO SRCE U LIKVIDACIJI, OIB 87151664314</item>
    </derivirana_varijabla>
  </DomainObject.Predmet.ProtuStrankaListFormatedOIB>
  <DomainObject.Predmet.ProtuStrankaListFormatedWithAdress>
    <izvorni_sadrzaj>
      <item>UDRUGA ZA ZAŠTITU I PRAVA NJEGOVATELJA I NJEGOVATELJICA VELIKO SRCE U LIKVIDACIJI, Miramarska 50a, 10000 Zagreb</item>
    </izvorni_sadrzaj>
    <derivirana_varijabla naziv="DomainObject.Predmet.ProtuStrankaListFormatedWithAdress_1">
      <item>UDRUGA ZA ZAŠTITU I PRAVA NJEGOVATELJA I NJEGOVATELJICA VELIKO SRCE U LIKVIDACIJI, Miramarska 50a, 10000 Zagreb</item>
    </derivirana_varijabla>
  </DomainObject.Predmet.ProtuStrankaListFormatedWithAdress>
  <DomainObject.Predmet.ProtuStrankaListFormatedWithAdressOIB>
    <izvorni_sadrzaj>
      <item>UDRUGA ZA ZAŠTITU I PRAVA NJEGOVATELJA I NJEGOVATELJICA VELIKO SRCE U LIKVIDACIJI, OIB 87151664314, Miramarska 50a, 10000 Zagreb</item>
    </izvorni_sadrzaj>
    <derivirana_varijabla naziv="DomainObject.Predmet.ProtuStrankaListFormatedWithAdressOIB_1">
      <item>UDRUGA ZA ZAŠTITU I PRAVA NJEGOVATELJA I NJEGOVATELJICA VELIKO SRCE U LIKVIDACIJI, OIB 87151664314, Miramarska 50a, 10000 Zagreb</item>
    </derivirana_varijabla>
  </DomainObject.Predmet.ProtuStrankaListFormatedWithAdressOIB>
  <DomainObject.Predmet.ProtuStrankaListNazivFormated>
    <izvorni_sadrzaj>
      <item>UDRUGA ZA ZAŠTITU I PRAVA NJEGOVATELJA I NJEGOVATELJICA VELIKO SRCE U LIKVIDACIJI</item>
    </izvorni_sadrzaj>
    <derivirana_varijabla naziv="DomainObject.Predmet.ProtuStrankaListNazivFormated_1">
      <item>UDRUGA ZA ZAŠTITU I PRAVA NJEGOVATELJA I NJEGOVATELJICA VELIKO SRCE U LIKVIDACIJI</item>
    </derivirana_varijabla>
  </DomainObject.Predmet.ProtuStrankaListNazivFormated>
  <DomainObject.Predmet.ProtuStrankaListNazivFormatedOIB>
    <izvorni_sadrzaj>
      <item>UDRUGA ZA ZAŠTITU I PRAVA NJEGOVATELJA I NJEGOVATELJICA VELIKO SRCE U LIKVIDACIJI, OIB 87151664314</item>
    </izvorni_sadrzaj>
    <derivirana_varijabla naziv="DomainObject.Predmet.ProtuStrankaListNazivFormatedOIB_1">
      <item>UDRUGA ZA ZAŠTITU I PRAVA NJEGOVATELJA I NJEGOVATELJICA VELIKO SRCE U LIKVIDACIJI, OIB 87151664314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ZAŠTITU I PRAVA NJEGOVATELJA I NJEGOVATELJICA VELIKO SRCE U LIKVIDACIJI</izvorni_sadrzaj>
    <derivirana_varijabla naziv="DomainObject.Predmet.ProtustrankaIDrugi_1">UDRUGA ZA ZAŠTITU I PRAVA NJEGOVATELJA I NJEGOVATELJICA VELIKO SRCE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ZAŠTITU I PRAVA NJEGOVATELJA I NJEGOVATELJICA VELIKO SRCE U LIKVIDACIJI, OIB 87151664314, Miramarska 50a, 10000 Zagreb</izvorni_sadrzaj>
    <derivirana_varijabla naziv="DomainObject.Predmet.ProtustrankaIDrugiAdressOIB_1">UDRUGA ZA ZAŠTITU I PRAVA NJEGOVATELJA I NJEGOVATELJICA VELIKO SRCE U LIKVIDACIJI, OIB 87151664314, Miramarska 50a,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ZAŠTITU I PRAVA NJEGOVATELJA I NJEGOVATELJICA VELIKO SRCE U LIKVIDACIJI</item>
      <item>FINA Regionalni centar Zagreb</item>
    </izvorni_sadrzaj>
    <derivirana_varijabla naziv="DomainObject.Predmet.SudioniciListNaziv_1">
      <item>UDRUGA ZA ZAŠTITU I PRAVA NJEGOVATELJA I NJEGOVATELJICA VELIKO SRCE U LIKVIDACIJI</item>
      <item>FINA Regionalni centar Zagreb</item>
    </derivirana_varijabla>
  </DomainObject.Predmet.SudioniciListNaziv>
  <DomainObject.Predmet.SudioniciListAdressOIB>
    <izvorni_sadrzaj>
      <item>UDRUGA ZA ZAŠTITU I PRAVA NJEGOVATELJA I NJEGOVATELJICA VELIKO SRCE U LIKVIDACIJI, OIB 87151664314, Miramarska 50a,10000 Zagreb</item>
      <item>FINA Regionalni centar Zagreb, OIB 85821130368, Trg svibanjskih žrtava 1995. 1,10000 Zagreb</item>
    </izvorni_sadrzaj>
    <derivirana_varijabla naziv="DomainObject.Predmet.SudioniciListAdressOIB_1">
      <item>UDRUGA ZA ZAŠTITU I PRAVA NJEGOVATELJA I NJEGOVATELJICA VELIKO SRCE U LIKVIDACIJI, OIB 87151664314, Miramarska 50a,10000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87151664314</item>
      <item>, OIB 85821130368</item>
    </izvorni_sadrzaj>
    <derivirana_varijabla naziv="DomainObject.Predmet.SudioniciListNazivOIB_1">
      <item>, OIB 87151664314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1330</properties:Characters>
  <properties:Lines>39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2015-11-27T06:46:00Z</dcterms:created>
  <dc:creator>ilukac</dc:creator>
  <cp:lastModifiedBy>Maja Hilje</cp:lastModifiedBy>
  <cp:lastPrinted>2015-11-27T06:45:00Z</cp:lastPrinted>
  <dcterms:modified xmlns:xsi="http://www.w3.org/2001/XMLSchema-instance" xsi:type="dcterms:W3CDTF">2015-12-02T06:57:00Z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