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c8a5" w14:paraId="bb6c8a5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1F3C87" w:rsidP="008C1F15" w:rsidR="008C1F15" w:rsidRPr="008C1F15">
      <w:pPr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             </w:t>
      </w:r>
      <w:r w:rsidR="008C1F15" w:rsidRPr="008C1F15">
        <w:rPr>
          <w:rFonts w:cstheme="minorBidi" w:eastAsiaTheme="minorHAnsi"/>
          <w:lang w:eastAsia="en-US"/>
        </w:rPr>
        <w:t>REPUBLIKA HRVATSKA</w:t>
      </w:r>
    </w:p>
    <w:p w:rsidRDefault="00E13B09" w:rsidP="008C1F15" w:rsidR="00E13B09">
      <w:pPr>
        <w:jc w:val="both"/>
        <w:rPr>
          <w:rFonts w:cstheme="minorBidi" w:eastAsiaTheme="minorHAnsi"/>
          <w:b/>
          <w:lang w:eastAsia="en-US"/>
        </w:rPr>
      </w:pPr>
      <w:r>
        <w:rPr>
          <w:rFonts w:cstheme="minorBidi" w:eastAsiaTheme="minorHAnsi"/>
          <w:b/>
          <w:lang w:eastAsia="en-US"/>
        </w:rPr>
        <w:t xml:space="preserve">             OPĆINSKI SUD U SPLITU</w:t>
      </w:r>
    </w:p>
    <w:p w:rsidRDefault="00E13B09" w:rsidP="00E13B09" w:rsidR="00E13B09" w:rsidRPr="00E13B09">
      <w:pPr>
        <w:tabs>
          <w:tab w:pos="6336" w:val="left"/>
        </w:tabs>
        <w:jc w:val="both"/>
        <w:rPr>
          <w:rFonts w:cstheme="minorBidi" w:eastAsiaTheme="minorHAnsi"/>
          <w:lang w:eastAsia="en-US"/>
        </w:rPr>
      </w:pPr>
      <w:r w:rsidRPr="00E13B09">
        <w:rPr>
          <w:rFonts w:cstheme="minorBidi" w:eastAsiaTheme="minorHAnsi"/>
          <w:lang w:eastAsia="en-US"/>
        </w:rPr>
        <w:t xml:space="preserve">            </w:t>
      </w:r>
      <w:r>
        <w:rPr>
          <w:rFonts w:cstheme="minorBidi" w:eastAsiaTheme="minorHAnsi"/>
          <w:lang w:eastAsia="en-US"/>
        </w:rPr>
        <w:t xml:space="preserve"> </w:t>
      </w:r>
      <w:r w:rsidRPr="00E13B09">
        <w:rPr>
          <w:rFonts w:cstheme="minorBidi" w:eastAsiaTheme="minorHAnsi"/>
          <w:lang w:eastAsia="en-US"/>
        </w:rPr>
        <w:t xml:space="preserve">Ex. vojarna </w:t>
      </w:r>
      <w:proofErr w:type="spellStart"/>
      <w:r w:rsidRPr="00E13B09">
        <w:rPr>
          <w:rFonts w:cstheme="minorBidi" w:eastAsiaTheme="minorHAnsi"/>
          <w:lang w:eastAsia="en-US"/>
        </w:rPr>
        <w:t>Sv.Križ</w:t>
      </w:r>
      <w:proofErr w:type="spellEnd"/>
      <w:r w:rsidRPr="00E13B09">
        <w:rPr>
          <w:rFonts w:cstheme="minorBidi" w:eastAsiaTheme="minorHAnsi"/>
          <w:lang w:eastAsia="en-US"/>
        </w:rPr>
        <w:t xml:space="preserve"> </w:t>
      </w:r>
      <w:proofErr w:type="spellStart"/>
      <w:r w:rsidRPr="00E13B09">
        <w:rPr>
          <w:rFonts w:cstheme="minorBidi" w:eastAsiaTheme="minorHAnsi"/>
          <w:lang w:eastAsia="en-US"/>
        </w:rPr>
        <w:t>Dračevac</w:t>
      </w:r>
      <w:proofErr w:type="spellEnd"/>
      <w:r>
        <w:rPr>
          <w:rFonts w:cstheme="minorBidi" w:eastAsiaTheme="minorHAnsi"/>
          <w:lang w:eastAsia="en-US"/>
        </w:rPr>
        <w:tab/>
      </w:r>
      <w:r w:rsidR="001F3C87">
        <w:rPr>
          <w:rFonts w:cstheme="minorBidi" w:eastAsiaTheme="minorHAnsi"/>
          <w:lang w:eastAsia="en-US"/>
        </w:rPr>
        <w:t xml:space="preserve">    </w:t>
      </w:r>
      <w:r w:rsidR="00F359D5">
        <w:rPr>
          <w:rFonts w:cstheme="minorBidi" w:eastAsiaTheme="minorHAnsi"/>
          <w:lang w:eastAsia="en-US"/>
        </w:rPr>
        <w:t xml:space="preserve">Poslovni broj: </w:t>
      </w:r>
      <w:proofErr w:type="spellStart"/>
      <w:r w:rsidR="00F359D5">
        <w:rPr>
          <w:rFonts w:cstheme="minorBidi" w:eastAsiaTheme="minorHAnsi"/>
          <w:lang w:eastAsia="en-US"/>
        </w:rPr>
        <w:t>Sp</w:t>
      </w:r>
      <w:proofErr w:type="spellEnd"/>
      <w:r w:rsidR="00F359D5">
        <w:rPr>
          <w:rFonts w:cstheme="minorBidi" w:eastAsiaTheme="minorHAnsi"/>
          <w:lang w:eastAsia="en-US"/>
        </w:rPr>
        <w:t>-3</w:t>
      </w:r>
      <w:r w:rsidRPr="00E13B09">
        <w:rPr>
          <w:rFonts w:cstheme="minorBidi" w:eastAsiaTheme="minorHAnsi"/>
          <w:lang w:eastAsia="en-US"/>
        </w:rPr>
        <w:t>/16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E13B09" w:rsidP="008C1F15" w:rsidR="00DA0CED">
      <w:pPr>
        <w:jc w:val="center"/>
      </w:pPr>
      <w:r>
        <w:t xml:space="preserve"> R E P U B L I K A   H R V A T S K A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</w:r>
      <w:r w:rsidR="00631215">
        <w:t>Općinski građanski sud u Splitu</w:t>
      </w:r>
      <w:r>
        <w:t xml:space="preserve"> po sucu </w:t>
      </w:r>
      <w:r w:rsidR="00631215">
        <w:t>Ireni Klisović</w:t>
      </w:r>
      <w:r>
        <w:t xml:space="preserve"> kao sucu pojedincu, povodom prijedloga potrošača </w:t>
      </w:r>
      <w:r w:rsidR="00F359D5" w:rsidRPr="00F359D5">
        <w:t>MARKO MARIJANOVIĆ OIB: 03691483117, Split, Prvih hrvatskih redarstvenika 18</w:t>
      </w:r>
      <w:r>
        <w:t>, za otvaranje pos</w:t>
      </w:r>
      <w:r w:rsidR="00E13B09">
        <w:t>tupka s</w:t>
      </w:r>
      <w:r w:rsidR="00C60D30">
        <w:t>tečaja potrošača, dana 0</w:t>
      </w:r>
      <w:r w:rsidR="001F3C87">
        <w:t>6. rujna</w:t>
      </w:r>
      <w:r w:rsidR="00E13B09">
        <w:t xml:space="preserve"> </w:t>
      </w:r>
      <w:r>
        <w:t xml:space="preserve"> 2017.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F359D5" w:rsidP="001F3C87" w:rsidR="00DA0CED" w:rsidRPr="001F3C87">
      <w:pPr>
        <w:numPr>
          <w:ilvl w:val="0"/>
          <w:numId w:val="1"/>
        </w:numPr>
        <w:jc w:val="both"/>
        <w:textAlignment w:val="baseline"/>
        <w:rPr>
          <w:b/>
        </w:rPr>
      </w:pPr>
      <w:r w:rsidRPr="00F359D5">
        <w:t>Ferenčić Željko, Kardinala A.</w:t>
      </w:r>
      <w:r w:rsidR="001F3C87">
        <w:t xml:space="preserve"> </w:t>
      </w:r>
      <w:r w:rsidRPr="00F359D5">
        <w:t xml:space="preserve">Stepinca 2, p.p. 82 Vukovar, </w:t>
      </w:r>
      <w:proofErr w:type="spellStart"/>
      <w:r w:rsidRPr="00F359D5">
        <w:t>dipl.iur</w:t>
      </w:r>
      <w:proofErr w:type="spellEnd"/>
      <w:r w:rsidRPr="00F359D5">
        <w:t>. OIB: 73873182459</w:t>
      </w:r>
      <w:r w:rsidR="00DA0CED">
        <w:t xml:space="preserve"> </w:t>
      </w:r>
      <w:r w:rsidR="00DA0CED" w:rsidRPr="00DA0CED">
        <w:t>na vlastiti zahtjev se</w:t>
      </w:r>
      <w:r w:rsidR="008C1F15">
        <w:t xml:space="preserve"> </w:t>
      </w:r>
      <w:r w:rsidR="00DA0CED">
        <w:t>razrješava dužnosti povjerenika  potrošača</w:t>
      </w:r>
      <w:r w:rsidR="001C653A">
        <w:t xml:space="preserve"> </w:t>
      </w:r>
      <w:r w:rsidR="00631215">
        <w:t xml:space="preserve"> </w:t>
      </w:r>
      <w:r w:rsidR="00C60D30">
        <w:t>Mile Šimunića</w:t>
      </w:r>
      <w:r w:rsidR="001C653A">
        <w:t xml:space="preserve"> Nikolića </w:t>
      </w:r>
      <w:r w:rsidR="00DA0CED">
        <w:t xml:space="preserve"> u postupku stečaja potrošača</w:t>
      </w:r>
      <w:r w:rsidR="001F3C87">
        <w:t xml:space="preserve"> Marko </w:t>
      </w:r>
      <w:proofErr w:type="spellStart"/>
      <w:r w:rsidR="001F3C87">
        <w:t>Marijanović</w:t>
      </w:r>
      <w:proofErr w:type="spellEnd"/>
      <w:r w:rsidR="001F3C87">
        <w:t>,</w:t>
      </w:r>
      <w:r w:rsidR="001F3C87" w:rsidRPr="001F3C87">
        <w:t xml:space="preserve"> OIB: 03691483117, Split, Prvih hrvatskih redarstvenika 18</w:t>
      </w:r>
    </w:p>
    <w:p w:rsidRDefault="003866DE" w:rsidP="008C1F15" w:rsidR="00DA0CED" w:rsidRPr="00304B35">
      <w:pPr>
        <w:numPr>
          <w:ilvl w:val="0"/>
          <w:numId w:val="1"/>
        </w:numPr>
        <w:jc w:val="both"/>
        <w:textAlignment w:val="baseline"/>
        <w:rPr>
          <w:b/>
        </w:rPr>
      </w:pPr>
      <w:r>
        <w:rPr>
          <w:sz w:val="23"/>
          <w:szCs w:val="23"/>
        </w:rPr>
        <w:t xml:space="preserve">Bože </w:t>
      </w:r>
      <w:proofErr w:type="spellStart"/>
      <w:r>
        <w:rPr>
          <w:sz w:val="23"/>
          <w:szCs w:val="23"/>
        </w:rPr>
        <w:t>Guvo</w:t>
      </w:r>
      <w:proofErr w:type="spellEnd"/>
      <w:r>
        <w:rPr>
          <w:sz w:val="23"/>
          <w:szCs w:val="23"/>
        </w:rPr>
        <w:t xml:space="preserve"> dr.sc.oec. OB: 55368811100 iz Splita, </w:t>
      </w:r>
      <w:proofErr w:type="spellStart"/>
      <w:r>
        <w:rPr>
          <w:sz w:val="23"/>
          <w:szCs w:val="23"/>
        </w:rPr>
        <w:t>Smiljanićeva</w:t>
      </w:r>
      <w:proofErr w:type="spellEnd"/>
      <w:r>
        <w:rPr>
          <w:sz w:val="23"/>
          <w:szCs w:val="23"/>
        </w:rPr>
        <w:t xml:space="preserve"> 2, </w:t>
      </w:r>
      <w:proofErr w:type="spellStart"/>
      <w:r>
        <w:rPr>
          <w:sz w:val="23"/>
          <w:szCs w:val="23"/>
        </w:rPr>
        <w:t>mob</w:t>
      </w:r>
      <w:proofErr w:type="spellEnd"/>
      <w:r>
        <w:rPr>
          <w:sz w:val="23"/>
          <w:szCs w:val="23"/>
        </w:rPr>
        <w:t xml:space="preserve">. 098-9113 241, tel. 021/538220, </w:t>
      </w:r>
      <w:proofErr w:type="spellStart"/>
      <w:r>
        <w:rPr>
          <w:sz w:val="23"/>
          <w:szCs w:val="23"/>
        </w:rPr>
        <w:t>email</w:t>
      </w:r>
      <w:proofErr w:type="spellEnd"/>
      <w:r>
        <w:rPr>
          <w:sz w:val="23"/>
          <w:szCs w:val="23"/>
        </w:rPr>
        <w:t xml:space="preserve">  </w:t>
      </w:r>
      <w:proofErr w:type="spellStart"/>
      <w:r>
        <w:rPr>
          <w:sz w:val="23"/>
          <w:szCs w:val="23"/>
        </w:rPr>
        <w:t>bozo.guvo</w:t>
      </w:r>
      <w:proofErr w:type="spellEnd"/>
      <w:r>
        <w:rPr>
          <w:sz w:val="23"/>
          <w:szCs w:val="23"/>
        </w:rPr>
        <w:t>@</w:t>
      </w:r>
      <w:proofErr w:type="spellStart"/>
      <w:r>
        <w:rPr>
          <w:sz w:val="23"/>
          <w:szCs w:val="23"/>
        </w:rPr>
        <w:t>st.t</w:t>
      </w:r>
      <w:proofErr w:type="spellEnd"/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com.hr</w:t>
      </w:r>
      <w:proofErr w:type="spellEnd"/>
      <w:r w:rsidR="00DA0CED">
        <w:t xml:space="preserve">, imenuje se </w:t>
      </w:r>
      <w:r w:rsidR="008C1F15">
        <w:t xml:space="preserve">povjerenikom potrošača </w:t>
      </w:r>
      <w:r w:rsidR="00631215" w:rsidRPr="00631215">
        <w:t>Dragana Nikolića OIB: 88944810442, iz Jesenica, Poljička cesta 20</w:t>
      </w:r>
      <w:r w:rsidR="008C1F15">
        <w:t xml:space="preserve">. </w:t>
      </w:r>
      <w:r w:rsidR="00DA0CED">
        <w:t xml:space="preserve"> </w:t>
      </w: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3866DE" w:rsidRPr="003866DE">
        <w:t xml:space="preserve">Boži </w:t>
      </w:r>
      <w:proofErr w:type="spellStart"/>
      <w:r w:rsidR="003866DE" w:rsidRPr="003866DE">
        <w:t>Guvo</w:t>
      </w:r>
      <w:proofErr w:type="spellEnd"/>
      <w:r w:rsidRPr="003866DE">
        <w:t xml:space="preserve"> da</w:t>
      </w:r>
      <w:r w:rsidRPr="00304B35">
        <w:t xml:space="preserve">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1F3C87">
        <w:t>brazloženje</w:t>
      </w: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>pov</w:t>
      </w:r>
      <w:r w:rsidR="001C653A">
        <w:t>jerenik</w:t>
      </w:r>
      <w:r w:rsidR="00F359D5">
        <w:t xml:space="preserve"> Željko Ferenčić</w:t>
      </w:r>
      <w:r w:rsidR="00B36171">
        <w:t xml:space="preserve"> podneskom od</w:t>
      </w:r>
      <w:r w:rsidR="00F359D5">
        <w:t xml:space="preserve"> 01.rujna </w:t>
      </w:r>
      <w:r w:rsidR="001C653A">
        <w:t xml:space="preserve"> </w:t>
      </w:r>
      <w:r w:rsidR="008C1F15">
        <w:t xml:space="preserve">2017 zatražio da ga se </w:t>
      </w:r>
      <w:r>
        <w:t xml:space="preserve"> razriješi</w:t>
      </w:r>
      <w:r w:rsidR="0073535F">
        <w:t xml:space="preserve">,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1C653A" w:rsidR="00304B35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</w:r>
      <w:r w:rsidR="008C1F15" w:rsidRPr="001C653A">
        <w:rPr>
          <w:b/>
        </w:rPr>
        <w:t xml:space="preserve"> </w:t>
      </w:r>
      <w:r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F359D5" w:rsidP="008C1F15" w:rsidR="00DA0CED">
      <w:pPr>
        <w:jc w:val="center"/>
      </w:pPr>
      <w:r>
        <w:t xml:space="preserve">U Splitu, dana 06.rujna </w:t>
      </w:r>
      <w:r w:rsidR="00E13B09">
        <w:t xml:space="preserve"> </w:t>
      </w:r>
      <w:r w:rsidR="008C1F15">
        <w:t xml:space="preserve"> 2017</w:t>
      </w:r>
      <w:r w:rsidR="00DA0CED">
        <w:t>. godine</w:t>
      </w:r>
    </w:p>
    <w:p w:rsidRDefault="00DA0CED" w:rsidP="001F3C87" w:rsidR="00DA0C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1F3C87" w:rsidR="00DA0C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3B09">
        <w:t>Irena Klisović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Sect="00E13B09" w:rsidR="004251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F9F" w:rsidP="008C1F15" w:rsidR="00A70F9F">
      <w:r>
        <w:separator/>
      </w:r>
    </w:p>
  </w:endnote>
  <w:endnote w:id="0" w:type="continuationSeparator">
    <w:p w:rsidRDefault="00A70F9F" w:rsidP="008C1F15" w:rsidR="00A70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F9F" w:rsidP="008C1F15" w:rsidR="00A70F9F">
      <w:r>
        <w:separator/>
      </w:r>
    </w:p>
  </w:footnote>
  <w:footnote w:id="0" w:type="continuationSeparator">
    <w:p w:rsidRDefault="00A70F9F" w:rsidP="008C1F15" w:rsidR="00A70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9D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-3</w:t>
    </w:r>
    <w:r w:rsidR="00E13B0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4EEC"/>
    <w:rsid w:val="001C653A"/>
    <w:rsid w:val="001F3C87"/>
    <w:rsid w:val="002C7AC9"/>
    <w:rsid w:val="00304B35"/>
    <w:rsid w:val="003259D1"/>
    <w:rsid w:val="003866DE"/>
    <w:rsid w:val="0042518F"/>
    <w:rsid w:val="00456C68"/>
    <w:rsid w:val="0058033B"/>
    <w:rsid w:val="00631215"/>
    <w:rsid w:val="006470DB"/>
    <w:rsid w:val="006A3988"/>
    <w:rsid w:val="0073535F"/>
    <w:rsid w:val="008C1F15"/>
    <w:rsid w:val="009A5B47"/>
    <w:rsid w:val="00A31A4E"/>
    <w:rsid w:val="00A70F9F"/>
    <w:rsid w:val="00AE1180"/>
    <w:rsid w:val="00B36171"/>
    <w:rsid w:val="00C60D30"/>
    <w:rsid w:val="00C84B8B"/>
    <w:rsid w:val="00D875EB"/>
    <w:rsid w:val="00DA0CED"/>
    <w:rsid w:val="00E13B09"/>
    <w:rsid w:val="00F3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5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5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5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5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7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5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5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5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5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Formated_1">
      <item>Sanda Škoro</item>
      <item>Općinski sud u Splitu</item>
      <item>Financijska agencija</item>
      <item>Ministarstvo hrvatskih branitelja</item>
    </derivirana_varijabla>
  </DomainObject.Predmet.OstaliListFormated>
  <DomainObject.Predmet.OstaliList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FormatedOIB>
  <DomainObject.Predmet.OstaliListFormatedWithAdress>
    <izvorni_sadrzaj>
      <item>Sanda Škoro, Ivana Gudelja 38, 21000 Split</item>
      <item>Općinski sud u Splitu</item>
      <item>Financijska agencija, Ulica grada Vukovara 70, 10000 Zagreb</item>
      <item>Ministarstvo hrvatskih branitelja</item>
    </izvorni_sadrzaj>
    <derivirana_varijabla naziv="DomainObject.Predmet.OstaliListFormatedWithAdress_1">
      <item>Sanda Škoro, Ivana Gudelja 38, 21000 Split</item>
      <item>Općinski sud u Splitu</item>
      <item>Financijska agencija, Ulica grada Vukovara 70, 10000 Zagreb</item>
      <item>Ministarstvo hrvatskih branitelja</item>
    </derivirana_varijabla>
  </DomainObject.Predmet.OstaliListFormatedWithAdress>
  <DomainObject.Predmet.OstaliListFormatedWithAdressOIB>
    <izvorni_sadrzaj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izvorni_sadrzaj>
    <derivirana_varijabla naziv="DomainObject.Predmet.OstaliListFormatedWithAdressOIB_1"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</derivirana_varijabla>
  </DomainObject.Predmet.OstaliListFormatedWithAdressOIB>
  <DomainObject.Predmet.OstaliListNazivFormated>
    <izvorni_sadrzaj>
      <item>Sanda Škoro</item>
      <item>Općinski sud u Splitu</item>
      <item>Financijska agencija</item>
      <item>Ministarstvo hrvatskih branitelja</item>
    </izvorni_sadrzaj>
    <derivirana_varijabla naziv="DomainObject.Predmet.OstaliListNazivFormated_1">
      <item>Sanda Škoro</item>
      <item>Općinski sud u Splitu</item>
      <item>Financijska agencija</item>
      <item>Ministarstvo hrvatskih branitelja</item>
    </derivirana_varijabla>
  </DomainObject.Predmet.OstaliListNazivFormated>
  <DomainObject.Predmet.OstaliListNazivFormatedOIB>
    <izvorni_sadrzaj>
      <item>Sanda Škoro, OIB 71702524010</item>
      <item>Općinski sud u Splitu, OIB 18683136487</item>
      <item>Financijska agencija, OIB 85821130368</item>
      <item>Ministarstvo hrvatskih branitelja</item>
    </izvorni_sadrzaj>
    <derivirana_varijabla naziv="DomainObject.Predmet.OstaliListNazivFormatedOIB_1">
      <item>Sanda Škoro, OIB 71702524010</item>
      <item>Općinski sud u Splitu, OIB 18683136487</item>
      <item>Financijska agencija, OIB 85821130368</item>
      <item>Ministarstvo hrvatskih branitelja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Marijanović</item>
      <item>Sanda Škoro</item>
      <item>Općinski sud u Splitu</item>
      <item>Financijska agencija</item>
      <item>Ministarstvo hrvatskih branitelja</item>
    </izvorni_sadrzaj>
    <derivirana_varijabla naziv="DomainObject.Predmet.SudioniciListNaziv_1">
      <item>Marko Marijanović</item>
      <item>Sanda Škoro</item>
      <item>Općinski sud u Splitu</item>
      <item>Financijska agencija</item>
      <item>Ministarstvo hrvatskih branitelja</item>
    </derivirana_varijabla>
  </DomainObject.Predmet.SudioniciListNaziv>
  <DomainObject.Predmet.SudioniciListAdressOIB>
    <izvorni_sadrzaj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izvorni_sadrzaj>
    <derivirana_varijabla naziv="DomainObject.Predmet.SudioniciListAdressOIB_1"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  <item>, OIB 71702524010</item>
      <item>, OIB 18683136487</item>
      <item>, OIB 85821130368</item>
      <item>, OIB null</item>
    </izvorni_sadrzaj>
    <derivirana_varijabla naziv="DomainObject.Predmet.SudioniciListNazivOIB_1">
      <item>, OIB 03691483117</item>
      <item>, OIB 71702524010</item>
      <item>, OIB 18683136487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2337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2017-09-06T10:37:00Z</dcterms:created>
  <dc:creator>Jasna Gažić Ferenčina</dc:creator>
  <cp:lastModifiedBy>Božena Semren</cp:lastModifiedBy>
  <cp:lastPrinted>2017-09-06T10:35:00Z</cp:lastPrinted>
  <dcterms:modified xmlns:xsi="http://www.w3.org/2001/XMLSchema-instance" xsi:type="dcterms:W3CDTF">2017-09-06T10:46:00Z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