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39d4" w14:paraId="e3f39d4" w:rsidRDefault="007922D1" w:rsidP="00941EA7" w:rsidR="00941EA7">
      <w:pPr>
        <w:jc w:val="right"/>
        <w15:collapsed w:val="false"/>
      </w:pPr>
      <w:bookmarkStart w:name="_GoBack" w:id="0"/>
      <w:bookmarkEnd w:id="0"/>
      <w:r>
        <w:t>13 St-1047/13-204</w:t>
      </w:r>
    </w:p>
    <w:p w:rsidRDefault="007922D1" w:rsidP="007922D1" w:rsidR="007922D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2D1" w:rsidP="007922D1" w:rsidR="007922D1"/>
    <w:p w:rsidRDefault="007922D1" w:rsidP="007922D1" w:rsidR="007922D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922D1" w:rsidP="007922D1" w:rsidR="007922D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922D1" w:rsidP="007922D1" w:rsidR="007922D1">
      <w:pPr>
        <w:rPr>
          <w:sz w:val="22"/>
          <w:szCs w:val="22"/>
        </w:rPr>
      </w:pPr>
    </w:p>
    <w:p w:rsidRDefault="007922D1" w:rsidP="007922D1" w:rsidR="007922D1" w:rsidRPr="008C1718">
      <w:pPr>
        <w:ind w:hanging="720" w:left="360"/>
        <w:rPr>
          <w:sz w:val="22"/>
          <w:szCs w:val="22"/>
        </w:rPr>
      </w:pPr>
    </w:p>
    <w:p w:rsidRDefault="007922D1" w:rsidP="007922D1" w:rsidR="007922D1">
      <w:pPr>
        <w:jc w:val="center"/>
      </w:pPr>
      <w:r>
        <w:t xml:space="preserve">R E P U B L I K A    H R V A T S K A </w:t>
      </w:r>
    </w:p>
    <w:p w:rsidRDefault="007922D1" w:rsidP="007922D1" w:rsidR="007922D1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922D1" w:rsidP="007922D1" w:rsidR="007922D1">
      <w:pPr>
        <w:jc w:val="both"/>
      </w:pPr>
    </w:p>
    <w:p w:rsidRDefault="007922D1" w:rsidP="007922D1" w:rsidR="007922D1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9. ožujka 2018. 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</w:t>
      </w:r>
    </w:p>
    <w:p w:rsidRDefault="0031611D" w:rsidP="007922D1" w:rsidR="007922D1">
      <w:pPr>
        <w:ind w:firstLine="708"/>
        <w:jc w:val="both"/>
      </w:pPr>
      <w:r>
        <w:t xml:space="preserve">             </w:t>
      </w:r>
      <w:r w:rsidR="007922D1"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Default="007922D1" w:rsidP="007922D1" w:rsidR="007922D1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875910" w:rsidP="00875910" w:rsidR="00875910">
      <w:pPr>
        <w:ind w:left="720"/>
        <w:jc w:val="center"/>
      </w:pPr>
    </w:p>
    <w:p w:rsidRDefault="001651F0" w:rsidP="0013597A" w:rsidR="001651F0">
      <w:pPr>
        <w:pStyle w:val="Tijeloteksta"/>
        <w:jc w:val="left"/>
        <w:rPr>
          <w:b/>
          <w:bCs/>
        </w:rPr>
      </w:pPr>
    </w:p>
    <w:p w:rsidRDefault="008015F8" w:rsidP="0031611D" w:rsidR="00941EA7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r w:rsidR="007922D1" w:rsidRPr="00BF507B">
        <w:t>VUČEDOLSKA GOLUBICA d.o.o. za turizam i ugostiteljstvo, u stečaju, Vukovar, dr. Franje Tuđmana 19, MBS 030063300, OIB 14836675024</w:t>
      </w:r>
      <w:r w:rsidR="00875910">
        <w:t xml:space="preserve">, </w:t>
      </w:r>
      <w:r>
        <w:t>određuje</w:t>
      </w:r>
      <w:r w:rsidR="005A7F7C">
        <w:t xml:space="preserve"> </w:t>
      </w:r>
      <w:r w:rsidR="005B5D89">
        <w:t>se nagrada</w:t>
      </w:r>
      <w:r w:rsidR="00E7038D">
        <w:t xml:space="preserve"> za rad u iznosu od 198,70</w:t>
      </w:r>
      <w:r>
        <w:t xml:space="preserve"> kn neto po održanoj sjednici Odbora vjero</w:t>
      </w:r>
      <w:r w:rsidR="00875910">
        <w:t xml:space="preserve">vnika, i nazočnosti istima (članak </w:t>
      </w:r>
      <w:r w:rsidR="009333AC">
        <w:t>102.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8015F8" w:rsidP="00941EA7" w:rsidR="00941EA7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6C34E7">
        <w:t xml:space="preserve"> </w:t>
      </w:r>
      <w:r w:rsidR="007922D1">
        <w:t>9</w:t>
      </w:r>
      <w:r w:rsidR="00941EA7">
        <w:t xml:space="preserve">. ožujak 2018.     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381BEC" w:rsidR="00381BEC">
      <w:pPr>
        <w:pStyle w:val="Tijeloteksta"/>
        <w:ind w:left="360"/>
        <w:jc w:val="left"/>
      </w:pP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102.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941EA7" w:rsidP="00941EA7" w:rsidR="00941EA7">
      <w:pPr>
        <w:numPr>
          <w:ilvl w:val="0"/>
          <w:numId w:val="8"/>
        </w:numPr>
      </w:pPr>
      <w:r>
        <w:t>S</w:t>
      </w:r>
      <w:r w:rsidR="007922D1">
        <w:t>tečajna upraviteljica Blanka Gambiraža</w:t>
      </w:r>
    </w:p>
    <w:p w:rsidRDefault="00941EA7" w:rsidP="00941EA7" w:rsidR="00941EA7">
      <w:pPr>
        <w:numPr>
          <w:ilvl w:val="0"/>
          <w:numId w:val="8"/>
        </w:numPr>
      </w:pPr>
      <w:r>
        <w:t>članovi Odbora vjerovnika</w:t>
      </w:r>
    </w:p>
    <w:p w:rsidRDefault="007922D1" w:rsidP="007922D1" w:rsidR="007922D1">
      <w:pPr>
        <w:pStyle w:val="Odlomakpopisa"/>
        <w:numPr>
          <w:ilvl w:val="0"/>
          <w:numId w:val="11"/>
        </w:numPr>
        <w:jc w:val="both"/>
      </w:pPr>
      <w:r>
        <w:t xml:space="preserve">Planum – građenje d.o.o. Vukovar, Priljevo 42 b           </w:t>
      </w:r>
    </w:p>
    <w:p w:rsidRDefault="007922D1" w:rsidP="007922D1" w:rsidR="007922D1">
      <w:pPr>
        <w:pStyle w:val="Odlomakpopisa"/>
        <w:numPr>
          <w:ilvl w:val="0"/>
          <w:numId w:val="11"/>
        </w:numPr>
        <w:jc w:val="both"/>
      </w:pPr>
      <w:r>
        <w:t>Diana Tošić, Vukovar, Dragovoljaca HOS-a 22 – predstavnik radnika</w:t>
      </w:r>
    </w:p>
    <w:p w:rsidRDefault="007922D1" w:rsidP="007922D1" w:rsidR="007922D1">
      <w:pPr>
        <w:pStyle w:val="Odlomakpopisa"/>
        <w:numPr>
          <w:ilvl w:val="0"/>
          <w:numId w:val="11"/>
        </w:numPr>
        <w:jc w:val="both"/>
      </w:pPr>
      <w:r>
        <w:t>Miljenka Crnjac, Vukovar, Trg Hrvatskih branitelja po punomoćniku Nadi Gagro odvjetnici iz Vinkovaca</w:t>
      </w:r>
    </w:p>
    <w:p w:rsidRDefault="0031611D" w:rsidP="0031611D" w:rsidR="007922D1">
      <w:pPr>
        <w:pStyle w:val="Odlomakpopisa"/>
        <w:numPr>
          <w:ilvl w:val="0"/>
          <w:numId w:val="11"/>
        </w:numPr>
        <w:jc w:val="both"/>
      </w:pPr>
      <w:r>
        <w:t>VUPIK d.d. Vukovar,</w:t>
      </w:r>
      <w:r w:rsidR="007922D1">
        <w:t xml:space="preserve"> Vukovar, Sajmište 113/c</w:t>
      </w:r>
      <w:r>
        <w:t xml:space="preserve"> N/R Bruno Jurić</w:t>
      </w:r>
    </w:p>
    <w:p w:rsidRDefault="0031611D" w:rsidP="0031611D" w:rsidR="007922D1">
      <w:pPr>
        <w:pStyle w:val="Odlomakpopisa"/>
        <w:numPr>
          <w:ilvl w:val="0"/>
          <w:numId w:val="11"/>
        </w:numPr>
        <w:jc w:val="both"/>
      </w:pPr>
      <w:r>
        <w:t>RH MF Porezna uprava Vukovar, Ivica Smolčić, Vukovar</w:t>
      </w:r>
    </w:p>
    <w:p w:rsidRDefault="0013597A" w:rsidP="0013597A" w:rsidR="009D36CC">
      <w:pPr>
        <w:pStyle w:val="Odlomakpopisa"/>
        <w:numPr>
          <w:ilvl w:val="0"/>
          <w:numId w:val="8"/>
        </w:numPr>
        <w:jc w:val="both"/>
      </w:pPr>
      <w:r>
        <w:t>e</w:t>
      </w:r>
      <w:r w:rsidR="009D36CC">
        <w:t>-oglasna ploča suda</w:t>
      </w:r>
    </w:p>
    <w:p w:rsidRDefault="0031611D" w:rsidP="0013597A" w:rsidR="00F124F8">
      <w:pPr>
        <w:pStyle w:val="Odlomakpopisa"/>
        <w:numPr>
          <w:ilvl w:val="0"/>
          <w:numId w:val="8"/>
        </w:numPr>
        <w:jc w:val="both"/>
      </w:pPr>
      <w:r>
        <w:t>roč. 10/4</w:t>
      </w:r>
    </w:p>
    <w:sectPr w:rsidSect="0031611D" w:rsidR="00F124F8">
      <w:headerReference w:type="default" r:id="rId11"/>
      <w:pgSz w:code="9" w:h="16838" w:w="11906"/>
      <w:pgMar w:gutter="0" w:footer="709" w:header="709" w:left="1704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3C516F5"/>
    <w:multiLevelType w:val="hybridMultilevel"/>
    <w:tmpl w:val="C9A0B548"/>
    <w:lvl w:tplc="8FAAFEB4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70A329C"/>
    <w:multiLevelType w:val="hybridMultilevel"/>
    <w:tmpl w:val="94782982"/>
    <w:lvl w:tplc="6B5AF5C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0"/>
  </w:num>
  <w:num w:numId="11">
    <w:abstractNumId w:val="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13597A"/>
    <w:rsid w:val="001651F0"/>
    <w:rsid w:val="00182073"/>
    <w:rsid w:val="001C50D0"/>
    <w:rsid w:val="00233A54"/>
    <w:rsid w:val="0031611D"/>
    <w:rsid w:val="00324E5B"/>
    <w:rsid w:val="00381BEC"/>
    <w:rsid w:val="003F365B"/>
    <w:rsid w:val="00437396"/>
    <w:rsid w:val="00547CED"/>
    <w:rsid w:val="00550606"/>
    <w:rsid w:val="005A7F7C"/>
    <w:rsid w:val="005B5D89"/>
    <w:rsid w:val="00606139"/>
    <w:rsid w:val="006C34E7"/>
    <w:rsid w:val="00706AAE"/>
    <w:rsid w:val="00752C44"/>
    <w:rsid w:val="007922D1"/>
    <w:rsid w:val="007C6819"/>
    <w:rsid w:val="007D6432"/>
    <w:rsid w:val="008015F8"/>
    <w:rsid w:val="00875910"/>
    <w:rsid w:val="008E29F9"/>
    <w:rsid w:val="009333AC"/>
    <w:rsid w:val="00941EA7"/>
    <w:rsid w:val="009D314A"/>
    <w:rsid w:val="009D36CC"/>
    <w:rsid w:val="00AC05B5"/>
    <w:rsid w:val="00BF214B"/>
    <w:rsid w:val="00CB44FD"/>
    <w:rsid w:val="00CB54E5"/>
    <w:rsid w:val="00CC3E41"/>
    <w:rsid w:val="00D54E08"/>
    <w:rsid w:val="00DB2456"/>
    <w:rsid w:val="00DE37BF"/>
    <w:rsid w:val="00E0160A"/>
    <w:rsid w:val="00E7038D"/>
    <w:rsid w:val="00E85950"/>
    <w:rsid w:val="00E90D50"/>
    <w:rsid w:val="00F124F8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96B98-B2F0-440F-9678-1DBD59E59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1435</properties:Characters>
  <properties:Lines>50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2018-03-09T07:33:00Z</dcterms:created>
  <dc:creator>..</dc:creator>
  <cp:lastModifiedBy>Maja Kocijan</cp:lastModifiedBy>
  <cp:lastPrinted>2018-03-09T07:37:00Z</cp:lastPrinted>
  <dcterms:modified xmlns:xsi="http://www.w3.org/2001/XMLSchema-instance" xsi:type="dcterms:W3CDTF">2018-03-09T08:04:00Z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(Nagrada Odboru vjreovnika.docx)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