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39a6" w14:paraId="92639a6" w:rsidRDefault="00E94BBA" w:rsidP="0001726C" w:rsidR="0001726C">
      <w:pPr>
        <w:jc w:val="right"/>
        <w15:collapsed w:val="false"/>
      </w:pPr>
      <w:r>
        <w:t xml:space="preserve">Broj </w:t>
      </w:r>
      <w:r w:rsidR="0001726C">
        <w:t>6 St-</w:t>
      </w:r>
      <w:r w:rsidR="00DA1C3E">
        <w:t>224</w:t>
      </w:r>
      <w:r w:rsidR="00DC5A1A">
        <w:t>/18-</w:t>
      </w:r>
      <w:r w:rsidR="00DA1C3E">
        <w:t>7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D7472F">
        <w:t xml:space="preserve">FINA RC Osijek Podružnica Osijek za otvaranje stečajnog postupka nad dužnikom </w:t>
      </w:r>
      <w:r w:rsidR="00DA1C3E">
        <w:rPr>
          <w:b/>
        </w:rPr>
        <w:t>AGENCIJA MORENA j.d.o.o. Osijek, Trg bana J. Jelačića 18, OIB: 30840952036, MBS: 030165175</w:t>
      </w:r>
      <w:r>
        <w:t xml:space="preserve">, dana </w:t>
      </w:r>
      <w:r w:rsidR="00DC5A1A">
        <w:t>18</w:t>
      </w:r>
      <w:r w:rsidR="00E94BBA">
        <w:t>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</w:t>
      </w:r>
      <w:r w:rsidR="00E94BBA">
        <w:t xml:space="preserve"> </w:t>
      </w:r>
      <w:proofErr w:type="spellStart"/>
      <w:r w:rsidR="00E94BBA">
        <w:t>z.z</w:t>
      </w:r>
      <w:proofErr w:type="spellEnd"/>
      <w:r w:rsidR="00E94BBA">
        <w:t>. dužnika</w:t>
      </w:r>
      <w:r w:rsidR="00DA1C3E" w:rsidRPr="00DA1C3E">
        <w:t xml:space="preserve"> </w:t>
      </w:r>
      <w:r w:rsidR="00DA1C3E">
        <w:t>Kristini Babić, Osijek, Trg bana J. Jelačića 18, OIB: 56472720137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DA1C3E">
        <w:rPr>
          <w:b/>
        </w:rPr>
        <w:t>224</w:t>
      </w:r>
      <w:r w:rsidR="00DC5A1A">
        <w:rPr>
          <w:b/>
        </w:rPr>
        <w:t>-18</w:t>
      </w:r>
      <w:r w:rsidR="00E94BBA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dužnika,</w:t>
      </w:r>
      <w:r w:rsidR="00D7472F">
        <w:t xml:space="preserve"> </w:t>
      </w:r>
      <w:proofErr w:type="spellStart"/>
      <w:r w:rsidR="00E94BBA">
        <w:t>z.z</w:t>
      </w:r>
      <w:proofErr w:type="spellEnd"/>
      <w:r w:rsidR="00E94BBA">
        <w:t xml:space="preserve">. dužnika, </w:t>
      </w:r>
      <w:r w:rsidR="00DA1C3E">
        <w:t>Kristina Babić, Osijek, Trg bana J. Jelačića 18, OIB: 56472720137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DA1C3E">
        <w:rPr>
          <w:b/>
        </w:rPr>
        <w:t>224</w:t>
      </w:r>
      <w:r w:rsidR="00DC5A1A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E94BBA">
        <w:t>z.z</w:t>
      </w:r>
      <w:proofErr w:type="spellEnd"/>
      <w:r w:rsidR="00E94BBA">
        <w:t xml:space="preserve">. dužnika, </w:t>
      </w:r>
      <w:r w:rsidR="00DA1C3E">
        <w:t>Kristini Babić, Osijek, Trg bana J. Jelačića 18, OIB: 56472720137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ovlaštena za zastupanje dužnika</w:t>
      </w:r>
      <w:r w:rsidR="00E94BBA" w:rsidRPr="00E94BBA">
        <w:t xml:space="preserve"> </w:t>
      </w:r>
      <w:proofErr w:type="spellStart"/>
      <w:r w:rsidR="00E94BBA">
        <w:t>z.z</w:t>
      </w:r>
      <w:proofErr w:type="spellEnd"/>
      <w:r w:rsidR="00E94BBA">
        <w:t xml:space="preserve">. dužnika, </w:t>
      </w:r>
      <w:r w:rsidR="00DA1C3E">
        <w:t>Kristina Babić, Osijek, Trg bana J. Jelačića 18, OIB: 56472720137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DA1C3E" w:rsidP="00DA1C3E" w:rsidR="00DA1C3E">
      <w:pPr>
        <w:jc w:val="right"/>
      </w:pPr>
      <w:r>
        <w:t>Broj 6 St-224/18-7</w:t>
      </w:r>
    </w:p>
    <w:p w:rsidRDefault="00E94BBA" w:rsidP="00E94BBA" w:rsidR="00E94BBA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DA1C3E">
        <w:rPr>
          <w:bCs/>
        </w:rPr>
        <w:t>6. ožujka</w:t>
      </w:r>
      <w:r w:rsidR="00DC5A1A">
        <w:rPr>
          <w:bCs/>
        </w:rPr>
        <w:t xml:space="preserve"> 2018</w:t>
      </w:r>
      <w:r w:rsidR="00E94BBA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DA1C3E">
        <w:rPr>
          <w:b/>
        </w:rPr>
        <w:t>AGENCIJA MORENA j.d.o.o. Osijek, Trg bana J. Jelačića 18, OIB: 30840952036, MBS: 030165175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DA1C3E">
        <w:rPr>
          <w:b/>
        </w:rPr>
        <w:t>6. ožujka</w:t>
      </w:r>
      <w:r w:rsidR="00DC5A1A">
        <w:rPr>
          <w:b/>
        </w:rPr>
        <w:t xml:space="preserve"> 2018</w:t>
      </w:r>
      <w:r w:rsidR="0093698F">
        <w:rPr>
          <w:b/>
        </w:rPr>
        <w:t>.</w:t>
      </w:r>
      <w:r>
        <w:t xml:space="preserve">  (čl. 110 st. 1 SZ</w:t>
      </w:r>
      <w:r w:rsidR="00D7472F">
        <w:t>).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DA1C3E">
        <w:t>224</w:t>
      </w:r>
      <w:r w:rsidR="00121C8A">
        <w:t>/18-</w:t>
      </w:r>
      <w:r w:rsidR="00DA1C3E">
        <w:t>6</w:t>
      </w:r>
      <w:r w:rsidR="00121C8A">
        <w:t xml:space="preserve"> </w:t>
      </w:r>
      <w:r w:rsidR="00DC5A1A">
        <w:t>od 18. lipnja 2018. g</w:t>
      </w:r>
      <w:r w:rsidR="00E94BBA">
        <w:t>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DA1C3E">
        <w:t>Nada Reljić iz Sl. Broda</w:t>
      </w:r>
      <w:r>
        <w:t>, automatskim odabirom a kako bi utvrdi</w:t>
      </w:r>
      <w:r w:rsidR="00E94BBA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DA1C3E">
        <w:rPr>
          <w:b/>
        </w:rPr>
        <w:t>6. ožujka</w:t>
      </w:r>
      <w:r w:rsidR="00DC5A1A">
        <w:rPr>
          <w:b/>
        </w:rPr>
        <w:t xml:space="preserve"> 2018</w:t>
      </w:r>
      <w:r w:rsidR="00E94BBA">
        <w:rPr>
          <w:b/>
        </w:rPr>
        <w:t>. g.</w:t>
      </w:r>
      <w:r>
        <w:t xml:space="preserve"> utvrdio da visina blokade žiro računa dužnika iznosi </w:t>
      </w:r>
      <w:r w:rsidR="00DA1C3E">
        <w:rPr>
          <w:b/>
        </w:rPr>
        <w:t>34.398,49</w:t>
      </w:r>
      <w:r w:rsidR="00FC6F35" w:rsidRPr="00121C8A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95208" w:rsidP="00FC6F35" w:rsidR="0079520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121C8A" w:rsidP="00FC6F35" w:rsidR="00121C8A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DA1C3E" w:rsidP="00DA1C3E" w:rsidR="00DA1C3E">
      <w:pPr>
        <w:jc w:val="right"/>
      </w:pPr>
      <w:r>
        <w:lastRenderedPageBreak/>
        <w:t>Broj 6 St-224/18-7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DC5A1A">
        <w:t>18</w:t>
      </w:r>
      <w:r w:rsidR="00E94BBA">
        <w:t>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DA1C3E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E94BBA">
        <w:t xml:space="preserve"> </w:t>
      </w:r>
      <w:r w:rsidR="00DA1C3E">
        <w:t>Kristina Babić, Osijek, Trg bana J. Jelačića 18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A00070" w:rsidP="00B97155" w:rsidR="002E5413">
      <w:pPr>
        <w:numPr>
          <w:ilvl w:val="0"/>
          <w:numId w:val="13"/>
        </w:numPr>
      </w:pPr>
      <w:r>
        <w:t>R-</w:t>
      </w:r>
      <w:r w:rsidR="00DA1C3E">
        <w:t>12</w:t>
      </w:r>
      <w:r>
        <w:t>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5574BA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0B5" w:rsidP="00C06AA6" w:rsidR="002420B5">
      <w:r>
        <w:separator/>
      </w:r>
    </w:p>
  </w:endnote>
  <w:endnote w:id="0" w:type="continuationSeparator">
    <w:p w:rsidRDefault="002420B5" w:rsidP="00C06AA6" w:rsidR="00242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0B5" w:rsidP="00C06AA6" w:rsidR="002420B5">
      <w:r>
        <w:separator/>
      </w:r>
    </w:p>
  </w:footnote>
  <w:footnote w:id="0" w:type="continuationSeparator">
    <w:p w:rsidRDefault="002420B5" w:rsidP="00C06AA6" w:rsidR="002420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574BA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1C8A"/>
    <w:rsid w:val="0012662A"/>
    <w:rsid w:val="001437B2"/>
    <w:rsid w:val="00153A9D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07DAD"/>
    <w:rsid w:val="00240E3F"/>
    <w:rsid w:val="002420B5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574BA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34702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070"/>
    <w:rsid w:val="00A005F0"/>
    <w:rsid w:val="00A06D4A"/>
    <w:rsid w:val="00A07CA2"/>
    <w:rsid w:val="00A10C19"/>
    <w:rsid w:val="00A46436"/>
    <w:rsid w:val="00A72B9C"/>
    <w:rsid w:val="00A774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7472F"/>
    <w:rsid w:val="00D97782"/>
    <w:rsid w:val="00DA1C3E"/>
    <w:rsid w:val="00DA4636"/>
    <w:rsid w:val="00DA6482"/>
    <w:rsid w:val="00DC5A1A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4BBA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4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7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4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7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MORENA jednostavno društvo s ograničenom odgovornošću za odnose s javnošću i usluge</izvorni_sadrzaj>
    <derivirana_varijabla naziv="DomainObject.Predmet.ProtustrankaFormated_1">  AGENCIJA MORENA jednostavno društvo s ograničenom odgovornošću za odnose s javnošću i usluge</derivirana_varijabla>
  </DomainObject.Predmet.ProtustrankaFormated>
  <DomainObject.Predmet.ProtustrankaFormatedOIB>
    <izvorni_sadrzaj>  AGENCIJA MORENA jednostavno društvo s ograničenom odgovornošću za odnose s javnošću i usluge, OIB 30840952036</izvorni_sadrzaj>
    <derivirana_varijabla naziv="DomainObject.Predmet.ProtustrankaFormatedOIB_1">  AGENCIJA MORENA jednostavno društvo s ograničenom odgovornošću za odnose s javnošću i usluge, OIB 30840952036</derivirana_varijabla>
  </DomainObject.Predmet.ProtustrankaFormatedOIB>
  <DomainObject.Predmet.ProtustrankaFormatedWithAdress>
    <izvorni_sadrzaj> AGENCIJA MORENA jednostavno društvo s ograničenom odgovornošću za odnose s javnošću i usluge, Trg bana Josipa Jelačića 18, 31000 Osijek</izvorni_sadrzaj>
    <derivirana_varijabla naziv="DomainObject.Predmet.ProtustrankaFormatedWithAdress_1"> AGENCIJA MORENA jednostavno društvo s ograničenom odgovornošću za odnose s javnošću i usluge, Trg bana Josipa Jelačića 18, 31000 Osijek</derivirana_varijabla>
  </DomainObject.Predmet.ProtustrankaFormatedWithAdress>
  <DomainObject.Predmet.ProtustrankaFormatedWithAdressOIB>
    <izvorni_sadrzaj> AGENCIJA MORENA jednostavno društvo s ograničenom odgovornošću za odnose s javnošću i usluge, OIB 30840952036, Trg bana Josipa Jelačića 18, 31000 Osijek</izvorni_sadrzaj>
    <derivirana_varijabla naziv="DomainObject.Predmet.ProtustrankaFormatedWithAdressOIB_1"> AGENCIJA MORENA jednostavno društvo s ograničenom odgovornošću za odnose s javnošću i usluge, OIB 30840952036, Trg bana Josipa Jelačića 18, 31000 Osijek</derivirana_varijabla>
  </DomainObject.Predmet.ProtustrankaFormatedWithAdressOIB>
  <DomainObject.Predmet.ProtustrankaWithAdress>
    <izvorni_sadrzaj>AGENCIJA MORENA jednostavno društvo s ograničenom odgovornošću za odnose s javnošću i usluge Trg bana Josipa Jelačića 18, 31000 Osijek</izvorni_sadrzaj>
    <derivirana_varijabla naziv="DomainObject.Predmet.ProtustrankaWithAdress_1">AGENCIJA MORENA jednostavno društvo s ograničenom odgovornošću za odnose s javnošću i usluge Trg bana Josipa Jelačića 18, 31000 Osijek</derivirana_varijabla>
  </DomainObject.Predmet.ProtustrankaWithAdress>
  <DomainObject.Predmet.ProtustrankaWithAdressOIB>
    <izvorni_sadrzaj>AGENCIJA MORENA jednostavno društvo s ograničenom odgovornošću za odnose s javnošću i usluge, OIB 30840952036, Trg bana Josipa Jelačića 18, 31000 Osijek</izvorni_sadrzaj>
    <derivirana_varijabla naziv="DomainObject.Predmet.ProtustrankaWithAdressOIB_1">AGENCIJA MORENA jednostavno društvo s ograničenom odgovornošću za odnose s javnošću i usluge, OIB 30840952036, Trg bana Josipa Jelačića 18, 31000 Osijek</derivirana_varijabla>
  </DomainObject.Predmet.ProtustrankaWithAdressOIB>
  <DomainObject.Predmet.ProtustrankaNazivFormated>
    <izvorni_sadrzaj>AGENCIJA MORENA jednostavno društvo s ograničenom odgovornošću za odnose s javnošću i usluge</izvorni_sadrzaj>
    <derivirana_varijabla naziv="DomainObject.Predmet.ProtustrankaNazivFormated_1">AGENCIJA MORENA jednostavno društvo s ograničenom odgovornošću za odnose s javnošću i usluge</derivirana_varijabla>
  </DomainObject.Predmet.ProtustrankaNazivFormated>
  <DomainObject.Predmet.ProtustrankaNazivFormatedOIB>
    <izvorni_sadrzaj>AGENCIJA MORENA jednostavno društvo s ograničenom odgovornošću za odnose s javnošću i usluge, OIB 30840952036</izvorni_sadrzaj>
    <derivirana_varijabla naziv="DomainObject.Predmet.ProtustrankaNazivFormatedOIB_1">AGENCIJA MORENA jednostavno društvo s ograničenom odgovornošću za odnose s javnošću i usluge, OIB 30840952036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AGENCIJA MORENA jednostavno društvo s ograničenom odgovornošću za odnose s javnošću i usluge</item>
    </izvorni_sadrzaj>
    <derivirana_varijabla naziv="DomainObject.Predmet.ProtuStrankaListFormated_1">
      <item>AGENCIJA MORENA jednostavno društvo s ograničenom odgovornošću za odnose s javnošću i usluge</item>
    </derivirana_varijabla>
  </DomainObject.Predmet.ProtuStrankaListFormated>
  <DomainObject.Predmet.ProtuStrankaListFormatedOIB>
    <izvorni_sadrzaj>
      <item>AGENCIJA MORENA jednostavno društvo s ograničenom odgovornošću za odnose s javnošću i usluge, OIB 30840952036</item>
    </izvorni_sadrzaj>
    <derivirana_varijabla naziv="DomainObject.Predmet.ProtuStrankaListFormatedOIB_1">
      <item>AGENCIJA MORENA jednostavno društvo s ograničenom odgovornošću za odnose s javnošću i usluge, OIB 30840952036</item>
    </derivirana_varijabla>
  </DomainObject.Predmet.ProtuStrankaListFormatedOIB>
  <DomainObject.Predmet.ProtuStrankaListFormatedWithAdress>
    <izvorni_sadrzaj>
      <item>AGENCIJA MORENA jednostavno društvo s ograničenom odgovornošću za odnose s javnošću i usluge, Trg bana Josipa Jelačića 18, 31000 Osijek</item>
    </izvorni_sadrzaj>
    <derivirana_varijabla naziv="DomainObject.Predmet.ProtuStrankaListFormatedWithAdress_1">
      <item>AGENCIJA MORENA jednostavno društvo s ograničenom odgovornošću za odnose s javnošću i usluge, Trg bana Josipa Jelačića 18, 31000 Osijek</item>
    </derivirana_varijabla>
  </DomainObject.Predmet.ProtuStrankaListFormatedWithAdress>
  <DomainObject.Predmet.ProtuStrankaListFormatedWithAdressOIB>
    <izvorni_sadrzaj>
      <item>AGENCIJA MORENA jednostavno društvo s ograničenom odgovornošću za odnose s javnošću i usluge, OIB 30840952036, Trg bana Josipa Jelačića 18, 31000 Osijek</item>
    </izvorni_sadrzaj>
    <derivirana_varijabla naziv="DomainObject.Predmet.ProtuStrankaListFormatedWithAdressOIB_1">
      <item>AGENCIJA MORENA jednostavno društvo s ograničenom odgovornošću za odnose s javnošću i usluge, OIB 30840952036, Trg bana Josipa Jelačića 18, 31000 Osijek</item>
    </derivirana_varijabla>
  </DomainObject.Predmet.ProtuStrankaListFormatedWithAdressOIB>
  <DomainObject.Predmet.ProtuStrankaListNazivFormated>
    <izvorni_sadrzaj>
      <item>AGENCIJA MORENA jednostavno društvo s ograničenom odgovornošću za odnose s javnošću i usluge</item>
    </izvorni_sadrzaj>
    <derivirana_varijabla naziv="DomainObject.Predmet.ProtuStrankaListNazivFormated_1">
      <item>AGENCIJA MORENA jednostavno društvo s ograničenom odgovornošću za odnose s javnošću i usluge</item>
    </derivirana_varijabla>
  </DomainObject.Predmet.ProtuStrankaListNazivFormated>
  <DomainObject.Predmet.ProtuStrankaListNazivFormatedOIB>
    <izvorni_sadrzaj>
      <item>AGENCIJA MORENA jednostavno društvo s ograničenom odgovornošću za odnose s javnošću i usluge, OIB 30840952036</item>
    </izvorni_sadrzaj>
    <derivirana_varijabla naziv="DomainObject.Predmet.ProtuStrankaListNazivFormatedOIB_1">
      <item>AGENCIJA MORENA jednostavno društvo s ograničenom odgovornošću za odnose s javnošću i usluge, OIB 30840952036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AGENCIJA MORENA jednostavno društvo s ograničenom odgovornošću za odnose s javnošću i usluge</izvorni_sadrzaj>
    <derivirana_varijabla naziv="DomainObject.Predmet.ProtustrankaIDrugi_1">AGENCIJA MORENA jednostavno društvo s ograničenom odgovornošću za odnose s javnošću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AGENCIJA MORENA jednostavno društvo s ograničenom odgovornošću za odnose s javnošću i usluge, OIB 30840952036, Trg bana Josipa Jelačića 18, 31000 Osijek</izvorni_sadrzaj>
    <derivirana_varijabla naziv="DomainObject.Predmet.ProtustrankaIDrugiAdressOIB_1">AGENCIJA MORENA jednostavno društvo s ograničenom odgovornošću za odnose s javnošću i usluge, OIB 30840952036, Trg bana Josipa Jelačića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AGENCIJA MORENA jednostavno društvo s ograničenom odgovornošću za odnose s javnošću i usluge</item>
    </izvorni_sadrzaj>
    <derivirana_varijabla naziv="DomainObject.Predmet.SudioniciListNaziv_1">
      <item>FINA RC OSIJEK</item>
      <item>AGENCIJA MORENA jednostavno društvo s ograničenom odgovornošću za odnose s javnošću i usluge</item>
    </derivirana_varijabla>
  </DomainObject.Predmet.SudioniciListNaziv>
  <DomainObject.Predmet.SudioniciListAdressOIB>
    <izvorni_sadrzaj>
      <item>FINA RC OSIJEK, OIB 85821130368</item>
      <item>AGENCIJA MORENA jednostavno društvo s ograničenom odgovornošću za odnose s javnošću i usluge, OIB 30840952036, Trg bana Josipa Jelačića 18,31000 Osijek</item>
    </izvorni_sadrzaj>
    <derivirana_varijabla naziv="DomainObject.Predmet.SudioniciListAdressOIB_1">
      <item>FINA RC OSIJEK, OIB 85821130368</item>
      <item>AGENCIJA MORENA jednostavno društvo s ograničenom odgovornošću za odnose s javnošću i usluge, OIB 30840952036,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30840952036</item>
    </izvorni_sadrzaj>
    <derivirana_varijabla naziv="DomainObject.Predmet.SudioniciListNazivOIB_1">
      <item>, OIB 85821130368</item>
      <item>, OIB 30840952036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2DA88-A4AE-4940-A76B-C4A380F53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873</properties:Words>
  <properties:Characters>4541</properties:Characters>
  <properties:Lines>157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2018-06-05T07:37:00Z</dcterms:created>
  <dc:creator>Korisnik</dc:creator>
  <cp:lastModifiedBy>Danijela Sekulić</cp:lastModifiedBy>
  <cp:lastPrinted>2018-06-18T11:46:00Z</cp:lastPrinted>
  <dcterms:modified xmlns:xsi="http://www.w3.org/2001/XMLSchema-instance" xsi:type="dcterms:W3CDTF">2018-06-18T11:48:00Z</dcterms:modified>
  <cp:revision>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