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ee98" w14:paraId="f4eee98" w:rsidRDefault="00D61F89" w:rsidP="00D61F89" w:rsidR="00D61F89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08050" cx="679450"/>
            <wp:effectExtent b="6350" r="635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F89" w:rsidP="00D61F89" w:rsidR="00D61F89">
      <w:pPr>
        <w:jc w:val="both"/>
      </w:pPr>
      <w:r>
        <w:t xml:space="preserve">  </w:t>
      </w:r>
    </w:p>
    <w:p w:rsidRDefault="00D61F89" w:rsidP="00D61F89" w:rsidR="00D61F89">
      <w:r>
        <w:t>REPUBLIKA HRVATSKA</w:t>
      </w:r>
    </w:p>
    <w:p w:rsidRDefault="00D61F89" w:rsidP="00D61F89" w:rsidR="00D61F89">
      <w:r>
        <w:t>TRGOVAČKI SUD U OSIJEKU</w:t>
      </w:r>
    </w:p>
    <w:p w:rsidRDefault="00D61F89" w:rsidP="00D61F89" w:rsidR="00D61F89">
      <w:r>
        <w:t xml:space="preserve">STALNA SLUŽBA U SLAVONSKOM BRODU </w:t>
      </w:r>
    </w:p>
    <w:p w:rsidRDefault="00D61F89" w:rsidP="00D61F89" w:rsidR="00956296">
      <w:r>
        <w:t>Trg pobjede 13</w:t>
      </w:r>
    </w:p>
    <w:p w:rsidRDefault="00D61F89" w:rsidP="00D61F89" w:rsidR="00956296">
      <w:r>
        <w:t>35000 SLAVONSKI BROD                                               </w:t>
      </w:r>
      <w:r w:rsidR="00CE7781">
        <w:t>          </w:t>
      </w:r>
    </w:p>
    <w:p w:rsidRDefault="00956296" w:rsidP="00D61F89" w:rsidR="00956296"/>
    <w:p w:rsidRDefault="00CE7781" w:rsidP="00956296" w:rsidR="00D61F89">
      <w:pPr>
        <w:jc w:val="right"/>
      </w:pPr>
      <w:r>
        <w:t xml:space="preserve">               </w:t>
      </w:r>
      <w:r w:rsidRPr="00CE7781">
        <w:rPr>
          <w:b/>
        </w:rPr>
        <w:t>1</w:t>
      </w:r>
      <w:r w:rsidR="00D61F89" w:rsidRPr="00CE7781">
        <w:rPr>
          <w:b/>
        </w:rPr>
        <w:t>/St-</w:t>
      </w:r>
      <w:r w:rsidR="004C3F7E">
        <w:rPr>
          <w:b/>
        </w:rPr>
        <w:t>224/2014-71</w:t>
      </w:r>
    </w:p>
    <w:p w:rsidRDefault="00D61F89" w:rsidP="00D61F89" w:rsidR="00D61F89"/>
    <w:p w:rsidRDefault="00956296" w:rsidP="00D61F89" w:rsidR="00956296"/>
    <w:p w:rsidRDefault="00D61F89" w:rsidP="00D61F89" w:rsidR="00D61F89">
      <w:pPr>
        <w:jc w:val="center"/>
        <w:rPr>
          <w:b/>
          <w:bCs/>
        </w:rPr>
      </w:pPr>
      <w:r>
        <w:rPr>
          <w:b/>
          <w:bCs/>
        </w:rPr>
        <w:t>   R E P U B L I K A   H R V A T S K A</w:t>
      </w:r>
    </w:p>
    <w:p w:rsidRDefault="00D61F89" w:rsidP="00D61F89" w:rsidR="00D61F89">
      <w:pPr>
        <w:jc w:val="center"/>
        <w:rPr>
          <w:b/>
          <w:bCs/>
        </w:rPr>
      </w:pPr>
      <w:r>
        <w:rPr>
          <w:b/>
          <w:bCs/>
        </w:rPr>
        <w:t>R J E Š E N J E   O   D O S U D I</w:t>
      </w:r>
    </w:p>
    <w:p w:rsidRDefault="00D61F89" w:rsidP="00D61F89" w:rsidR="00D61F89">
      <w:pPr>
        <w:jc w:val="center"/>
        <w:rPr>
          <w:b/>
          <w:bCs/>
        </w:rPr>
      </w:pPr>
    </w:p>
    <w:p w:rsidRDefault="00D61F89" w:rsidP="00D61F89" w:rsidR="00D61F89">
      <w:pPr>
        <w:ind w:firstLine="708"/>
        <w:jc w:val="both"/>
      </w:pPr>
      <w:r>
        <w:t xml:space="preserve">TRGOVAČKI SUD U OSIJEKU, STALNA SLUŽBA U SLAVONSKOM BRODU, po stečajnoj sutkinji </w:t>
      </w:r>
      <w:r w:rsidR="008A51BA">
        <w:t>Vesni Vukelić</w:t>
      </w:r>
      <w:r>
        <w:t xml:space="preserve">, u postupku stečaja nad dužnikom </w:t>
      </w:r>
      <w:r w:rsidR="004C3F7E">
        <w:rPr>
          <w:color w:val="000000"/>
        </w:rPr>
        <w:t>EKO SLAVONIJA d.o.o. u stečaju Slavonski Brod, Sjeverna vezna cesta bb, OIB 94762402535</w:t>
      </w:r>
      <w:r>
        <w:rPr>
          <w:color w:val="000000"/>
        </w:rPr>
        <w:t xml:space="preserve">, </w:t>
      </w:r>
      <w:r w:rsidR="00CE7781">
        <w:rPr>
          <w:color w:val="000000"/>
        </w:rPr>
        <w:t>dana</w:t>
      </w:r>
      <w:r>
        <w:t xml:space="preserve"> </w:t>
      </w:r>
      <w:r w:rsidR="00CE7781">
        <w:t>2</w:t>
      </w:r>
      <w:r w:rsidR="00437DC6">
        <w:t>5</w:t>
      </w:r>
      <w:r w:rsidR="00CE7781">
        <w:t>.</w:t>
      </w:r>
      <w:r w:rsidR="004C3F7E">
        <w:t>svibnja</w:t>
      </w:r>
      <w:r>
        <w:t xml:space="preserve"> 2018.</w:t>
      </w:r>
    </w:p>
    <w:p w:rsidRDefault="00D61F89" w:rsidP="00D61F89" w:rsidR="00D61F89">
      <w:pPr>
        <w:ind w:firstLine="708"/>
        <w:jc w:val="both"/>
      </w:pPr>
    </w:p>
    <w:p w:rsidRDefault="009358BB" w:rsidP="00D61F89" w:rsidR="009358BB">
      <w:pPr>
        <w:ind w:firstLine="708"/>
        <w:jc w:val="both"/>
      </w:pPr>
    </w:p>
    <w:p w:rsidRDefault="00D61F89" w:rsidP="00D61F89" w:rsidR="00D61F89">
      <w:pPr>
        <w:jc w:val="center"/>
      </w:pPr>
      <w:r>
        <w:t>r i j e š i o    j e</w:t>
      </w:r>
    </w:p>
    <w:p w:rsidRDefault="009358BB" w:rsidP="00D61F89" w:rsidR="009358BB">
      <w:pPr>
        <w:jc w:val="center"/>
      </w:pPr>
    </w:p>
    <w:p w:rsidRDefault="00D61F89" w:rsidP="00D61F89" w:rsidR="00D61F89">
      <w:pPr>
        <w:jc w:val="both"/>
      </w:pPr>
    </w:p>
    <w:p w:rsidRDefault="004C3F7E" w:rsidP="0062797B" w:rsidR="00D61F89" w:rsidRPr="0062797B">
      <w:pPr>
        <w:numPr>
          <w:ilvl w:val="0"/>
          <w:numId w:val="3"/>
        </w:numPr>
        <w:jc w:val="both"/>
        <w:rPr>
          <w:b/>
          <w:bCs/>
          <w:color w:val="000000"/>
        </w:rPr>
      </w:pPr>
      <w:r>
        <w:t>Ponuditeljici</w:t>
      </w:r>
      <w:r w:rsidR="00D61F89">
        <w:t xml:space="preserve"> </w:t>
      </w:r>
      <w:r>
        <w:rPr>
          <w:b/>
          <w:bCs/>
        </w:rPr>
        <w:t>ANI JOZIĆ, 35250 Radovanje, Radovanje 41, OIB 29991468655</w:t>
      </w:r>
      <w:r w:rsidR="009358BB">
        <w:t xml:space="preserve">, </w:t>
      </w:r>
      <w:r w:rsidR="0062797B">
        <w:t>dosuđuje</w:t>
      </w:r>
      <w:r w:rsidR="00D61F89">
        <w:t xml:space="preserve"> se </w:t>
      </w:r>
      <w:r w:rsidR="0062797B">
        <w:t>nekretnina</w:t>
      </w:r>
      <w:r w:rsidR="008A51BA">
        <w:t xml:space="preserve"> vlasništva</w:t>
      </w:r>
      <w:r w:rsidR="00D61F89">
        <w:t xml:space="preserve"> stečajnog dužnika </w:t>
      </w:r>
      <w:r>
        <w:rPr>
          <w:color w:val="000000"/>
        </w:rPr>
        <w:t>EKO SLAVONIJA d.o.o. u stečaju Slavonski Brod, Sjeverna vezna cesta bb, OIB 94762402535,</w:t>
      </w:r>
      <w:r w:rsidR="008A51BA">
        <w:rPr>
          <w:color w:val="000000"/>
        </w:rPr>
        <w:t xml:space="preserve"> </w:t>
      </w:r>
      <w:r w:rsidR="0062797B" w:rsidRPr="0062797B">
        <w:rPr>
          <w:b/>
        </w:rPr>
        <w:t xml:space="preserve">označena sa kč.br. </w:t>
      </w:r>
      <w:r w:rsidR="0062797B">
        <w:rPr>
          <w:b/>
        </w:rPr>
        <w:t>1097/16, gradilište Krčevine sa 680 m2, upisana u zk.ul. 1580 k.o. Bukovlje Brodsko</w:t>
      </w:r>
      <w:r w:rsidR="00E0485C">
        <w:rPr>
          <w:b/>
        </w:rPr>
        <w:t>,</w:t>
      </w:r>
    </w:p>
    <w:p w:rsidRDefault="00D61F89" w:rsidP="00D61F89" w:rsidR="00D61F89">
      <w:pPr>
        <w:spacing w:afterAutospacing="true" w:after="100" w:beforeAutospacing="true" w:before="10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za iznos od </w:t>
      </w:r>
      <w:r w:rsidR="0062797B">
        <w:rPr>
          <w:b/>
          <w:bCs/>
          <w:color w:val="000000"/>
        </w:rPr>
        <w:t>14.266,67</w:t>
      </w:r>
      <w:r>
        <w:rPr>
          <w:b/>
          <w:bCs/>
          <w:color w:val="000000"/>
        </w:rPr>
        <w:t xml:space="preserve"> kn.</w:t>
      </w:r>
    </w:p>
    <w:p w:rsidRDefault="00521E78" w:rsidP="00521E78" w:rsidR="00521E78">
      <w:pPr>
        <w:pStyle w:val="Odlomakpopisa"/>
        <w:numPr>
          <w:ilvl w:val="0"/>
          <w:numId w:val="3"/>
        </w:numPr>
        <w:jc w:val="both"/>
      </w:pPr>
      <w:r>
        <w:t>Ponuditelj</w:t>
      </w:r>
      <w:r w:rsidR="0062797B">
        <w:t xml:space="preserve">ica </w:t>
      </w:r>
      <w:r>
        <w:t>-</w:t>
      </w:r>
      <w:r w:rsidR="0062797B">
        <w:t xml:space="preserve"> </w:t>
      </w:r>
      <w:r>
        <w:t xml:space="preserve">kupac </w:t>
      </w:r>
      <w:r w:rsidR="0062797B">
        <w:rPr>
          <w:b/>
          <w:bCs/>
        </w:rPr>
        <w:t>ANA JOZIĆ, 35250 Radovanje, Radovanje 41, OIB 29991468655</w:t>
      </w:r>
      <w:r w:rsidR="0062797B">
        <w:t>,, duž</w:t>
      </w:r>
      <w:r>
        <w:t>n</w:t>
      </w:r>
      <w:r w:rsidR="0062797B">
        <w:t>a</w:t>
      </w:r>
      <w:r>
        <w:t xml:space="preserve"> je uplatiti kupovninu u iznosu od </w:t>
      </w:r>
      <w:r w:rsidR="0062797B">
        <w:rPr>
          <w:b/>
        </w:rPr>
        <w:t>14.266,67</w:t>
      </w:r>
      <w:r w:rsidRPr="00521E78">
        <w:rPr>
          <w:b/>
        </w:rPr>
        <w:t xml:space="preserve"> kn</w:t>
      </w:r>
      <w:r>
        <w:t>, umanjeno za uplaćenu jamčevinu, u roku od 30 dana, računajući od dana završetka elektroničke javne dražbe (</w:t>
      </w:r>
      <w:r w:rsidR="0062797B">
        <w:t>16.05.2018.</w:t>
      </w:r>
      <w:r>
        <w:t>)</w:t>
      </w:r>
    </w:p>
    <w:p w:rsidRDefault="00521E78" w:rsidP="00521E78" w:rsidR="00521E78">
      <w:pPr>
        <w:jc w:val="both"/>
      </w:pPr>
    </w:p>
    <w:p w:rsidRDefault="001347DD" w:rsidP="00521E78" w:rsidR="00D61F89">
      <w:pPr>
        <w:ind w:left="567"/>
        <w:jc w:val="both"/>
      </w:pPr>
      <w:r w:rsidRPr="00437DC6">
        <w:rPr>
          <w:b/>
        </w:rPr>
        <w:t>III</w:t>
      </w:r>
      <w:r>
        <w:t>- Kupovnina se uplaćuje</w:t>
      </w:r>
      <w:r w:rsidR="00D61F89">
        <w:t xml:space="preserve">  na račun za uplatu kupovnine </w:t>
      </w:r>
      <w:r>
        <w:t>FINE</w:t>
      </w:r>
      <w:r w:rsidR="00D61F89">
        <w:t xml:space="preserve">, IBAN: HR1123900011300028787, model: HR11, pod "poziv na broj" (PNB) kao podatak prvi (P1) treba upisati broj </w:t>
      </w:r>
      <w:r w:rsidR="00E0485C">
        <w:t>77500</w:t>
      </w:r>
      <w:r w:rsidR="00D61F89">
        <w:t xml:space="preserve">, a kao podatak drugi (P2*) broj koji je sadržan u tablici pod rednim brojem VII (lista ponuditelja sa zadnjom najvišom valjanom ponudom u nadmetanju), u ovom slučaju broj </w:t>
      </w:r>
      <w:r w:rsidR="00E0485C">
        <w:t>31798</w:t>
      </w:r>
      <w:r w:rsidR="00D61F89">
        <w:t xml:space="preserve">. </w:t>
      </w:r>
    </w:p>
    <w:p w:rsidRDefault="00437DC6" w:rsidP="00437DC6" w:rsidR="00437DC6">
      <w:pPr>
        <w:ind w:left="567"/>
        <w:jc w:val="center"/>
        <w:rPr>
          <w:b/>
        </w:rPr>
      </w:pPr>
    </w:p>
    <w:p w:rsidRDefault="00437DC6" w:rsidP="00437DC6" w:rsidR="00437DC6">
      <w:pPr>
        <w:ind w:left="567"/>
        <w:jc w:val="right"/>
      </w:pPr>
    </w:p>
    <w:p w:rsidRDefault="00D61F89" w:rsidP="00D61F89" w:rsidR="00D61F89">
      <w:pPr>
        <w:pStyle w:val="Odlomakpopisa"/>
        <w:numPr>
          <w:ilvl w:val="0"/>
          <w:numId w:val="4"/>
        </w:numPr>
        <w:jc w:val="both"/>
      </w:pPr>
      <w:r>
        <w:t>Prilikom uplate kupovnine na račun Agencije potrebno je da uplatitelj u polje 71A na SWIFT-u ili na obrascu naloga za plaćanje u polje "Opcija troška" naznači opciju "OUR".</w:t>
      </w:r>
    </w:p>
    <w:p w:rsidRDefault="00D61F89" w:rsidP="00D61F89" w:rsidR="00D61F89">
      <w:pPr>
        <w:ind w:left="1080"/>
        <w:jc w:val="both"/>
      </w:pPr>
    </w:p>
    <w:p w:rsidRDefault="00956296" w:rsidP="00226E0A" w:rsidR="00956296">
      <w:pPr>
        <w:ind w:left="567"/>
        <w:jc w:val="both"/>
        <w:rPr>
          <w:b/>
        </w:rPr>
      </w:pPr>
    </w:p>
    <w:p w:rsidRDefault="00956296" w:rsidP="00956296" w:rsidR="00956296">
      <w:pPr>
        <w:ind w:left="567"/>
        <w:jc w:val="right"/>
        <w:rPr>
          <w:b/>
        </w:rPr>
      </w:pPr>
      <w:r w:rsidRPr="00CE7781">
        <w:rPr>
          <w:b/>
        </w:rPr>
        <w:lastRenderedPageBreak/>
        <w:t>1/St-</w:t>
      </w:r>
      <w:r>
        <w:rPr>
          <w:b/>
        </w:rPr>
        <w:t>224/2014-71</w:t>
      </w:r>
    </w:p>
    <w:p w:rsidRDefault="00956296" w:rsidP="00226E0A" w:rsidR="00956296">
      <w:pPr>
        <w:ind w:left="567"/>
        <w:jc w:val="both"/>
        <w:rPr>
          <w:b/>
        </w:rPr>
      </w:pPr>
    </w:p>
    <w:p w:rsidRDefault="00956296" w:rsidP="00226E0A" w:rsidR="00956296">
      <w:pPr>
        <w:ind w:left="567"/>
        <w:jc w:val="both"/>
        <w:rPr>
          <w:b/>
        </w:rPr>
      </w:pPr>
    </w:p>
    <w:p w:rsidRDefault="00956296" w:rsidP="00226E0A" w:rsidR="00956296">
      <w:pPr>
        <w:ind w:left="567"/>
        <w:jc w:val="both"/>
        <w:rPr>
          <w:b/>
        </w:rPr>
      </w:pPr>
    </w:p>
    <w:p w:rsidRDefault="00226E0A" w:rsidP="00226E0A" w:rsidR="00D61F89">
      <w:pPr>
        <w:ind w:left="567"/>
        <w:jc w:val="both"/>
      </w:pPr>
      <w:r w:rsidRPr="00437DC6">
        <w:rPr>
          <w:b/>
        </w:rPr>
        <w:t>IV</w:t>
      </w:r>
      <w:r>
        <w:t xml:space="preserve">. </w:t>
      </w:r>
      <w:r w:rsidR="00D61F89">
        <w:t>Kupac je dužan platiti poreze, ako ih je dužan platiti  sukla</w:t>
      </w:r>
      <w:r w:rsidR="00AE3CA8">
        <w:t>dno važećim propisima. Cijena ne</w:t>
      </w:r>
      <w:r w:rsidR="00D61F89">
        <w:t xml:space="preserve"> uključuje porez.</w:t>
      </w:r>
    </w:p>
    <w:p w:rsidRDefault="00D61F89" w:rsidP="00D61F89" w:rsidR="00D61F89">
      <w:pPr>
        <w:jc w:val="both"/>
      </w:pPr>
    </w:p>
    <w:p w:rsidRDefault="00E0485C" w:rsidP="009E02D4" w:rsidR="00E0485C">
      <w:pPr>
        <w:ind w:left="567"/>
        <w:jc w:val="both"/>
        <w:rPr>
          <w:b/>
        </w:rPr>
      </w:pPr>
    </w:p>
    <w:p w:rsidRDefault="00226E0A" w:rsidP="009E02D4" w:rsidR="009E02D4">
      <w:pPr>
        <w:ind w:left="567"/>
        <w:jc w:val="both"/>
      </w:pPr>
      <w:r w:rsidRPr="00437DC6">
        <w:rPr>
          <w:b/>
        </w:rPr>
        <w:t>V</w:t>
      </w:r>
      <w:r>
        <w:t xml:space="preserve">.  </w:t>
      </w:r>
      <w:r w:rsidR="0068177D">
        <w:t> Ukoliko kupovnina ne bude uplaćena</w:t>
      </w:r>
      <w:r w:rsidR="009E02D4">
        <w:t xml:space="preserve"> u navedenom roku, kupac gubi pravo na povrat jamčevine</w:t>
      </w:r>
      <w:r w:rsidR="00C13F87">
        <w:t xml:space="preserve"> te će sud u tom slučaju donijeti rješenje kojim će dosudu oglasiti nevažećom. </w:t>
      </w:r>
    </w:p>
    <w:p w:rsidRDefault="00C13F87" w:rsidP="009E02D4" w:rsidR="00C13F87">
      <w:pPr>
        <w:ind w:left="567"/>
        <w:jc w:val="both"/>
      </w:pPr>
    </w:p>
    <w:p w:rsidRDefault="00234B3F" w:rsidP="00CC0CCD" w:rsidR="008104B8">
      <w:pPr>
        <w:ind w:firstLine="567"/>
        <w:jc w:val="both"/>
      </w:pPr>
      <w:r w:rsidRPr="00437DC6">
        <w:rPr>
          <w:b/>
        </w:rPr>
        <w:t>VI</w:t>
      </w:r>
      <w:r w:rsidR="00226E0A">
        <w:t xml:space="preserve">. </w:t>
      </w:r>
      <w:r w:rsidR="00C13F87">
        <w:t>Nekretnina</w:t>
      </w:r>
      <w:r w:rsidR="008104B8">
        <w:t xml:space="preserve"> iz toč. I, predat će se kupcu </w:t>
      </w:r>
      <w:r w:rsidR="00C13F87">
        <w:rPr>
          <w:b/>
          <w:bCs/>
        </w:rPr>
        <w:t>ANI JOZIĆ, 35250 Radovanje, Radovanje 41, OIB 29991468655</w:t>
      </w:r>
      <w:r w:rsidR="008104B8">
        <w:t xml:space="preserve">, nakon što ovo rješenje postane pravomoćno i kupac izvrši uplatu kupovnine, kada će se odrediti i prijenos prava vlasništva u zemljišnim knjigama na </w:t>
      </w:r>
      <w:r w:rsidR="00C13F87">
        <w:t>njezino</w:t>
      </w:r>
      <w:r w:rsidR="008104B8">
        <w:t xml:space="preserve"> ime.</w:t>
      </w:r>
      <w:r w:rsidR="00C13F87">
        <w:t xml:space="preserve"> </w:t>
      </w:r>
    </w:p>
    <w:p w:rsidRDefault="008104B8" w:rsidP="008104B8" w:rsidR="00D61F89">
      <w:pPr>
        <w:ind w:left="567"/>
        <w:jc w:val="both"/>
      </w:pPr>
      <w:r>
        <w:t xml:space="preserve"> </w:t>
      </w:r>
    </w:p>
    <w:p w:rsidRDefault="00956296" w:rsidP="008104B8" w:rsidR="00956296">
      <w:pPr>
        <w:ind w:left="567"/>
        <w:jc w:val="both"/>
      </w:pPr>
    </w:p>
    <w:p w:rsidRDefault="00234B3F" w:rsidP="00437DC6" w:rsidR="00CA2657">
      <w:pPr>
        <w:ind w:firstLine="567"/>
        <w:jc w:val="both"/>
      </w:pPr>
      <w:r w:rsidRPr="00437DC6">
        <w:rPr>
          <w:b/>
        </w:rPr>
        <w:t>VII</w:t>
      </w:r>
      <w:r w:rsidR="00D61F89">
        <w:t xml:space="preserve">. </w:t>
      </w:r>
      <w:r w:rsidR="00CA2657">
        <w:t xml:space="preserve">Po pravomoćnosti ovog rješenja i uplati kupovnine određuje se u zemljišnim knjigama  brisanje svih prava i tereta koji prestaju prodajom i to: </w:t>
      </w:r>
    </w:p>
    <w:p w:rsidRDefault="00456417" w:rsidP="00CA2657" w:rsidR="00456417">
      <w:pPr>
        <w:ind w:left="720"/>
        <w:jc w:val="both"/>
      </w:pPr>
    </w:p>
    <w:p w:rsidRDefault="00456417" w:rsidP="00CA2657" w:rsidR="00CA2657">
      <w:pPr>
        <w:ind w:left="720"/>
        <w:jc w:val="both"/>
        <w:rPr>
          <w:b/>
        </w:rPr>
      </w:pPr>
      <w:r w:rsidRPr="00456417">
        <w:rPr>
          <w:b/>
        </w:rPr>
        <w:t>na listu B:</w:t>
      </w:r>
    </w:p>
    <w:p w:rsidRDefault="00956296" w:rsidP="00CA2657" w:rsidR="00956296" w:rsidRPr="00456417">
      <w:pPr>
        <w:ind w:left="720"/>
        <w:jc w:val="both"/>
        <w:rPr>
          <w:b/>
        </w:rPr>
      </w:pPr>
    </w:p>
    <w:p w:rsidRDefault="00B324B7" w:rsidP="00CA2657" w:rsidR="00B324B7">
      <w:pPr>
        <w:numPr>
          <w:ilvl w:val="0"/>
          <w:numId w:val="5"/>
        </w:numPr>
        <w:jc w:val="both"/>
      </w:pPr>
      <w:r>
        <w:t xml:space="preserve">redni br. </w:t>
      </w:r>
      <w:r w:rsidR="00C13F87">
        <w:t>1.2.</w:t>
      </w:r>
      <w:r>
        <w:t xml:space="preserve"> br.</w:t>
      </w:r>
      <w:r w:rsidR="00456417">
        <w:t xml:space="preserve"> </w:t>
      </w:r>
      <w:r>
        <w:t>Z-</w:t>
      </w:r>
      <w:r w:rsidR="00C13F87">
        <w:t>2044/16</w:t>
      </w:r>
      <w:r>
        <w:t xml:space="preserve"> – zabilježb</w:t>
      </w:r>
      <w:r w:rsidR="00422949">
        <w:t>a</w:t>
      </w:r>
      <w:r>
        <w:t xml:space="preserve"> </w:t>
      </w:r>
      <w:r w:rsidR="00C13F87">
        <w:t>otvaranja stečajnog postupka temeljem rješenja ovog suda br. St-224/2014-27 od 18.02.2016.</w:t>
      </w:r>
    </w:p>
    <w:p w:rsidRDefault="00C13F87" w:rsidP="00456417" w:rsidR="00C13F87">
      <w:pPr>
        <w:ind w:left="720"/>
        <w:jc w:val="both"/>
        <w:rPr>
          <w:b/>
        </w:rPr>
      </w:pPr>
    </w:p>
    <w:p w:rsidRDefault="00456417" w:rsidP="00456417" w:rsidR="00456417">
      <w:pPr>
        <w:ind w:left="720"/>
        <w:jc w:val="both"/>
        <w:rPr>
          <w:b/>
        </w:rPr>
      </w:pPr>
      <w:r w:rsidRPr="00456417">
        <w:rPr>
          <w:b/>
        </w:rPr>
        <w:t>na listu C:</w:t>
      </w:r>
    </w:p>
    <w:p w:rsidRDefault="00956296" w:rsidP="00456417" w:rsidR="00956296" w:rsidRPr="00456417">
      <w:pPr>
        <w:ind w:left="720"/>
        <w:jc w:val="both"/>
        <w:rPr>
          <w:b/>
        </w:rPr>
      </w:pPr>
    </w:p>
    <w:p w:rsidRDefault="00456417" w:rsidP="00CA2657" w:rsidR="00C13F87">
      <w:pPr>
        <w:numPr>
          <w:ilvl w:val="0"/>
          <w:numId w:val="5"/>
        </w:numPr>
        <w:jc w:val="both"/>
      </w:pPr>
      <w:r>
        <w:t>redni br. 1.1 br. Z-</w:t>
      </w:r>
      <w:r w:rsidR="00C13F87">
        <w:t>415/09</w:t>
      </w:r>
      <w:r w:rsidR="009149EC">
        <w:t xml:space="preserve"> od 14.01.2009.</w:t>
      </w:r>
      <w:r>
        <w:t xml:space="preserve"> – uknjižba prava zaloga na </w:t>
      </w:r>
      <w:r w:rsidR="00C13F87">
        <w:t>nekretninama i poslovnim udjelima temeljem sporazuma o osiguranju solemniziranog kod javnog bilježnika Ruže Medunić iz Slav.Broda od 13.01.2009. br. Ov-330/09 radi osiguranja tražbine u iznosu 4.400.000,00 EUR-a u kunskoj protuvrijednosti po prodajnom tečaju Raiffeisen bank Austrija d.d. s pripadajućom zakonskom zateznom kamatom za korist:</w:t>
      </w:r>
    </w:p>
    <w:p w:rsidRDefault="00C13F87" w:rsidP="00C13F87" w:rsidR="00C13F87">
      <w:pPr>
        <w:ind w:left="360"/>
        <w:jc w:val="both"/>
      </w:pPr>
      <w:r>
        <w:t>RAIFFEISEN BANK AUSTRIJA d.d. Zagreb, Petrinjska 59, MBS 080002366</w:t>
      </w:r>
    </w:p>
    <w:p w:rsidRDefault="00C13F87" w:rsidP="00C13F87" w:rsidR="00C13F87">
      <w:pPr>
        <w:ind w:left="360"/>
        <w:jc w:val="both"/>
      </w:pPr>
    </w:p>
    <w:p w:rsidRDefault="00C13F87" w:rsidP="00CA2657" w:rsidR="00C13F87">
      <w:pPr>
        <w:numPr>
          <w:ilvl w:val="0"/>
          <w:numId w:val="5"/>
        </w:numPr>
        <w:jc w:val="both"/>
      </w:pPr>
      <w:r>
        <w:t>redni br. 2.4 br. Z- 5061/10 od 29.06.2010. – uknjižba prava zaloga temeljem sporazuma o osiguranju solemniziranog kod javnog bilježnika Ruže Medunić iz Slav.Broda pod br. Ov-7275/10 radi osiguranja tražbine od 14.000.000,00 EUR-a u kunskoj protuvrijednosti s pripadajućim kamatama za korist:</w:t>
      </w:r>
    </w:p>
    <w:p w:rsidRDefault="00C13F87" w:rsidP="00C13F87" w:rsidR="00C13F87">
      <w:pPr>
        <w:ind w:left="360"/>
        <w:jc w:val="both"/>
      </w:pPr>
      <w:r>
        <w:t xml:space="preserve">RAIFFEISEN BANK AUSTRIJA d.d. Zagreb, Petrinjska 59, </w:t>
      </w:r>
      <w:r w:rsidR="00C635F9">
        <w:t>OIB 53056966535</w:t>
      </w:r>
      <w:r>
        <w:t xml:space="preserve">, Podružnica Slavonski Brod, </w:t>
      </w:r>
      <w:r w:rsidR="00C635F9">
        <w:t>Trg pobjede br. 7</w:t>
      </w:r>
    </w:p>
    <w:p w:rsidRDefault="00C635F9" w:rsidP="00C13F87" w:rsidR="00C635F9">
      <w:pPr>
        <w:ind w:left="360"/>
        <w:jc w:val="both"/>
      </w:pPr>
    </w:p>
    <w:p w:rsidRDefault="00C635F9" w:rsidP="00C13F87" w:rsidR="00C635F9">
      <w:pPr>
        <w:ind w:left="360"/>
        <w:jc w:val="both"/>
      </w:pPr>
      <w:r>
        <w:t>- redni br. 3.1 br. Z-7978/11 od 04.11.2011. – uknjižba prava zaloga temeljem dodatka br. 1 sporazumu o zasnivanju založnog prava na zalihama radi osiguranja novčane tražbine od 27.10.2011. br. Ov-7398/11, solemniziranog po javnom bilježniku Marini Dabelić iz Zagreb za iznos 1.875.000,00 EUR-a u protuvrijednosti kuna, uvećano za kamate, naknade i troškove za korist:</w:t>
      </w:r>
    </w:p>
    <w:p w:rsidRDefault="00C635F9" w:rsidP="00C13F87" w:rsidR="00C635F9">
      <w:pPr>
        <w:ind w:left="360"/>
        <w:jc w:val="both"/>
      </w:pPr>
      <w:r>
        <w:t xml:space="preserve">SOCIETE GENERALE – SPLITSKA </w:t>
      </w:r>
      <w:r w:rsidR="009149EC">
        <w:t>BANKA d.d., OIB 6</w:t>
      </w:r>
      <w:r>
        <w:t>9326397242, Split, R. Boškovića br. 16</w:t>
      </w:r>
    </w:p>
    <w:p w:rsidRDefault="00C635F9" w:rsidP="00C13F87" w:rsidR="00C635F9">
      <w:pPr>
        <w:ind w:left="360"/>
        <w:jc w:val="both"/>
      </w:pPr>
    </w:p>
    <w:p w:rsidRDefault="00956296" w:rsidP="00C13F87" w:rsidR="00956296">
      <w:pPr>
        <w:ind w:left="360"/>
        <w:jc w:val="both"/>
      </w:pPr>
    </w:p>
    <w:p w:rsidRDefault="00956296" w:rsidP="00C13F87" w:rsidR="00956296">
      <w:pPr>
        <w:ind w:left="360"/>
        <w:jc w:val="both"/>
      </w:pPr>
    </w:p>
    <w:p w:rsidRDefault="00956296" w:rsidP="00C13F87" w:rsidR="00956296">
      <w:pPr>
        <w:ind w:left="360"/>
        <w:jc w:val="both"/>
      </w:pPr>
    </w:p>
    <w:p w:rsidRDefault="00956296" w:rsidP="00956296" w:rsidR="00956296">
      <w:pPr>
        <w:ind w:left="567"/>
        <w:jc w:val="right"/>
        <w:rPr>
          <w:b/>
        </w:rPr>
      </w:pPr>
      <w:r w:rsidRPr="00CE7781">
        <w:rPr>
          <w:b/>
        </w:rPr>
        <w:t>1/St-</w:t>
      </w:r>
      <w:r>
        <w:rPr>
          <w:b/>
        </w:rPr>
        <w:t>224/2014-71</w:t>
      </w:r>
    </w:p>
    <w:p w:rsidRDefault="00956296" w:rsidP="00956296" w:rsidR="00956296">
      <w:pPr>
        <w:ind w:left="567"/>
        <w:jc w:val="right"/>
        <w:rPr>
          <w:b/>
        </w:rPr>
      </w:pPr>
    </w:p>
    <w:p w:rsidRDefault="00956296" w:rsidP="00956296" w:rsidR="00956296">
      <w:pPr>
        <w:ind w:left="567"/>
        <w:jc w:val="right"/>
        <w:rPr>
          <w:b/>
        </w:rPr>
      </w:pPr>
    </w:p>
    <w:p w:rsidRDefault="00956296" w:rsidP="00956296" w:rsidR="00956296">
      <w:pPr>
        <w:ind w:left="567"/>
        <w:jc w:val="right"/>
        <w:rPr>
          <w:b/>
        </w:rPr>
      </w:pPr>
    </w:p>
    <w:p w:rsidRDefault="00956296" w:rsidP="00C13F87" w:rsidR="00956296">
      <w:pPr>
        <w:ind w:left="360"/>
        <w:jc w:val="both"/>
      </w:pPr>
    </w:p>
    <w:p w:rsidRDefault="00C635F9" w:rsidP="00C13F87" w:rsidR="00C635F9">
      <w:pPr>
        <w:ind w:left="360"/>
        <w:jc w:val="both"/>
      </w:pPr>
      <w:r>
        <w:t xml:space="preserve">- redni br. 4.3 br. Z-6195/17 od 14.06.2017. </w:t>
      </w:r>
    </w:p>
    <w:p w:rsidRDefault="00C635F9" w:rsidP="00DF001F" w:rsidR="00C13F87">
      <w:pPr>
        <w:ind w:left="360"/>
        <w:jc w:val="both"/>
      </w:pPr>
      <w:r>
        <w:t>prvenstveni red upisa: Z-4688/2012 – uknjižba prava zaloga temeljem rješenja o osiguranju Općinskog suda u Slavonskom Brodu br. Ovr-2000/12-104 od 10.01.2017., na mjestu obrisane zabilježbe ovrhe pod br. Z-4688/12, radi osiguranja novčane tražbine koju čini trošak ovršnog postupka u iznosu od 130.000,00 kn s pripadajućim kamatama određenim u točki III rješenja Općinskog suda u Slavonskom Brodu</w:t>
      </w:r>
      <w:r w:rsidR="00DF001F">
        <w:t>: br. Ovr-2000/12-104 od 10.01.2017. za korist:</w:t>
      </w:r>
    </w:p>
    <w:p w:rsidRDefault="00DF001F" w:rsidP="00DF001F" w:rsidR="00DF001F">
      <w:pPr>
        <w:ind w:left="360"/>
        <w:jc w:val="both"/>
      </w:pPr>
      <w:r>
        <w:t>RAIFFEISEN BANK AUSTRIJA d.d., OIB 53056966535, Magazinska cesta 69, Zagreb</w:t>
      </w:r>
    </w:p>
    <w:p w:rsidRDefault="00C13F87" w:rsidP="00C13F87" w:rsidR="00C13F87">
      <w:pPr>
        <w:jc w:val="both"/>
      </w:pPr>
    </w:p>
    <w:p w:rsidRDefault="0071661F" w:rsidP="00312371" w:rsidR="0071661F">
      <w:pPr>
        <w:jc w:val="both"/>
      </w:pPr>
    </w:p>
    <w:p w:rsidRDefault="00DF001F" w:rsidP="00312371" w:rsidR="00DF001F">
      <w:pPr>
        <w:jc w:val="both"/>
      </w:pPr>
      <w:r>
        <w:t>- redni br. 5.1 Z-8589/13 – uknjižba prava zaloga temeljem rješenja o osiguranju Općinskog suda u Slavonskom Brodu br. Ovr-2931/13 od 14.11.2013. radi osiguranja novčane tražbine predlagatelja osiguranja u ukupnom iznosu od 146.204,55 kn, zajedno sa pripadajućom zakonskom zateznom kamatom, koja na iznos od 124.319,60 kn teče po stopi od 12,40% od 29.10.2013. i dalje po stopi koja odgovara visini eskontne stope HNB uvećana za 8 postotnih poena do konačne isplate, kao i troškova ovršnog postupka sa pripadajućom zakonskom zateznom kamatom za korist:</w:t>
      </w:r>
    </w:p>
    <w:p w:rsidRDefault="00DF001F" w:rsidP="00312371" w:rsidR="00DF001F">
      <w:pPr>
        <w:jc w:val="both"/>
      </w:pPr>
      <w:r>
        <w:t>RH MINISTARSTVO FINANCIJA, POREZNA UPRAVA, PODRUČNI URED SLAVONSKI BROD, Ispostava Slavonski Brod</w:t>
      </w:r>
    </w:p>
    <w:p w:rsidRDefault="00DF001F" w:rsidP="00312371" w:rsidR="00DF001F">
      <w:pPr>
        <w:jc w:val="both"/>
      </w:pPr>
    </w:p>
    <w:p w:rsidRDefault="00DF001F" w:rsidP="00312371" w:rsidR="00DF001F">
      <w:pPr>
        <w:jc w:val="both"/>
      </w:pPr>
    </w:p>
    <w:p w:rsidRDefault="00DF001F" w:rsidP="00201DCD" w:rsidR="00201DCD">
      <w:pPr>
        <w:jc w:val="both"/>
      </w:pPr>
      <w:r>
        <w:t xml:space="preserve">redni br. </w:t>
      </w:r>
      <w:r w:rsidR="00190452">
        <w:t xml:space="preserve">6.1 br. Z-2614/15 od 24.03.2015. – zabilježba ovrhe temeljem rješenja o ovrsi br. Ovr-487/15 od 23.03.2015. u predmetu ovrhovoditelja RH MINISTARSTVO FINANCIJA, Područni ured PU Slavonski Brod, Ispostava Slavonski Brod, </w:t>
      </w:r>
    </w:p>
    <w:p w:rsidRDefault="001674B3" w:rsidP="00201DCD" w:rsidR="001674B3">
      <w:pPr>
        <w:jc w:val="both"/>
      </w:pPr>
    </w:p>
    <w:p w:rsidRDefault="00201DCD" w:rsidP="00201DCD" w:rsidR="00201DCD">
      <w:pPr>
        <w:ind w:firstLine="360"/>
        <w:jc w:val="both"/>
      </w:pPr>
      <w:r w:rsidRPr="00437DC6">
        <w:rPr>
          <w:b/>
        </w:rPr>
        <w:t>IX</w:t>
      </w:r>
      <w:r>
        <w:t>. Smatrat će se da je ovo rješenje dostavljeno svim osobama kojima se dostavlja zaključak o prodaji te svim sudionicima na dražbi istekom osmog dana od dana objave na mrežnoj stranici e-Oglasna ploča sudova, a te osobe imaju pravo tražiti da im se u sudskoj pisarnici neposredno preda otpravak rješenja.</w:t>
      </w:r>
    </w:p>
    <w:p w:rsidRDefault="00201DCD" w:rsidP="00201DCD" w:rsidR="00201DCD">
      <w:pPr>
        <w:ind w:firstLine="360"/>
        <w:jc w:val="both"/>
      </w:pPr>
    </w:p>
    <w:p w:rsidRDefault="00201DCD" w:rsidP="00A31754" w:rsidR="00D61F89">
      <w:pPr>
        <w:ind w:firstLine="360"/>
        <w:jc w:val="both"/>
      </w:pPr>
      <w:r w:rsidRPr="00437DC6">
        <w:rPr>
          <w:b/>
        </w:rPr>
        <w:t>X</w:t>
      </w:r>
      <w:r w:rsidR="00437DC6">
        <w:t xml:space="preserve">. </w:t>
      </w:r>
      <w:r>
        <w:t>Rješenje će se dostaviti i Financijskoj agenciji radi objave na mrežnim stranicama Agencije.</w:t>
      </w:r>
    </w:p>
    <w:p w:rsidRDefault="001674B3" w:rsidP="00A31754" w:rsidR="001674B3">
      <w:pPr>
        <w:ind w:firstLine="360"/>
        <w:jc w:val="both"/>
      </w:pPr>
    </w:p>
    <w:p w:rsidRDefault="00D61F89" w:rsidP="00D61F89" w:rsidR="00D61F89">
      <w:pPr>
        <w:jc w:val="center"/>
      </w:pPr>
    </w:p>
    <w:p w:rsidRDefault="00D61F89" w:rsidP="00D61F89" w:rsidR="00D61F89">
      <w:pPr>
        <w:jc w:val="center"/>
      </w:pPr>
      <w:r>
        <w:t>Obrazloženje</w:t>
      </w:r>
    </w:p>
    <w:p w:rsidRDefault="001674B3" w:rsidP="00D61F89" w:rsidR="001674B3">
      <w:pPr>
        <w:jc w:val="center"/>
      </w:pPr>
    </w:p>
    <w:p w:rsidRDefault="00A31754" w:rsidP="00D61F89" w:rsidR="00A31754">
      <w:pPr>
        <w:jc w:val="center"/>
      </w:pPr>
    </w:p>
    <w:p w:rsidRDefault="00201DCD" w:rsidP="00D61F89" w:rsidR="00201DCD">
      <w:pPr>
        <w:jc w:val="center"/>
      </w:pPr>
    </w:p>
    <w:p w:rsidRDefault="00201DCD" w:rsidP="00201DCD" w:rsidR="00201DCD">
      <w:pPr>
        <w:ind w:firstLine="708"/>
      </w:pPr>
      <w:r>
        <w:t>Pravomoćnim rješenjem ovog suda posl.br. St-</w:t>
      </w:r>
      <w:r w:rsidR="00B86A16">
        <w:t>224/2014-50</w:t>
      </w:r>
      <w:r>
        <w:t xml:space="preserve"> od </w:t>
      </w:r>
      <w:r w:rsidR="00B86A16">
        <w:t>20. srpnja 2017.</w:t>
      </w:r>
      <w:r>
        <w:t xml:space="preserve"> određeno je da će se imovina stečajnog dužni</w:t>
      </w:r>
      <w:r w:rsidR="00986D9F">
        <w:t>ka opterećen</w:t>
      </w:r>
      <w:r w:rsidR="00A36BA2">
        <w:t>a razlučnim pravima, a koju čini</w:t>
      </w:r>
      <w:r w:rsidR="00986D9F">
        <w:t xml:space="preserve"> </w:t>
      </w:r>
      <w:r w:rsidR="00A36BA2">
        <w:t>nekretnina</w:t>
      </w:r>
      <w:r>
        <w:t xml:space="preserve"> opisan</w:t>
      </w:r>
      <w:r w:rsidR="00A36BA2">
        <w:t>a</w:t>
      </w:r>
      <w:r>
        <w:t xml:space="preserve"> u točki I ovog rješenja, prodavati u</w:t>
      </w:r>
      <w:r w:rsidR="00231C90">
        <w:t xml:space="preserve"> s</w:t>
      </w:r>
      <w:r>
        <w:t>tečajnom postupku sukladno odredbi čl. 247 Stečajnog zakona (NN br. 71/15, 104/17, dalje SZ) elektroničkom javnom dražbom koju ć</w:t>
      </w:r>
      <w:r w:rsidR="00545DF6">
        <w:t>e provesti Financijska agencija, dok je z</w:t>
      </w:r>
      <w:r w:rsidR="00141344">
        <w:t>aključkom posl.br.St-</w:t>
      </w:r>
      <w:r w:rsidR="00A36BA2">
        <w:t>224/2014</w:t>
      </w:r>
      <w:r w:rsidR="00141344">
        <w:t>-</w:t>
      </w:r>
      <w:r w:rsidR="00A36BA2">
        <w:t>57</w:t>
      </w:r>
      <w:r w:rsidR="00141344">
        <w:t xml:space="preserve"> od </w:t>
      </w:r>
      <w:r w:rsidR="00A36BA2">
        <w:t>16. listopada 2017. utvrđena vrijednost nekretnine</w:t>
      </w:r>
      <w:r w:rsidR="00141344">
        <w:t xml:space="preserve"> u iznosu </w:t>
      </w:r>
      <w:r w:rsidR="00A36BA2">
        <w:t>od 28.133,33</w:t>
      </w:r>
      <w:r w:rsidR="00141344">
        <w:t xml:space="preserve"> kn</w:t>
      </w:r>
      <w:r w:rsidR="00231C90">
        <w:t>.</w:t>
      </w:r>
    </w:p>
    <w:p w:rsidRDefault="00956296" w:rsidP="00201DCD" w:rsidR="00956296">
      <w:pPr>
        <w:ind w:firstLine="708"/>
      </w:pPr>
    </w:p>
    <w:p w:rsidRDefault="00956296" w:rsidP="00201DCD" w:rsidR="00956296">
      <w:pPr>
        <w:ind w:firstLine="708"/>
      </w:pPr>
    </w:p>
    <w:p w:rsidRDefault="00956296" w:rsidP="00956296" w:rsidR="00956296">
      <w:pPr>
        <w:ind w:left="567"/>
        <w:jc w:val="right"/>
        <w:rPr>
          <w:b/>
        </w:rPr>
      </w:pPr>
      <w:r w:rsidRPr="00CE7781">
        <w:rPr>
          <w:b/>
        </w:rPr>
        <w:lastRenderedPageBreak/>
        <w:t>1/St-</w:t>
      </w:r>
      <w:r>
        <w:rPr>
          <w:b/>
        </w:rPr>
        <w:t>224/2014-71</w:t>
      </w:r>
    </w:p>
    <w:p w:rsidRDefault="00956296" w:rsidP="00201DCD" w:rsidR="00956296">
      <w:pPr>
        <w:ind w:firstLine="708"/>
      </w:pPr>
    </w:p>
    <w:p w:rsidRDefault="00545DF6" w:rsidP="00201DCD" w:rsidR="00545DF6">
      <w:pPr>
        <w:ind w:firstLine="708"/>
      </w:pPr>
    </w:p>
    <w:p w:rsidRDefault="00545DF6" w:rsidP="00201DCD" w:rsidR="00545DF6">
      <w:pPr>
        <w:ind w:firstLine="708"/>
      </w:pPr>
      <w:r>
        <w:t xml:space="preserve">Nakon završetka elektroničke javne dražbe, podneskom zaprimljenim </w:t>
      </w:r>
      <w:r w:rsidR="00B61493">
        <w:t>kod ovog suda 21. svibnja 2018.</w:t>
      </w:r>
      <w:r>
        <w:t xml:space="preserve"> Financijska agencija dostavila je izvještaj o provedenoj elektroničkoj javnoj dražbi. </w:t>
      </w:r>
    </w:p>
    <w:p w:rsidRDefault="00B821AE" w:rsidP="00201DCD" w:rsidR="00B821AE">
      <w:pPr>
        <w:ind w:firstLine="708"/>
      </w:pPr>
    </w:p>
    <w:p w:rsidRDefault="00545DF6" w:rsidP="00201DCD" w:rsidR="00545DF6">
      <w:pPr>
        <w:ind w:firstLine="708"/>
      </w:pPr>
      <w:r>
        <w:t xml:space="preserve">Iz izvješća </w:t>
      </w:r>
      <w:r w:rsidR="00FA1FB5">
        <w:t xml:space="preserve">i priloženih isprava </w:t>
      </w:r>
      <w:r>
        <w:t xml:space="preserve">proizlazi </w:t>
      </w:r>
      <w:r w:rsidR="00FA1FB5">
        <w:t xml:space="preserve">da </w:t>
      </w:r>
      <w:r w:rsidR="00B61493">
        <w:t xml:space="preserve">je </w:t>
      </w:r>
      <w:r w:rsidR="00BD25A5">
        <w:t xml:space="preserve">tijekom druge elektroničke javne dražbe </w:t>
      </w:r>
      <w:r w:rsidR="007F606B">
        <w:t xml:space="preserve">u nadmetanje stavljena svega jedna ponuda, </w:t>
      </w:r>
      <w:r w:rsidR="00954FF3">
        <w:t>i to ponud</w:t>
      </w:r>
      <w:r w:rsidR="007F606B">
        <w:t xml:space="preserve">iteljice </w:t>
      </w:r>
      <w:r w:rsidR="00B61493">
        <w:t xml:space="preserve">Ane Jozić iz Radovanja, </w:t>
      </w:r>
      <w:r w:rsidR="00954FF3">
        <w:t xml:space="preserve"> u iznosu </w:t>
      </w:r>
      <w:r w:rsidR="00B61493">
        <w:t xml:space="preserve">od 14.266,67 </w:t>
      </w:r>
      <w:r w:rsidR="00954FF3">
        <w:t xml:space="preserve">kn te da </w:t>
      </w:r>
      <w:r w:rsidR="00B61493">
        <w:t>je</w:t>
      </w:r>
      <w:r w:rsidR="00956296">
        <w:t xml:space="preserve"> ova</w:t>
      </w:r>
      <w:r w:rsidR="00954FF3">
        <w:t xml:space="preserve"> </w:t>
      </w:r>
      <w:r w:rsidR="00B61493">
        <w:t>ponuditeljica</w:t>
      </w:r>
      <w:r w:rsidR="00954FF3">
        <w:t xml:space="preserve"> u roku izvršila uplatu tražene jamčevine</w:t>
      </w:r>
      <w:r w:rsidR="00B61493">
        <w:t xml:space="preserve"> u iznosu od </w:t>
      </w:r>
      <w:r w:rsidR="00BD25A5">
        <w:t>2.813,33 kn</w:t>
      </w:r>
      <w:r w:rsidR="00954FF3">
        <w:t>.</w:t>
      </w:r>
    </w:p>
    <w:p w:rsidRDefault="00437DC6" w:rsidP="00B821AE" w:rsidR="00437DC6"/>
    <w:p w:rsidRDefault="00954FF3" w:rsidP="00954FF3" w:rsidR="00201DCD">
      <w:pPr>
        <w:ind w:firstLine="708"/>
      </w:pPr>
      <w:r>
        <w:t>Obzirom da je ponuditelj</w:t>
      </w:r>
      <w:r w:rsidR="00956296">
        <w:t>ica</w:t>
      </w:r>
      <w:r>
        <w:t xml:space="preserve"> </w:t>
      </w:r>
      <w:r w:rsidR="00956296">
        <w:t>Ana Jozić</w:t>
      </w:r>
      <w:r>
        <w:t xml:space="preserve"> </w:t>
      </w:r>
      <w:r w:rsidR="00956296">
        <w:t>stavljenom ponudo</w:t>
      </w:r>
      <w:r w:rsidR="007F606B">
        <w:t>m u navedenom iznosu te izvršeno</w:t>
      </w:r>
      <w:r w:rsidR="00956296">
        <w:t xml:space="preserve">m </w:t>
      </w:r>
      <w:r w:rsidR="007F606B">
        <w:t>uplatom</w:t>
      </w:r>
      <w:r w:rsidR="00956296">
        <w:t xml:space="preserve"> jamčevine ispunila</w:t>
      </w:r>
      <w:r>
        <w:t xml:space="preserve"> sve pretpostavke da </w:t>
      </w:r>
      <w:r w:rsidR="00956296">
        <w:t>joj</w:t>
      </w:r>
      <w:r>
        <w:t xml:space="preserve"> se nekretn</w:t>
      </w:r>
      <w:r w:rsidR="00956296">
        <w:t xml:space="preserve">ina dosudi, to je </w:t>
      </w:r>
      <w:r>
        <w:t xml:space="preserve"> valjalo odlučiti kao </w:t>
      </w:r>
      <w:r w:rsidR="0063536B">
        <w:t>u izreci</w:t>
      </w:r>
      <w:r>
        <w:t xml:space="preserve"> ovog rješenja na temelju odredbe čl. 247 SZ-a</w:t>
      </w:r>
      <w:r w:rsidR="0063536B">
        <w:t>,</w:t>
      </w:r>
      <w:r>
        <w:t xml:space="preserve"> uz primjenu odredbi čl. 103, čl. 105, čl. 106 i čl.108 Ovršnog zakona (NN br. 112/12, 25/13, 93/14, 55/16, 73/17).</w:t>
      </w:r>
    </w:p>
    <w:p w:rsidRDefault="00D61F89" w:rsidP="00D61F89" w:rsidR="00D61F89">
      <w:pPr>
        <w:ind w:firstLine="708"/>
        <w:jc w:val="both"/>
      </w:pPr>
    </w:p>
    <w:p w:rsidRDefault="00D61F89" w:rsidP="00D61F89" w:rsidR="00D61F89">
      <w:pPr>
        <w:ind w:firstLine="708"/>
      </w:pPr>
    </w:p>
    <w:p w:rsidRDefault="00D61F89" w:rsidP="00954FF3" w:rsidR="00D61F89">
      <w:pPr>
        <w:ind w:firstLine="708"/>
        <w:jc w:val="center"/>
      </w:pPr>
      <w:r>
        <w:t>U Slavonskom Brodu</w:t>
      </w:r>
      <w:r w:rsidR="00954FF3">
        <w:t>,</w:t>
      </w:r>
      <w:r>
        <w:t xml:space="preserve"> </w:t>
      </w:r>
      <w:r w:rsidR="00954FF3">
        <w:t>2</w:t>
      </w:r>
      <w:r w:rsidR="00437DC6">
        <w:t>5</w:t>
      </w:r>
      <w:r w:rsidR="00954FF3">
        <w:t>.</w:t>
      </w:r>
      <w:r w:rsidR="00956296">
        <w:t>svibnja</w:t>
      </w:r>
      <w:r>
        <w:t xml:space="preserve"> 2018.</w:t>
      </w:r>
    </w:p>
    <w:p w:rsidRDefault="00D61F89" w:rsidP="00D61F89" w:rsidR="00D61F89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</w:t>
      </w:r>
      <w:r w:rsidR="009149EC">
        <w:t xml:space="preserve"> </w:t>
      </w:r>
      <w:r>
        <w:t>                                                                                                       Stečajna sutkinja:</w:t>
      </w:r>
    </w:p>
    <w:p w:rsidRDefault="00D61F89" w:rsidP="00D61F89" w:rsidR="00932B8A">
      <w:r>
        <w:t>                                                                                            </w:t>
      </w:r>
      <w:r w:rsidR="00954FF3">
        <w:t xml:space="preserve">            </w:t>
      </w:r>
      <w:r>
        <w:t xml:space="preserve"> </w:t>
      </w:r>
      <w:r w:rsidR="00954FF3">
        <w:t>Vesna Vukelić</w:t>
      </w:r>
      <w:r w:rsidR="00932B8A">
        <w:t>, v.r.</w:t>
      </w:r>
    </w:p>
    <w:p w:rsidRDefault="00D61F89" w:rsidP="00D61F89" w:rsidR="00D61F89">
      <w:r>
        <w:t> </w:t>
      </w:r>
    </w:p>
    <w:p w:rsidRDefault="00D61F89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 : </w:t>
      </w:r>
    </w:p>
    <w:p w:rsidRDefault="00954FF3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>P</w:t>
      </w:r>
      <w:r w:rsidR="00D61F89">
        <w:rPr>
          <w:sz w:val="18"/>
          <w:szCs w:val="18"/>
        </w:rPr>
        <w:t xml:space="preserve">rotiv ovog rješenja pravo na žalbu imaju stečajni upravitelj, </w:t>
      </w:r>
    </w:p>
    <w:p w:rsidRDefault="00D61F89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 xml:space="preserve">svi ponuditelji i razlučni vjerovnici. Žalba se podnosi ovom Sudu </w:t>
      </w:r>
    </w:p>
    <w:p w:rsidRDefault="00197162" w:rsidP="00197162" w:rsidR="00197162">
      <w:pPr>
        <w:rPr>
          <w:sz w:val="18"/>
          <w:szCs w:val="18"/>
        </w:rPr>
      </w:pPr>
      <w:r>
        <w:rPr>
          <w:sz w:val="18"/>
          <w:szCs w:val="18"/>
        </w:rPr>
        <w:t xml:space="preserve">u </w:t>
      </w:r>
      <w:r w:rsidR="00BE636A">
        <w:rPr>
          <w:sz w:val="18"/>
          <w:szCs w:val="18"/>
        </w:rPr>
        <w:t>3</w:t>
      </w:r>
      <w:r>
        <w:rPr>
          <w:sz w:val="18"/>
          <w:szCs w:val="18"/>
        </w:rPr>
        <w:t xml:space="preserve"> primjerka u roku od 8 dana,a rok za žalbu počinje teći</w:t>
      </w:r>
      <w:r w:rsidR="0063536B">
        <w:rPr>
          <w:sz w:val="18"/>
          <w:szCs w:val="18"/>
        </w:rPr>
        <w:t xml:space="preserve"> </w:t>
      </w:r>
      <w:r w:rsidR="00D61F89">
        <w:rPr>
          <w:sz w:val="18"/>
          <w:szCs w:val="18"/>
        </w:rPr>
        <w:t xml:space="preserve">osmog </w:t>
      </w:r>
    </w:p>
    <w:p w:rsidRDefault="00D61F89" w:rsidP="00D61F89" w:rsidR="00D61F89">
      <w:pPr>
        <w:rPr>
          <w:sz w:val="18"/>
          <w:szCs w:val="18"/>
        </w:rPr>
      </w:pPr>
      <w:r>
        <w:rPr>
          <w:sz w:val="18"/>
          <w:szCs w:val="18"/>
        </w:rPr>
        <w:t>dana od dana obja</w:t>
      </w:r>
      <w:r w:rsidR="0063536B">
        <w:rPr>
          <w:sz w:val="18"/>
          <w:szCs w:val="18"/>
        </w:rPr>
        <w:t>ve rješenja na</w:t>
      </w:r>
      <w:r w:rsidR="00197162">
        <w:rPr>
          <w:sz w:val="18"/>
          <w:szCs w:val="18"/>
        </w:rPr>
        <w:t xml:space="preserve"> </w:t>
      </w:r>
      <w:r w:rsidR="0063536B">
        <w:rPr>
          <w:sz w:val="18"/>
          <w:szCs w:val="18"/>
        </w:rPr>
        <w:t>mrežnoj stranici</w:t>
      </w:r>
      <w:r w:rsidR="00197162">
        <w:rPr>
          <w:sz w:val="18"/>
          <w:szCs w:val="18"/>
        </w:rPr>
        <w:t xml:space="preserve"> </w:t>
      </w:r>
      <w:r w:rsidR="0063536B">
        <w:rPr>
          <w:sz w:val="18"/>
          <w:szCs w:val="18"/>
        </w:rPr>
        <w:t>e-oglasna ploča suda</w:t>
      </w:r>
      <w:r>
        <w:rPr>
          <w:sz w:val="18"/>
          <w:szCs w:val="18"/>
        </w:rPr>
        <w:t>.</w:t>
      </w:r>
      <w:r w:rsidR="0063536B">
        <w:rPr>
          <w:sz w:val="18"/>
          <w:szCs w:val="18"/>
        </w:rPr>
        <w:t xml:space="preserve"> </w:t>
      </w:r>
    </w:p>
    <w:p w:rsidRDefault="00197162" w:rsidP="00D61F89" w:rsidR="00197162">
      <w:pPr>
        <w:rPr>
          <w:sz w:val="18"/>
          <w:szCs w:val="18"/>
        </w:rPr>
      </w:pPr>
      <w:r>
        <w:rPr>
          <w:sz w:val="18"/>
          <w:szCs w:val="18"/>
        </w:rPr>
        <w:t>O žalbi odlučuje VTS RH u Zagrebu.</w:t>
      </w:r>
    </w:p>
    <w:p w:rsidRDefault="00197162" w:rsidP="00D61F89" w:rsidR="00197162">
      <w:pPr>
        <w:rPr>
          <w:sz w:val="18"/>
          <w:szCs w:val="18"/>
        </w:rPr>
      </w:pPr>
    </w:p>
    <w:p w:rsidRDefault="00197162" w:rsidP="00D61F89" w:rsidR="00197162">
      <w:pPr>
        <w:rPr>
          <w:sz w:val="18"/>
          <w:szCs w:val="18"/>
        </w:rPr>
      </w:pPr>
    </w:p>
    <w:p w:rsidRDefault="00A31754" w:rsidP="00A31754" w:rsidR="00A31754">
      <w:r>
        <w:t>Rješenje svim sudionicima dostaviti putem mrežne stranice e-Oglasne ploče i to:</w:t>
      </w:r>
    </w:p>
    <w:p w:rsidRDefault="00A31754" w:rsidP="00A31754" w:rsidR="00A31754">
      <w:pPr>
        <w:jc w:val="both"/>
      </w:pPr>
      <w:r>
        <w:t>1. steč.upravitelj</w:t>
      </w:r>
    </w:p>
    <w:p w:rsidRDefault="00A31754" w:rsidP="00A31754" w:rsidR="00A31754">
      <w:pPr>
        <w:jc w:val="both"/>
      </w:pPr>
      <w:r>
        <w:t xml:space="preserve">2. </w:t>
      </w:r>
      <w:r w:rsidR="00BE636A">
        <w:t>kupac</w:t>
      </w:r>
      <w:r>
        <w:t xml:space="preserve"> </w:t>
      </w:r>
      <w:r w:rsidR="00956296">
        <w:t>Ana Jozić</w:t>
      </w:r>
    </w:p>
    <w:p w:rsidRDefault="00A31754" w:rsidP="00A31754" w:rsidR="00D81F3F">
      <w:pPr>
        <w:jc w:val="both"/>
      </w:pPr>
      <w:r>
        <w:t xml:space="preserve">3. </w:t>
      </w:r>
      <w:r w:rsidR="00D81F3F">
        <w:t>razlučni vjerovnici:</w:t>
      </w:r>
    </w:p>
    <w:p w:rsidRDefault="00D81F3F" w:rsidP="00A31754" w:rsidR="00956296">
      <w:pPr>
        <w:jc w:val="both"/>
      </w:pPr>
      <w:r>
        <w:t xml:space="preserve">- </w:t>
      </w:r>
      <w:r w:rsidR="00956296">
        <w:t>Raiffeisen bank d.d.</w:t>
      </w:r>
      <w:r>
        <w:t xml:space="preserve"> Austrija </w:t>
      </w:r>
      <w:r w:rsidR="00A31754">
        <w:t xml:space="preserve"> </w:t>
      </w:r>
    </w:p>
    <w:p w:rsidRDefault="00956296" w:rsidP="00A31754" w:rsidR="00A31754">
      <w:pPr>
        <w:jc w:val="both"/>
      </w:pPr>
      <w:r>
        <w:t xml:space="preserve">- Societe Generale- Splitska banka </w:t>
      </w:r>
      <w:r w:rsidR="007F606B">
        <w:t>d.d.</w:t>
      </w:r>
    </w:p>
    <w:p w:rsidRDefault="00D81F3F" w:rsidP="00A31754" w:rsidR="00D81F3F">
      <w:pPr>
        <w:jc w:val="both"/>
      </w:pPr>
      <w:r>
        <w:t>- Ministarstvo financija, putem ŽDO Građansko-upravni odjel</w:t>
      </w:r>
    </w:p>
    <w:p w:rsidRDefault="00D81F3F" w:rsidP="00A31754" w:rsidR="00D81F3F">
      <w:pPr>
        <w:jc w:val="both"/>
      </w:pPr>
    </w:p>
    <w:p w:rsidRDefault="00D81F3F" w:rsidP="00A31754" w:rsidR="00A31754">
      <w:pPr>
        <w:jc w:val="both"/>
      </w:pPr>
      <w:r>
        <w:t>Rješenje dostaviti putem pošte:</w:t>
      </w:r>
    </w:p>
    <w:p w:rsidRDefault="00D81F3F" w:rsidP="00A31754" w:rsidR="00A31754">
      <w:pPr>
        <w:jc w:val="both"/>
      </w:pPr>
      <w:r>
        <w:t xml:space="preserve">- </w:t>
      </w:r>
      <w:r w:rsidR="00A31754">
        <w:t>ZK odjel</w:t>
      </w:r>
      <w:r>
        <w:t>u</w:t>
      </w:r>
      <w:r w:rsidR="00A31754">
        <w:t xml:space="preserve"> </w:t>
      </w:r>
      <w:r>
        <w:t xml:space="preserve">Općinskog suda u </w:t>
      </w:r>
      <w:r w:rsidR="00956296">
        <w:t>Slavonskom Brodu</w:t>
      </w:r>
      <w:r w:rsidR="00A31754">
        <w:t>, nakon pravomoćnosti i uplate kupovnine</w:t>
      </w:r>
    </w:p>
    <w:p w:rsidRDefault="00D81F3F" w:rsidP="00A31754" w:rsidR="00D61F89">
      <w:r w:rsidRPr="00D81F3F">
        <w:rPr>
          <w:sz w:val="20"/>
          <w:szCs w:val="20"/>
        </w:rPr>
        <w:t xml:space="preserve">- </w:t>
      </w:r>
      <w:r w:rsidRPr="00D81F3F">
        <w:t>FINA RC OSIJEK</w:t>
      </w:r>
      <w:r w:rsidR="004239E3">
        <w:t>, po pravomoćnosti</w:t>
      </w:r>
    </w:p>
    <w:p w:rsidRDefault="004239E3" w:rsidP="00A31754" w:rsidR="004239E3" w:rsidRPr="00D81F3F">
      <w:pPr>
        <w:rPr>
          <w:sz w:val="20"/>
          <w:szCs w:val="20"/>
        </w:rPr>
      </w:pPr>
      <w:r>
        <w:t xml:space="preserve">- Porezna uprava </w:t>
      </w:r>
      <w:r w:rsidR="00956296">
        <w:t>Slavonski Brod</w:t>
      </w:r>
      <w:r>
        <w:t>, po pravomoćnosti</w:t>
      </w:r>
    </w:p>
    <w:sectPr w:rsidSect="00437DC6" w:rsidR="004239E3" w:rsidRPr="00D81F3F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inion Pro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9D4FAB"/>
    <w:multiLevelType w:val="hybridMultilevel"/>
    <w:tmpl w:val="7A3838D2"/>
    <w:lvl w:tplc="1EA864E2" w:ilvl="0">
      <w:start w:val="1"/>
      <w:numFmt w:val="upperRoman"/>
      <w:lvlText w:val="%1."/>
      <w:lvlJc w:val="left"/>
      <w:pPr>
        <w:ind w:hanging="720" w:left="1287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A014F0"/>
    <w:multiLevelType w:val="hybridMultilevel"/>
    <w:tmpl w:val="E2B85634"/>
    <w:lvl w:tplc="0B22993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6D343BFD"/>
    <w:multiLevelType w:val="hybridMultilevel"/>
    <w:tmpl w:val="543253C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CC9"/>
    <w:rsid w:val="0002098F"/>
    <w:rsid w:val="00031FDD"/>
    <w:rsid w:val="00040BC2"/>
    <w:rsid w:val="00090920"/>
    <w:rsid w:val="00095167"/>
    <w:rsid w:val="000B2655"/>
    <w:rsid w:val="001062E4"/>
    <w:rsid w:val="00131E28"/>
    <w:rsid w:val="001347DD"/>
    <w:rsid w:val="00141344"/>
    <w:rsid w:val="001674B3"/>
    <w:rsid w:val="001769F3"/>
    <w:rsid w:val="00183C40"/>
    <w:rsid w:val="00190452"/>
    <w:rsid w:val="00197162"/>
    <w:rsid w:val="001A1714"/>
    <w:rsid w:val="001A40BF"/>
    <w:rsid w:val="001A50E9"/>
    <w:rsid w:val="00201DCD"/>
    <w:rsid w:val="0021465B"/>
    <w:rsid w:val="00220E94"/>
    <w:rsid w:val="00226E0A"/>
    <w:rsid w:val="00231C90"/>
    <w:rsid w:val="00234B3F"/>
    <w:rsid w:val="00243E97"/>
    <w:rsid w:val="002503F3"/>
    <w:rsid w:val="00262882"/>
    <w:rsid w:val="00273846"/>
    <w:rsid w:val="00312371"/>
    <w:rsid w:val="00317B68"/>
    <w:rsid w:val="003835C6"/>
    <w:rsid w:val="003924F9"/>
    <w:rsid w:val="0039305E"/>
    <w:rsid w:val="003D7CC9"/>
    <w:rsid w:val="004035FF"/>
    <w:rsid w:val="0041110F"/>
    <w:rsid w:val="00414DC3"/>
    <w:rsid w:val="00422949"/>
    <w:rsid w:val="004239E3"/>
    <w:rsid w:val="00426518"/>
    <w:rsid w:val="00437DC6"/>
    <w:rsid w:val="00456417"/>
    <w:rsid w:val="00461075"/>
    <w:rsid w:val="0047039B"/>
    <w:rsid w:val="0048606D"/>
    <w:rsid w:val="004C3F7E"/>
    <w:rsid w:val="00521E78"/>
    <w:rsid w:val="00545DF6"/>
    <w:rsid w:val="00547D26"/>
    <w:rsid w:val="00590C67"/>
    <w:rsid w:val="005C0DAB"/>
    <w:rsid w:val="005F1115"/>
    <w:rsid w:val="0062797B"/>
    <w:rsid w:val="0063536B"/>
    <w:rsid w:val="0068177D"/>
    <w:rsid w:val="00691812"/>
    <w:rsid w:val="006B5A8C"/>
    <w:rsid w:val="006C42C8"/>
    <w:rsid w:val="006D7F45"/>
    <w:rsid w:val="00713152"/>
    <w:rsid w:val="0071661F"/>
    <w:rsid w:val="007510A4"/>
    <w:rsid w:val="00786786"/>
    <w:rsid w:val="007E386A"/>
    <w:rsid w:val="007F606B"/>
    <w:rsid w:val="007F6F46"/>
    <w:rsid w:val="00803954"/>
    <w:rsid w:val="008054C1"/>
    <w:rsid w:val="008104B8"/>
    <w:rsid w:val="008A51BA"/>
    <w:rsid w:val="008F3C1C"/>
    <w:rsid w:val="009149EC"/>
    <w:rsid w:val="00932B8A"/>
    <w:rsid w:val="009358BB"/>
    <w:rsid w:val="00954FF3"/>
    <w:rsid w:val="00956296"/>
    <w:rsid w:val="009832A9"/>
    <w:rsid w:val="00986D9F"/>
    <w:rsid w:val="009A1E20"/>
    <w:rsid w:val="009B2D26"/>
    <w:rsid w:val="009E02D4"/>
    <w:rsid w:val="00A31754"/>
    <w:rsid w:val="00A31C16"/>
    <w:rsid w:val="00A36BA2"/>
    <w:rsid w:val="00AA695C"/>
    <w:rsid w:val="00AE3CA8"/>
    <w:rsid w:val="00AE7881"/>
    <w:rsid w:val="00B324B7"/>
    <w:rsid w:val="00B61493"/>
    <w:rsid w:val="00B62933"/>
    <w:rsid w:val="00B821AE"/>
    <w:rsid w:val="00B86A16"/>
    <w:rsid w:val="00BB58B1"/>
    <w:rsid w:val="00BC2416"/>
    <w:rsid w:val="00BD25A5"/>
    <w:rsid w:val="00BE636A"/>
    <w:rsid w:val="00C13F87"/>
    <w:rsid w:val="00C635F9"/>
    <w:rsid w:val="00C75583"/>
    <w:rsid w:val="00CA2657"/>
    <w:rsid w:val="00CC0CCD"/>
    <w:rsid w:val="00CE7781"/>
    <w:rsid w:val="00D1339A"/>
    <w:rsid w:val="00D61F89"/>
    <w:rsid w:val="00D64615"/>
    <w:rsid w:val="00D763F7"/>
    <w:rsid w:val="00D81F3F"/>
    <w:rsid w:val="00DA54FD"/>
    <w:rsid w:val="00DB052E"/>
    <w:rsid w:val="00DD340B"/>
    <w:rsid w:val="00DF001F"/>
    <w:rsid w:val="00E0485C"/>
    <w:rsid w:val="00E10150"/>
    <w:rsid w:val="00EC2468"/>
    <w:rsid w:val="00ED3CB0"/>
    <w:rsid w:val="00EF1081"/>
    <w:rsid w:val="00F54DBB"/>
    <w:rsid w:val="00F66D32"/>
    <w:rsid w:val="00F92283"/>
    <w:rsid w:val="00FA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265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C0DAB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5C0DAB"/>
    <w:pPr>
      <w:spacing w:lineRule="atLeast" w:line="288" w:afterAutospacing="true" w:after="100" w:beforeAutospacing="true" w:before="100"/>
      <w:outlineLvl w:val="1"/>
    </w:pPr>
    <w:rPr>
      <w:rFonts w:hAnsi="Minion Pro" w:ascii="Minion Pro"/>
      <w:b/>
      <w:bCs/>
      <w:color w:val="3F7FC3"/>
      <w:sz w:val="33"/>
      <w:szCs w:val="33"/>
    </w:rPr>
  </w:style>
  <w:style w:styleId="Naslov3" w:type="paragraph">
    <w:name w:val="heading 3"/>
    <w:basedOn w:val="Normal"/>
    <w:link w:val="Naslov3Char"/>
    <w:uiPriority w:val="9"/>
    <w:qFormat/>
    <w:rsid w:val="005C0DAB"/>
    <w:pPr>
      <w:spacing w:afterAutospacing="true" w:after="100" w:beforeAutospacing="true" w:before="100"/>
      <w:outlineLvl w:val="2"/>
    </w:pPr>
    <w:rPr>
      <w:b/>
      <w:bCs/>
      <w:sz w:val="27"/>
      <w:szCs w:val="27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-" w:type="paragraph">
    <w:name w:val="clanak-"/>
    <w:basedOn w:val="Normal"/>
    <w:rsid w:val="00DD340B"/>
    <w:pPr>
      <w:spacing w:after="225" w:beforeAutospacing="true" w:before="100"/>
    </w:pPr>
  </w:style>
  <w:style w:customStyle="true" w:styleId="t-9-8" w:type="paragraph">
    <w:name w:val="t-9-8"/>
    <w:basedOn w:val="Normal"/>
    <w:rsid w:val="00DD340B"/>
    <w:pPr>
      <w:spacing w:after="225" w:beforeAutospacing="true" w:before="100"/>
    </w:pPr>
  </w:style>
  <w:style w:styleId="Naglaeno" w:type="character">
    <w:name w:val="Strong"/>
    <w:basedOn w:val="Zadanifontodlomka"/>
    <w:uiPriority w:val="22"/>
    <w:qFormat/>
    <w:rsid w:val="00414DC3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062E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5C0DAB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5C0DAB"/>
    <w:rPr>
      <w:rFonts w:cs="Times New Roman" w:eastAsia="Times New Roman" w:hAnsi="Minion Pro" w:ascii="Minion Pro"/>
      <w:b/>
      <w:bCs/>
      <w:color w:val="3F7FC3"/>
      <w:sz w:val="33"/>
      <w:szCs w:val="33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5C0DAB"/>
    <w:rPr>
      <w:rFonts w:cs="Times New Roman" w:eastAsia="Times New Roman" w:hAnsi="Times New Roman" w:ascii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C0DAB"/>
    <w:rPr>
      <w:strike w:val="false"/>
      <w:dstrike w:val="false"/>
      <w:color w:val="666666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5C0DAB"/>
    <w:rPr>
      <w:strike w:val="false"/>
      <w:dstrike w:val="false"/>
      <w:color w:val="6EA1D5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5C0DAB"/>
    <w:rPr>
      <w:i/>
      <w:iCs/>
    </w:rPr>
  </w:style>
  <w:style w:styleId="StandardWeb" w:type="paragraph">
    <w:name w:val="Normal (Web)"/>
    <w:basedOn w:val="Normal"/>
    <w:uiPriority w:val="99"/>
    <w:semiHidden/>
    <w:unhideWhenUsed/>
    <w:rsid w:val="005C0DAB"/>
    <w:pPr>
      <w:spacing w:after="225" w:beforeAutospacing="true" w:before="100"/>
    </w:pPr>
  </w:style>
  <w:style w:customStyle="true" w:styleId="contentleft" w:type="paragraph">
    <w:name w:val="contentleft"/>
    <w:basedOn w:val="Normal"/>
    <w:rsid w:val="005C0DAB"/>
    <w:pPr>
      <w:pBdr>
        <w:top w:space="0" w:sz="6" w:color="E4E4E6" w:val="single"/>
      </w:pBdr>
      <w:spacing w:after="225" w:beforeAutospacing="true" w:before="100"/>
    </w:pPr>
  </w:style>
  <w:style w:customStyle="true" w:styleId="contentrightouter" w:type="paragraph">
    <w:name w:val="contentrightouter"/>
    <w:basedOn w:val="Normal"/>
    <w:rsid w:val="005C0DAB"/>
    <w:pPr>
      <w:spacing w:after="225" w:beforeAutospacing="true" w:before="100"/>
    </w:pPr>
  </w:style>
  <w:style w:customStyle="true" w:styleId="contentright" w:type="paragraph">
    <w:name w:val="contentright"/>
    <w:basedOn w:val="Normal"/>
    <w:rsid w:val="005C0DAB"/>
    <w:pPr>
      <w:pBdr>
        <w:top w:space="0" w:sz="6" w:color="E4E4E6" w:val="single"/>
        <w:left w:space="0" w:sz="6" w:color="E4E4E6" w:val="single"/>
        <w:bottom w:space="18" w:sz="6" w:color="E4E4E6" w:val="single"/>
        <w:right w:space="0" w:sz="6" w:color="E4E4E6" w:val="single"/>
      </w:pBdr>
      <w:shd w:fill="F4F4F6" w:color="auto" w:val="clear"/>
      <w:spacing w:after="240" w:beforeAutospacing="true" w:before="100"/>
      <w:ind w:left="675"/>
    </w:pPr>
  </w:style>
  <w:style w:customStyle="true" w:styleId="detailstable" w:type="paragraph">
    <w:name w:val="detailstable"/>
    <w:basedOn w:val="Normal"/>
    <w:rsid w:val="005C0DAB"/>
    <w:pPr>
      <w:spacing w:lineRule="auto" w:line="384" w:after="225" w:beforeAutospacing="true" w:before="100"/>
    </w:pPr>
    <w:rPr>
      <w:color w:val="000000"/>
      <w:sz w:val="23"/>
      <w:szCs w:val="23"/>
    </w:rPr>
  </w:style>
  <w:style w:customStyle="true" w:styleId="metatable" w:type="paragraph">
    <w:name w:val="metatable"/>
    <w:basedOn w:val="Normal"/>
    <w:rsid w:val="005C0DAB"/>
    <w:pPr>
      <w:spacing w:lineRule="auto" w:line="384" w:after="225" w:beforeAutospacing="true" w:before="100"/>
    </w:pPr>
    <w:rPr>
      <w:color w:val="000000"/>
      <w:sz w:val="23"/>
      <w:szCs w:val="23"/>
    </w:rPr>
  </w:style>
  <w:style w:customStyle="true" w:styleId="celltitle" w:type="paragraph">
    <w:name w:val="celltitle"/>
    <w:basedOn w:val="Normal"/>
    <w:rsid w:val="005C0DAB"/>
    <w:pPr>
      <w:spacing w:after="225" w:beforeAutospacing="true" w:before="100"/>
    </w:pPr>
    <w:rPr>
      <w:b/>
      <w:bCs/>
    </w:rPr>
  </w:style>
  <w:style w:customStyle="true" w:styleId="Naslov10" w:type="paragraph">
    <w:name w:val="Naslov1"/>
    <w:basedOn w:val="Normal"/>
    <w:rsid w:val="005C0DAB"/>
    <w:pPr>
      <w:spacing w:lineRule="atLeast" w:line="240" w:after="225" w:before="450"/>
    </w:pPr>
  </w:style>
  <w:style w:customStyle="true" w:styleId="articlecontent" w:type="paragraph">
    <w:name w:val="articlecontent"/>
    <w:basedOn w:val="Normal"/>
    <w:rsid w:val="005C0DAB"/>
    <w:pPr>
      <w:spacing w:after="225" w:beforeAutospacing="true" w:before="100"/>
    </w:pPr>
  </w:style>
  <w:style w:customStyle="true" w:styleId="associatedarticles" w:type="paragraph">
    <w:name w:val="associatedarticles"/>
    <w:basedOn w:val="Normal"/>
    <w:rsid w:val="005C0DAB"/>
    <w:pPr>
      <w:spacing w:after="225" w:beforeAutospacing="true" w:before="100"/>
    </w:pPr>
  </w:style>
  <w:style w:customStyle="true" w:styleId="associatedarticlestitle" w:type="paragraph">
    <w:name w:val="associatedarticlestitle"/>
    <w:basedOn w:val="Normal"/>
    <w:rsid w:val="005C0DAB"/>
    <w:pPr>
      <w:pBdr>
        <w:bottom w:space="0" w:sz="6" w:color="E4E4E6" w:val="single"/>
      </w:pBdr>
      <w:spacing w:after="225" w:beforeAutospacing="true" w:before="100"/>
    </w:pPr>
    <w:rPr>
      <w:rFonts w:hAnsi="Minion Pro" w:ascii="Minion Pro"/>
      <w:sz w:val="30"/>
      <w:szCs w:val="30"/>
    </w:rPr>
  </w:style>
  <w:style w:customStyle="true" w:styleId="iconlink" w:type="paragraph">
    <w:name w:val="iconlink"/>
    <w:basedOn w:val="Normal"/>
    <w:rsid w:val="005C0DAB"/>
    <w:pPr>
      <w:spacing w:after="225" w:beforeAutospacing="true" w:before="100"/>
      <w:ind w:left="765"/>
    </w:pPr>
    <w:rPr>
      <w:color w:val="000000"/>
    </w:rPr>
  </w:style>
  <w:style w:customStyle="true" w:styleId="associatedarticleslink" w:type="paragraph">
    <w:name w:val="associatedarticleslink"/>
    <w:basedOn w:val="Normal"/>
    <w:rsid w:val="005C0DAB"/>
    <w:pPr>
      <w:spacing w:after="225" w:beforeAutospacing="true" w:before="100"/>
    </w:pPr>
  </w:style>
  <w:style w:customStyle="true" w:styleId="metadatalink" w:type="paragraph">
    <w:name w:val="metadatalink"/>
    <w:basedOn w:val="Normal"/>
    <w:rsid w:val="005C0DAB"/>
    <w:pPr>
      <w:spacing w:after="225" w:beforeAutospacing="true" w:before="100"/>
    </w:pPr>
  </w:style>
  <w:style w:customStyle="true" w:styleId="hierarchylink" w:type="paragraph">
    <w:name w:val="hierarchylink"/>
    <w:basedOn w:val="Normal"/>
    <w:rsid w:val="005C0DAB"/>
    <w:pPr>
      <w:spacing w:after="225" w:beforeAutospacing="true" w:before="100"/>
    </w:pPr>
  </w:style>
  <w:style w:customStyle="true" w:styleId="bookmarklink" w:type="paragraph">
    <w:name w:val="bookmarklink"/>
    <w:basedOn w:val="Normal"/>
    <w:rsid w:val="005C0DAB"/>
    <w:pPr>
      <w:spacing w:after="225" w:beforeAutospacing="true" w:before="100"/>
    </w:pPr>
  </w:style>
  <w:style w:customStyle="true" w:styleId="addbookmarklink" w:type="paragraph">
    <w:name w:val="addbookmarklink"/>
    <w:basedOn w:val="Normal"/>
    <w:rsid w:val="005C0DAB"/>
    <w:pPr>
      <w:spacing w:after="225" w:beforeAutospacing="true" w:before="100"/>
    </w:pPr>
  </w:style>
  <w:style w:customStyle="true" w:styleId="bookmarkcontent" w:type="paragraph">
    <w:name w:val="bookmarkcontent"/>
    <w:basedOn w:val="Normal"/>
    <w:rsid w:val="005C0DAB"/>
    <w:pPr>
      <w:spacing w:after="225" w:beforeAutospacing="true" w:before="100"/>
      <w:ind w:left="765"/>
    </w:pPr>
    <w:rPr>
      <w:color w:val="000000"/>
    </w:rPr>
  </w:style>
  <w:style w:customStyle="true" w:styleId="fix-footer" w:type="paragraph">
    <w:name w:val="fix-footer"/>
    <w:basedOn w:val="Normal"/>
    <w:rsid w:val="005C0DAB"/>
    <w:pPr>
      <w:spacing w:after="225" w:beforeAutospacing="true" w:before="100"/>
    </w:pPr>
  </w:style>
  <w:style w:customStyle="true" w:styleId="print" w:type="paragraph">
    <w:name w:val="print"/>
    <w:basedOn w:val="Normal"/>
    <w:rsid w:val="005C0DAB"/>
    <w:pPr>
      <w:spacing w:after="225" w:beforeAutospacing="true" w:before="100"/>
    </w:pPr>
  </w:style>
  <w:style w:customStyle="true" w:styleId="tree-view-pojedinacni" w:type="paragraph">
    <w:name w:val="tree-view-pojedinacni"/>
    <w:basedOn w:val="Normal"/>
    <w:rsid w:val="005C0DAB"/>
    <w:pPr>
      <w:spacing w:after="225" w:beforeAutospacing="true" w:before="100"/>
      <w:ind w:left="390"/>
    </w:pPr>
  </w:style>
  <w:style w:customStyle="true" w:styleId="title-for-print" w:type="paragraph">
    <w:name w:val="title-for-print"/>
    <w:basedOn w:val="Normal"/>
    <w:rsid w:val="005C0DAB"/>
    <w:pPr>
      <w:spacing w:after="225" w:beforeAutospacing="true" w:before="100"/>
    </w:pPr>
    <w:rPr>
      <w:vanish/>
    </w:rPr>
  </w:style>
  <w:style w:customStyle="true" w:styleId="editor-note" w:type="paragraph">
    <w:name w:val="editor-note"/>
    <w:basedOn w:val="Normal"/>
    <w:rsid w:val="005C0DAB"/>
    <w:pPr>
      <w:spacing w:after="225" w:beforeAutospacing="true" w:before="100"/>
    </w:pPr>
  </w:style>
  <w:style w:customStyle="true" w:styleId="upper-right-buttons" w:type="paragraph">
    <w:name w:val="upper-right-buttons"/>
    <w:basedOn w:val="Normal"/>
    <w:rsid w:val="005C0DAB"/>
    <w:pPr>
      <w:spacing w:after="225" w:beforeAutospacing="true" w:before="100"/>
      <w:ind w:left="675"/>
    </w:pPr>
  </w:style>
  <w:style w:customStyle="true" w:styleId="center" w:type="paragraph">
    <w:name w:val="center"/>
    <w:basedOn w:val="Normal"/>
    <w:rsid w:val="005C0DAB"/>
    <w:pPr>
      <w:jc w:val="center"/>
    </w:pPr>
  </w:style>
  <w:style w:customStyle="true" w:styleId="red" w:type="paragraph">
    <w:name w:val="red"/>
    <w:basedOn w:val="Normal"/>
    <w:rsid w:val="005C0DAB"/>
    <w:pPr>
      <w:spacing w:after="225" w:beforeAutospacing="true" w:before="100"/>
    </w:pPr>
    <w:rPr>
      <w:color w:val="FF2600"/>
    </w:rPr>
  </w:style>
  <w:style w:customStyle="true" w:styleId="dark" w:type="paragraph">
    <w:name w:val="dark"/>
    <w:basedOn w:val="Normal"/>
    <w:rsid w:val="005C0DAB"/>
    <w:pPr>
      <w:spacing w:after="225" w:beforeAutospacing="true" w:before="100"/>
    </w:pPr>
    <w:rPr>
      <w:color w:val="121212"/>
    </w:rPr>
  </w:style>
  <w:style w:customStyle="true" w:styleId="blue-mark" w:type="paragraph">
    <w:name w:val="blue-mark"/>
    <w:basedOn w:val="Normal"/>
    <w:rsid w:val="005C0DAB"/>
    <w:pPr>
      <w:pBdr>
        <w:top w:space="0" w:sz="6" w:color="4180BE" w:val="single"/>
        <w:left w:space="2" w:sz="6" w:color="4180BE" w:val="single"/>
        <w:bottom w:space="0" w:sz="6" w:color="4180BE" w:val="single"/>
        <w:right w:space="2" w:sz="6" w:color="4180BE" w:val="single"/>
      </w:pBdr>
      <w:shd w:fill="70A0CE" w:color="auto" w:val="clear"/>
      <w:spacing w:after="45" w:before="45"/>
    </w:pPr>
    <w:rPr>
      <w:color w:val="FFFFFF"/>
    </w:rPr>
  </w:style>
  <w:style w:customStyle="true" w:styleId="red-mark" w:type="paragraph">
    <w:name w:val="red-mark"/>
    <w:basedOn w:val="Normal"/>
    <w:rsid w:val="005C0DAB"/>
    <w:pPr>
      <w:pBdr>
        <w:top w:space="0" w:sz="6" w:color="FF3333" w:val="single"/>
        <w:left w:space="2" w:sz="6" w:color="FF3333" w:val="single"/>
        <w:bottom w:space="0" w:sz="6" w:color="FF3333" w:val="single"/>
        <w:right w:space="2" w:sz="6" w:color="FF3333" w:val="single"/>
      </w:pBdr>
      <w:shd w:fill="FF6666" w:color="auto" w:val="clear"/>
      <w:spacing w:after="45" w:before="45"/>
    </w:pPr>
    <w:rPr>
      <w:color w:val="FFFFFF"/>
    </w:rPr>
  </w:style>
  <w:style w:customStyle="true" w:styleId="mainmenu" w:type="paragraph">
    <w:name w:val="mainmenu"/>
    <w:basedOn w:val="Normal"/>
    <w:rsid w:val="005C0DAB"/>
    <w:pPr>
      <w:pBdr>
        <w:bottom w:space="0" w:sz="6" w:color="C6C6C6" w:val="single"/>
      </w:pBdr>
      <w:spacing w:after="225" w:beforeAutospacing="true" w:before="100"/>
    </w:pPr>
  </w:style>
  <w:style w:customStyle="true" w:styleId="pager" w:type="paragraph">
    <w:name w:val="pager"/>
    <w:basedOn w:val="Normal"/>
    <w:rsid w:val="005C0DAB"/>
    <w:pPr>
      <w:spacing w:after="225" w:before="375"/>
    </w:pPr>
  </w:style>
  <w:style w:customStyle="true" w:styleId="select" w:type="paragraph">
    <w:name w:val="select"/>
    <w:basedOn w:val="Normal"/>
    <w:rsid w:val="005C0DAB"/>
    <w:pPr>
      <w:pBdr>
        <w:top w:space="0" w:sz="6" w:color="DDDDDD" w:val="single"/>
        <w:left w:space="9" w:sz="6" w:color="DDDDDD" w:val="single"/>
        <w:bottom w:space="0" w:sz="6" w:color="DDDDDD" w:val="single"/>
        <w:right w:space="9" w:sz="6" w:color="DDDDDD" w:val="single"/>
      </w:pBdr>
      <w:spacing w:after="225" w:beforeAutospacing="true" w:before="100"/>
    </w:pPr>
  </w:style>
  <w:style w:customStyle="true" w:styleId="google-maps-link" w:type="paragraph">
    <w:name w:val="google-maps-link"/>
    <w:basedOn w:val="Normal"/>
    <w:rsid w:val="005C0DAB"/>
    <w:pPr>
      <w:spacing w:after="300" w:beforeAutospacing="true" w:before="100"/>
    </w:pPr>
  </w:style>
  <w:style w:customStyle="true" w:styleId="toggle" w:type="paragraph">
    <w:name w:val="toggle"/>
    <w:basedOn w:val="Normal"/>
    <w:rsid w:val="005C0DAB"/>
    <w:pPr>
      <w:pBdr>
        <w:bottom w:space="0" w:sz="6" w:color="E1E1E1" w:val="single"/>
      </w:pBdr>
      <w:shd w:fill="FFFFFF" w:color="auto" w:val="clear"/>
      <w:spacing w:after="225" w:beforeAutospacing="true" w:before="100"/>
    </w:pPr>
  </w:style>
  <w:style w:customStyle="true" w:styleId="toggle-close" w:type="paragraph">
    <w:name w:val="toggle-close"/>
    <w:basedOn w:val="Normal"/>
    <w:rsid w:val="005C0DAB"/>
    <w:pPr>
      <w:pBdr>
        <w:bottom w:space="0" w:sz="6" w:color="E1E1E1" w:val="single"/>
      </w:pBdr>
      <w:shd w:fill="FFFFFF" w:color="auto" w:val="clear"/>
      <w:spacing w:after="225" w:beforeAutospacing="true" w:before="100"/>
    </w:pPr>
  </w:style>
  <w:style w:customStyle="true" w:styleId="rg-caption-wrapper" w:type="paragraph">
    <w:name w:val="rg-caption-wrapper"/>
    <w:basedOn w:val="Normal"/>
    <w:rsid w:val="005C0DAB"/>
    <w:pPr>
      <w:shd w:fill="FFFFFF" w:color="auto" w:val="clear"/>
      <w:spacing w:after="225" w:beforeAutospacing="true" w:before="100"/>
    </w:pPr>
  </w:style>
  <w:style w:customStyle="true" w:styleId="news-list" w:type="paragraph">
    <w:name w:val="news-list"/>
    <w:basedOn w:val="Normal"/>
    <w:rsid w:val="005C0DAB"/>
    <w:pPr>
      <w:spacing w:after="225" w:beforeAutospacing="true" w:before="100"/>
    </w:pPr>
  </w:style>
  <w:style w:customStyle="true" w:styleId="book-list" w:type="paragraph">
    <w:name w:val="book-list"/>
    <w:basedOn w:val="Normal"/>
    <w:rsid w:val="005C0DAB"/>
    <w:pPr>
      <w:spacing w:after="225" w:before="300"/>
    </w:pPr>
  </w:style>
  <w:style w:customStyle="true" w:styleId="books-pager" w:type="paragraph">
    <w:name w:val="books-pager"/>
    <w:basedOn w:val="Normal"/>
    <w:rsid w:val="005C0DAB"/>
    <w:pPr>
      <w:spacing w:after="225" w:beforeAutospacing="true" w:before="100"/>
    </w:pPr>
  </w:style>
  <w:style w:customStyle="true" w:styleId="book" w:type="paragraph">
    <w:name w:val="book"/>
    <w:basedOn w:val="Normal"/>
    <w:rsid w:val="005C0DAB"/>
    <w:pPr>
      <w:spacing w:after="300" w:beforeAutospacing="true" w:before="100"/>
    </w:pPr>
  </w:style>
  <w:style w:customStyle="true" w:styleId="hor-ver-align" w:type="paragraph">
    <w:name w:val="hor-ver-align"/>
    <w:basedOn w:val="Normal"/>
    <w:rsid w:val="005C0DAB"/>
    <w:pPr>
      <w:spacing w:after="225" w:beforeAutospacing="true" w:before="100"/>
      <w:jc w:val="center"/>
    </w:pPr>
  </w:style>
  <w:style w:customStyle="true" w:styleId="pdf" w:type="paragraph">
    <w:name w:val="pdf"/>
    <w:basedOn w:val="Normal"/>
    <w:rsid w:val="005C0DAB"/>
    <w:pPr>
      <w:spacing w:after="225" w:beforeAutospacing="true" w:before="100"/>
    </w:pPr>
  </w:style>
  <w:style w:customStyle="true" w:styleId="nmt" w:type="paragraph">
    <w:name w:val="nmt"/>
    <w:basedOn w:val="Normal"/>
    <w:rsid w:val="005C0DAB"/>
    <w:pPr>
      <w:spacing w:after="225"/>
    </w:pPr>
  </w:style>
  <w:style w:customStyle="true" w:styleId="input-form" w:type="paragraph">
    <w:name w:val="input-form"/>
    <w:basedOn w:val="Normal"/>
    <w:rsid w:val="005C0DAB"/>
    <w:pPr>
      <w:spacing w:after="225" w:before="300"/>
    </w:pPr>
  </w:style>
  <w:style w:customStyle="true" w:styleId="ir" w:type="paragraph">
    <w:name w:val="ir"/>
    <w:basedOn w:val="Normal"/>
    <w:rsid w:val="005C0DAB"/>
    <w:pPr>
      <w:spacing w:after="225" w:beforeAutospacing="true" w:before="100"/>
    </w:pPr>
  </w:style>
  <w:style w:customStyle="true" w:styleId="visuallyhidden" w:type="paragraph">
    <w:name w:val="visuallyhidden"/>
    <w:basedOn w:val="Normal"/>
    <w:rsid w:val="005C0DAB"/>
    <w:pPr>
      <w:ind w:right="-15" w:left="-15"/>
    </w:pPr>
  </w:style>
  <w:style w:customStyle="true" w:styleId="inner" w:type="paragraph">
    <w:name w:val="inner"/>
    <w:basedOn w:val="Normal"/>
    <w:rsid w:val="005C0DAB"/>
    <w:pPr>
      <w:spacing w:after="225" w:beforeAutospacing="true" w:before="100"/>
    </w:pPr>
  </w:style>
  <w:style w:customStyle="true" w:styleId="header-newbar" w:type="paragraph">
    <w:name w:val="header-newbar"/>
    <w:basedOn w:val="Normal"/>
    <w:rsid w:val="005C0DAB"/>
    <w:pPr>
      <w:spacing w:after="225" w:beforeAutospacing="true" w:before="100"/>
    </w:pPr>
  </w:style>
  <w:style w:customStyle="true" w:styleId="tvpojedinacni0" w:type="paragraph">
    <w:name w:val="tvpojedinacni_0"/>
    <w:basedOn w:val="Normal"/>
    <w:rsid w:val="005C0DAB"/>
    <w:pPr>
      <w:spacing w:after="225" w:beforeAutospacing="true" w:before="100"/>
    </w:pPr>
  </w:style>
  <w:style w:customStyle="true" w:styleId="natpis" w:type="paragraph">
    <w:name w:val="natpis"/>
    <w:basedOn w:val="Normal"/>
    <w:rsid w:val="005C0DAB"/>
    <w:pPr>
      <w:spacing w:after="225" w:beforeAutospacing="true" w:before="100"/>
    </w:pPr>
  </w:style>
  <w:style w:customStyle="true" w:styleId="rg-caption" w:type="paragraph">
    <w:name w:val="rg-caption"/>
    <w:basedOn w:val="Normal"/>
    <w:rsid w:val="005C0DAB"/>
    <w:pPr>
      <w:spacing w:after="225" w:beforeAutospacing="true" w:before="100"/>
    </w:pPr>
  </w:style>
  <w:style w:customStyle="true" w:styleId="news" w:type="paragraph">
    <w:name w:val="news"/>
    <w:basedOn w:val="Normal"/>
    <w:rsid w:val="005C0DAB"/>
    <w:pPr>
      <w:spacing w:after="225" w:beforeAutospacing="true" w:before="100"/>
    </w:pPr>
  </w:style>
  <w:style w:customStyle="true" w:styleId="Datum1" w:type="paragraph">
    <w:name w:val="Datum1"/>
    <w:basedOn w:val="Normal"/>
    <w:rsid w:val="005C0DAB"/>
    <w:pPr>
      <w:spacing w:after="225" w:beforeAutospacing="true" w:before="100"/>
    </w:pPr>
  </w:style>
  <w:style w:customStyle="true" w:styleId="item" w:type="paragraph">
    <w:name w:val="item"/>
    <w:basedOn w:val="Normal"/>
    <w:rsid w:val="005C0DAB"/>
    <w:pPr>
      <w:spacing w:after="225" w:beforeAutospacing="true" w:before="100"/>
    </w:pPr>
  </w:style>
  <w:style w:customStyle="true" w:styleId="pager-prev" w:type="paragraph">
    <w:name w:val="pager-prev"/>
    <w:basedOn w:val="Normal"/>
    <w:rsid w:val="005C0DAB"/>
    <w:pPr>
      <w:spacing w:after="225" w:beforeAutospacing="true" w:before="100"/>
    </w:pPr>
  </w:style>
  <w:style w:customStyle="true" w:styleId="pager-next" w:type="paragraph">
    <w:name w:val="pager-next"/>
    <w:basedOn w:val="Normal"/>
    <w:rsid w:val="005C0DAB"/>
    <w:pPr>
      <w:spacing w:after="225" w:beforeAutospacing="true" w:before="100"/>
    </w:pPr>
  </w:style>
  <w:style w:customStyle="true" w:styleId="image" w:type="paragraph">
    <w:name w:val="image"/>
    <w:basedOn w:val="Normal"/>
    <w:rsid w:val="005C0DAB"/>
    <w:pPr>
      <w:spacing w:after="225" w:beforeAutospacing="true" w:before="100"/>
    </w:pPr>
  </w:style>
  <w:style w:customStyle="true" w:styleId="summary" w:type="paragraph">
    <w:name w:val="summary"/>
    <w:basedOn w:val="Normal"/>
    <w:rsid w:val="005C0DAB"/>
    <w:pPr>
      <w:spacing w:after="225" w:beforeAutospacing="true" w:before="100"/>
    </w:pPr>
  </w:style>
  <w:style w:customStyle="true" w:styleId="input-last" w:type="paragraph">
    <w:name w:val="input-last"/>
    <w:basedOn w:val="Normal"/>
    <w:rsid w:val="005C0DAB"/>
    <w:pPr>
      <w:spacing w:after="225" w:beforeAutospacing="true" w:before="100"/>
    </w:pPr>
  </w:style>
  <w:style w:customStyle="true" w:styleId="important" w:type="paragraph">
    <w:name w:val="important"/>
    <w:basedOn w:val="Normal"/>
    <w:rsid w:val="005C0DAB"/>
    <w:pPr>
      <w:spacing w:after="225" w:beforeAutospacing="true" w:before="100"/>
    </w:pPr>
  </w:style>
  <w:style w:customStyle="true" w:styleId="message-sent" w:type="paragraph">
    <w:name w:val="message-sent"/>
    <w:basedOn w:val="Normal"/>
    <w:rsid w:val="005C0DAB"/>
    <w:pPr>
      <w:spacing w:after="225" w:beforeAutospacing="true" w:before="100"/>
    </w:pPr>
  </w:style>
  <w:style w:customStyle="true" w:styleId="message-error" w:type="paragraph">
    <w:name w:val="message-error"/>
    <w:basedOn w:val="Normal"/>
    <w:rsid w:val="005C0DAB"/>
    <w:pPr>
      <w:spacing w:after="225" w:beforeAutospacing="true" w:before="100"/>
    </w:pPr>
  </w:style>
  <w:style w:customStyle="true" w:styleId="glagoljica" w:type="paragraph">
    <w:name w:val="glagoljica"/>
    <w:basedOn w:val="Normal"/>
    <w:rsid w:val="005C0DAB"/>
    <w:pPr>
      <w:spacing w:after="225" w:beforeAutospacing="true" w:before="100"/>
    </w:pPr>
  </w:style>
  <w:style w:customStyle="true" w:styleId="links" w:type="paragraph">
    <w:name w:val="links"/>
    <w:basedOn w:val="Normal"/>
    <w:rsid w:val="005C0DAB"/>
    <w:pPr>
      <w:spacing w:after="225" w:beforeAutospacing="true" w:before="100"/>
    </w:pPr>
  </w:style>
  <w:style w:customStyle="true" w:styleId="right" w:type="paragraph">
    <w:name w:val="right"/>
    <w:basedOn w:val="Normal"/>
    <w:rsid w:val="005C0DAB"/>
    <w:pPr>
      <w:spacing w:after="225" w:beforeAutospacing="true" w:before="100"/>
    </w:pPr>
  </w:style>
  <w:style w:customStyle="true" w:styleId="content" w:type="paragraph">
    <w:name w:val="content"/>
    <w:basedOn w:val="Normal"/>
    <w:rsid w:val="005C0DAB"/>
    <w:pPr>
      <w:spacing w:after="225" w:beforeAutospacing="true" w:before="100"/>
    </w:pPr>
  </w:style>
  <w:style w:customStyle="true" w:styleId="marks" w:type="paragraph">
    <w:name w:val="marks"/>
    <w:basedOn w:val="Normal"/>
    <w:rsid w:val="005C0DAB"/>
    <w:pPr>
      <w:spacing w:after="225" w:beforeAutospacing="true" w:before="100"/>
    </w:pPr>
  </w:style>
  <w:style w:customStyle="true" w:styleId="price" w:type="paragraph">
    <w:name w:val="price"/>
    <w:basedOn w:val="Normal"/>
    <w:rsid w:val="005C0DAB"/>
    <w:pPr>
      <w:spacing w:after="225" w:beforeAutospacing="true" w:before="100"/>
    </w:pPr>
  </w:style>
  <w:style w:customStyle="true" w:styleId="more" w:type="paragraph">
    <w:name w:val="more"/>
    <w:basedOn w:val="Normal"/>
    <w:rsid w:val="005C0DAB"/>
    <w:pPr>
      <w:spacing w:after="225" w:beforeAutospacing="true" w:before="100"/>
    </w:pPr>
  </w:style>
  <w:style w:customStyle="true" w:styleId="old-price" w:type="paragraph">
    <w:name w:val="old-price"/>
    <w:basedOn w:val="Normal"/>
    <w:rsid w:val="005C0DAB"/>
    <w:pPr>
      <w:spacing w:after="225" w:beforeAutospacing="true" w:before="100"/>
    </w:pPr>
  </w:style>
  <w:style w:customStyle="true" w:styleId="buy" w:type="paragraph">
    <w:name w:val="buy"/>
    <w:basedOn w:val="Normal"/>
    <w:rsid w:val="005C0DAB"/>
    <w:pPr>
      <w:spacing w:after="225" w:beforeAutospacing="true" w:before="100"/>
    </w:pPr>
  </w:style>
  <w:style w:customStyle="true" w:styleId="value" w:type="paragraph">
    <w:name w:val="value"/>
    <w:basedOn w:val="Normal"/>
    <w:rsid w:val="005C0DAB"/>
    <w:pPr>
      <w:spacing w:after="225" w:beforeAutospacing="true" w:before="100"/>
    </w:pPr>
  </w:style>
  <w:style w:customStyle="true" w:styleId="bx-wrapper" w:type="paragraph">
    <w:name w:val="bx-wrapper"/>
    <w:basedOn w:val="Normal"/>
    <w:rsid w:val="005C0DAB"/>
    <w:pPr>
      <w:spacing w:after="225" w:beforeAutospacing="true" w:before="100"/>
    </w:pPr>
  </w:style>
  <w:style w:customStyle="true" w:styleId="bx-pager" w:type="paragraph">
    <w:name w:val="bx-pager"/>
    <w:basedOn w:val="Normal"/>
    <w:rsid w:val="005C0DAB"/>
    <w:pPr>
      <w:spacing w:after="225" w:beforeAutospacing="true" w:before="100"/>
    </w:pPr>
  </w:style>
  <w:style w:customStyle="true" w:styleId="bx-prev" w:type="paragraph">
    <w:name w:val="bx-prev"/>
    <w:basedOn w:val="Normal"/>
    <w:rsid w:val="005C0DAB"/>
    <w:pPr>
      <w:spacing w:after="225" w:beforeAutospacing="true" w:before="100"/>
    </w:pPr>
  </w:style>
  <w:style w:customStyle="true" w:styleId="bx-next" w:type="paragraph">
    <w:name w:val="bx-next"/>
    <w:basedOn w:val="Normal"/>
    <w:rsid w:val="005C0DAB"/>
    <w:pPr>
      <w:spacing w:after="225" w:beforeAutospacing="true" w:before="100"/>
    </w:pPr>
  </w:style>
  <w:style w:customStyle="true" w:styleId="slide" w:type="paragraph">
    <w:name w:val="slide"/>
    <w:basedOn w:val="Normal"/>
    <w:rsid w:val="005C0DAB"/>
    <w:pPr>
      <w:spacing w:after="225" w:beforeAutospacing="true" w:before="100"/>
    </w:pPr>
  </w:style>
  <w:style w:customStyle="true" w:styleId="infocontent" w:type="paragraph">
    <w:name w:val="info_content"/>
    <w:basedOn w:val="Normal"/>
    <w:rsid w:val="005C0DAB"/>
    <w:pPr>
      <w:spacing w:after="225" w:beforeAutospacing="true" w:before="100"/>
    </w:pPr>
  </w:style>
  <w:style w:customStyle="true" w:styleId="bx-viewport" w:type="paragraph">
    <w:name w:val="bx-viewport"/>
    <w:basedOn w:val="Normal"/>
    <w:rsid w:val="005C0DAB"/>
    <w:pPr>
      <w:spacing w:after="225" w:beforeAutospacing="true" w:before="100"/>
    </w:pPr>
  </w:style>
  <w:style w:customStyle="true" w:styleId="has-image" w:type="paragraph">
    <w:name w:val="has-image"/>
    <w:basedOn w:val="Normal"/>
    <w:rsid w:val="005C0DAB"/>
    <w:pPr>
      <w:spacing w:after="225" w:beforeAutospacing="true" w:before="100"/>
    </w:pPr>
  </w:style>
  <w:style w:customStyle="true" w:styleId="hidden" w:type="paragraph">
    <w:name w:val="hidden"/>
    <w:basedOn w:val="Normal"/>
    <w:rsid w:val="005C0DAB"/>
    <w:pPr>
      <w:spacing w:after="225" w:beforeAutospacing="true" w:before="100"/>
    </w:pPr>
    <w:rPr>
      <w:vanish/>
    </w:rPr>
  </w:style>
  <w:style w:customStyle="true" w:styleId="input-error" w:type="paragraph">
    <w:name w:val="input-error"/>
    <w:basedOn w:val="Normal"/>
    <w:rsid w:val="005C0DAB"/>
    <w:pPr>
      <w:spacing w:after="225" w:beforeAutospacing="true" w:before="100"/>
    </w:pPr>
  </w:style>
  <w:style w:customStyle="true" w:styleId="key" w:type="character">
    <w:name w:val="key"/>
    <w:basedOn w:val="Zadanifontodlomka"/>
    <w:rsid w:val="005C0DAB"/>
    <w:rPr>
      <w:color w:val="666666"/>
    </w:rPr>
  </w:style>
  <w:style w:customStyle="true" w:styleId="space50px" w:type="character">
    <w:name w:val="space50px"/>
    <w:basedOn w:val="Zadanifontodlomka"/>
    <w:rsid w:val="005C0DAB"/>
  </w:style>
  <w:style w:customStyle="true" w:styleId="title1" w:type="paragraph">
    <w:name w:val="title1"/>
    <w:basedOn w:val="Normal"/>
    <w:rsid w:val="005C0DAB"/>
    <w:pPr>
      <w:spacing w:lineRule="atLeast" w:line="240" w:after="225" w:before="450"/>
    </w:pPr>
  </w:style>
  <w:style w:customStyle="true" w:styleId="natpis1" w:type="paragraph">
    <w:name w:val="natpis1"/>
    <w:basedOn w:val="Normal"/>
    <w:rsid w:val="005C0DAB"/>
    <w:pPr>
      <w:spacing w:after="225" w:before="240"/>
      <w:ind w:left="330"/>
    </w:pPr>
  </w:style>
  <w:style w:customStyle="true" w:styleId="bx-wrapper1" w:type="paragraph">
    <w:name w:val="bx-wrapper1"/>
    <w:basedOn w:val="Normal"/>
    <w:rsid w:val="005C0DAB"/>
    <w:pPr>
      <w:spacing w:after="225" w:beforeAutospacing="true" w:before="100"/>
    </w:pPr>
  </w:style>
  <w:style w:customStyle="true" w:styleId="bx-viewport1" w:type="paragraph">
    <w:name w:val="bx-viewport1"/>
    <w:basedOn w:val="Normal"/>
    <w:rsid w:val="005C0DAB"/>
    <w:pPr>
      <w:spacing w:after="225" w:beforeAutospacing="true" w:before="100"/>
    </w:pPr>
  </w:style>
  <w:style w:customStyle="true" w:styleId="bx-pager1" w:type="paragraph">
    <w:name w:val="bx-pager1"/>
    <w:basedOn w:val="Normal"/>
    <w:rsid w:val="005C0DAB"/>
    <w:pPr>
      <w:spacing w:after="225" w:beforeAutospacing="true" w:before="100"/>
    </w:pPr>
    <w:rPr>
      <w:vanish/>
    </w:rPr>
  </w:style>
  <w:style w:customStyle="true" w:styleId="bx-prev1" w:type="paragraph">
    <w:name w:val="bx-prev1"/>
    <w:basedOn w:val="Normal"/>
    <w:rsid w:val="005C0DAB"/>
    <w:pPr>
      <w:spacing w:after="225" w:beforeAutospacing="true" w:before="100"/>
    </w:pPr>
  </w:style>
  <w:style w:customStyle="true" w:styleId="bx-next1" w:type="paragraph">
    <w:name w:val="bx-next1"/>
    <w:basedOn w:val="Normal"/>
    <w:rsid w:val="005C0DAB"/>
    <w:pPr>
      <w:spacing w:after="225" w:beforeAutospacing="true" w:before="100"/>
    </w:pPr>
  </w:style>
  <w:style w:customStyle="true" w:styleId="slide1" w:type="paragraph">
    <w:name w:val="slide1"/>
    <w:basedOn w:val="Normal"/>
    <w:rsid w:val="005C0DAB"/>
    <w:pPr>
      <w:spacing w:after="225" w:beforeAutospacing="true" w:before="100"/>
      <w:jc w:val="center"/>
    </w:pPr>
  </w:style>
  <w:style w:customStyle="true" w:styleId="rg-caption1" w:type="paragraph">
    <w:name w:val="rg-caption1"/>
    <w:basedOn w:val="Normal"/>
    <w:rsid w:val="005C0DAB"/>
  </w:style>
  <w:style w:customStyle="true" w:styleId="news1" w:type="paragraph">
    <w:name w:val="news1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" w:type="paragraph">
    <w:name w:val="image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" w:type="paragraph">
    <w:name w:val="content1"/>
    <w:basedOn w:val="Normal"/>
    <w:rsid w:val="005C0DAB"/>
    <w:pPr>
      <w:spacing w:after="225" w:beforeAutospacing="true" w:before="100"/>
    </w:pPr>
  </w:style>
  <w:style w:customStyle="true" w:styleId="date1" w:type="paragraph">
    <w:name w:val="date1"/>
    <w:basedOn w:val="Normal"/>
    <w:rsid w:val="005C0DAB"/>
    <w:pPr>
      <w:spacing w:after="300" w:beforeAutospacing="true" w:before="100"/>
    </w:pPr>
  </w:style>
  <w:style w:customStyle="true" w:styleId="date2" w:type="paragraph">
    <w:name w:val="date2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" w:type="paragraph">
    <w:name w:val="item1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1" w:type="paragraph">
    <w:name w:val="marks1"/>
    <w:basedOn w:val="Normal"/>
    <w:rsid w:val="005C0DAB"/>
    <w:pPr>
      <w:spacing w:after="75"/>
    </w:pPr>
  </w:style>
  <w:style w:customStyle="true" w:styleId="image2" w:type="paragraph">
    <w:name w:val="image2"/>
    <w:basedOn w:val="Normal"/>
    <w:rsid w:val="005C0DAB"/>
    <w:pPr>
      <w:spacing w:after="225" w:beforeAutospacing="true" w:before="100"/>
    </w:pPr>
  </w:style>
  <w:style w:customStyle="true" w:styleId="price1" w:type="paragraph">
    <w:name w:val="price1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1" w:type="paragraph">
    <w:name w:val="more1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2" w:type="paragraph">
    <w:name w:val="item2"/>
    <w:basedOn w:val="Normal"/>
    <w:rsid w:val="005C0DAB"/>
    <w:pPr>
      <w:spacing w:after="150"/>
      <w:ind w:right="45" w:left="45"/>
    </w:pPr>
  </w:style>
  <w:style w:customStyle="true" w:styleId="image3" w:type="paragraph">
    <w:name w:val="image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4" w:type="paragraph">
    <w:name w:val="image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1" w:type="paragraph">
    <w:name w:val="pager-prev1"/>
    <w:basedOn w:val="Normal"/>
    <w:rsid w:val="005C0DAB"/>
    <w:pPr>
      <w:spacing w:after="225" w:beforeAutospacing="true" w:before="100"/>
    </w:pPr>
  </w:style>
  <w:style w:customStyle="true" w:styleId="pager-next1" w:type="paragraph">
    <w:name w:val="pager-next1"/>
    <w:basedOn w:val="Normal"/>
    <w:rsid w:val="005C0DAB"/>
    <w:pPr>
      <w:spacing w:after="225" w:beforeAutospacing="true" w:before="100"/>
    </w:pPr>
  </w:style>
  <w:style w:customStyle="true" w:styleId="image5" w:type="paragraph">
    <w:name w:val="image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1" w:type="paragraph">
    <w:name w:val="summary1"/>
    <w:basedOn w:val="Normal"/>
    <w:rsid w:val="005C0DAB"/>
    <w:pPr>
      <w:spacing w:after="225" w:beforeAutospacing="true" w:before="100"/>
    </w:pPr>
  </w:style>
  <w:style w:customStyle="true" w:styleId="price2" w:type="paragraph">
    <w:name w:val="price2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1" w:type="paragraph">
    <w:name w:val="old-price1"/>
    <w:basedOn w:val="Normal"/>
    <w:rsid w:val="005C0DAB"/>
    <w:pPr>
      <w:spacing w:after="225"/>
    </w:pPr>
  </w:style>
  <w:style w:customStyle="true" w:styleId="value1" w:type="paragraph">
    <w:name w:val="value1"/>
    <w:basedOn w:val="Normal"/>
    <w:rsid w:val="005C0DAB"/>
    <w:pPr>
      <w:spacing w:after="225" w:beforeAutospacing="true" w:before="100"/>
    </w:pPr>
    <w:rPr>
      <w:strike/>
    </w:rPr>
  </w:style>
  <w:style w:customStyle="true" w:styleId="buy1" w:type="paragraph">
    <w:name w:val="buy1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1" w:type="paragraph">
    <w:name w:val="info_content1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1" w:type="paragraph">
    <w:name w:val="has-image1"/>
    <w:basedOn w:val="Normal"/>
    <w:rsid w:val="005C0DAB"/>
    <w:pPr>
      <w:spacing w:after="225" w:beforeAutospacing="true" w:before="100"/>
    </w:pPr>
  </w:style>
  <w:style w:customStyle="true" w:styleId="input-last1" w:type="paragraph">
    <w:name w:val="input-last1"/>
    <w:basedOn w:val="Normal"/>
    <w:rsid w:val="005C0DAB"/>
    <w:pPr>
      <w:spacing w:after="225" w:beforeAutospacing="true" w:before="100"/>
    </w:pPr>
    <w:rPr>
      <w:vanish/>
    </w:rPr>
  </w:style>
  <w:style w:customStyle="true" w:styleId="input-error1" w:type="paragraph">
    <w:name w:val="input-error1"/>
    <w:basedOn w:val="Normal"/>
    <w:rsid w:val="005C0DAB"/>
    <w:pPr>
      <w:spacing w:after="225" w:beforeAutospacing="true" w:before="100"/>
    </w:pPr>
  </w:style>
  <w:style w:customStyle="true" w:styleId="important1" w:type="paragraph">
    <w:name w:val="important1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1" w:type="paragraph">
    <w:name w:val="message-sent1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1" w:type="paragraph">
    <w:name w:val="message-error1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1" w:type="paragraph">
    <w:name w:val="inner1"/>
    <w:basedOn w:val="Normal"/>
    <w:rsid w:val="005C0DAB"/>
    <w:pPr>
      <w:spacing w:after="225" w:beforeAutospacing="true" w:before="100"/>
    </w:pPr>
  </w:style>
  <w:style w:customStyle="true" w:styleId="glagoljica1" w:type="paragraph">
    <w:name w:val="glagoljica1"/>
    <w:basedOn w:val="Normal"/>
    <w:rsid w:val="005C0DAB"/>
    <w:pPr>
      <w:spacing w:after="225" w:beforeAutospacing="true" w:before="100"/>
    </w:pPr>
  </w:style>
  <w:style w:customStyle="true" w:styleId="links1" w:type="paragraph">
    <w:name w:val="links1"/>
    <w:basedOn w:val="Normal"/>
    <w:rsid w:val="005C0DAB"/>
    <w:pPr>
      <w:spacing w:after="225" w:beforeAutospacing="true" w:before="100"/>
      <w:textAlignment w:val="top"/>
    </w:pPr>
  </w:style>
  <w:style w:customStyle="true" w:styleId="right1" w:type="paragraph">
    <w:name w:val="right1"/>
    <w:basedOn w:val="Normal"/>
    <w:rsid w:val="005C0DAB"/>
    <w:pPr>
      <w:spacing w:after="225" w:beforeAutospacing="true" w:before="100"/>
    </w:pPr>
  </w:style>
  <w:style w:customStyle="true" w:styleId="content2" w:type="paragraph">
    <w:name w:val="content2"/>
    <w:basedOn w:val="Normal"/>
    <w:rsid w:val="005C0DAB"/>
  </w:style>
  <w:style w:customStyle="true" w:styleId="tb-na18" w:type="paragraph">
    <w:name w:val="tb-na18"/>
    <w:basedOn w:val="Normal"/>
    <w:rsid w:val="005C0DAB"/>
    <w:pPr>
      <w:spacing w:after="225" w:beforeAutospacing="true" w:before="100"/>
      <w:jc w:val="center"/>
    </w:pPr>
    <w:rPr>
      <w:b/>
      <w:bCs/>
      <w:sz w:val="40"/>
      <w:szCs w:val="40"/>
    </w:rPr>
  </w:style>
  <w:style w:customStyle="true" w:styleId="fullwidth" w:type="paragraph">
    <w:name w:val="fullwidth"/>
    <w:basedOn w:val="Normal"/>
    <w:rsid w:val="005C0DAB"/>
    <w:pPr>
      <w:spacing w:after="225" w:beforeAutospacing="true" w:before="100"/>
    </w:pPr>
  </w:style>
  <w:style w:customStyle="true" w:styleId="article-column" w:type="paragraph">
    <w:name w:val="article-column"/>
    <w:basedOn w:val="Normal"/>
    <w:rsid w:val="005C0DAB"/>
    <w:pPr>
      <w:spacing w:after="225" w:beforeAutospacing="true" w:before="100"/>
    </w:pPr>
  </w:style>
  <w:style w:customStyle="true" w:styleId="title2" w:type="paragraph">
    <w:name w:val="title2"/>
    <w:basedOn w:val="Normal"/>
    <w:rsid w:val="005C0DAB"/>
    <w:pPr>
      <w:spacing w:lineRule="atLeast" w:line="240" w:after="225" w:before="450"/>
    </w:pPr>
  </w:style>
  <w:style w:customStyle="true" w:styleId="natpis2" w:type="paragraph">
    <w:name w:val="natpis2"/>
    <w:basedOn w:val="Normal"/>
    <w:rsid w:val="005C0DAB"/>
    <w:pPr>
      <w:spacing w:after="225" w:before="240"/>
      <w:ind w:left="330"/>
    </w:pPr>
  </w:style>
  <w:style w:customStyle="true" w:styleId="bx-wrapper2" w:type="paragraph">
    <w:name w:val="bx-wrapper2"/>
    <w:basedOn w:val="Normal"/>
    <w:rsid w:val="005C0DAB"/>
    <w:pPr>
      <w:spacing w:after="225" w:beforeAutospacing="true" w:before="100"/>
    </w:pPr>
  </w:style>
  <w:style w:customStyle="true" w:styleId="bx-viewport2" w:type="paragraph">
    <w:name w:val="bx-viewport2"/>
    <w:basedOn w:val="Normal"/>
    <w:rsid w:val="005C0DAB"/>
    <w:pPr>
      <w:spacing w:after="225" w:beforeAutospacing="true" w:before="100"/>
    </w:pPr>
  </w:style>
  <w:style w:customStyle="true" w:styleId="bx-pager2" w:type="paragraph">
    <w:name w:val="bx-pager2"/>
    <w:basedOn w:val="Normal"/>
    <w:rsid w:val="005C0DAB"/>
    <w:pPr>
      <w:spacing w:after="225" w:beforeAutospacing="true" w:before="100"/>
    </w:pPr>
    <w:rPr>
      <w:vanish/>
    </w:rPr>
  </w:style>
  <w:style w:customStyle="true" w:styleId="bx-prev2" w:type="paragraph">
    <w:name w:val="bx-prev2"/>
    <w:basedOn w:val="Normal"/>
    <w:rsid w:val="005C0DAB"/>
    <w:pPr>
      <w:spacing w:after="225" w:beforeAutospacing="true" w:before="100"/>
    </w:pPr>
  </w:style>
  <w:style w:customStyle="true" w:styleId="bx-next2" w:type="paragraph">
    <w:name w:val="bx-next2"/>
    <w:basedOn w:val="Normal"/>
    <w:rsid w:val="005C0DAB"/>
    <w:pPr>
      <w:spacing w:after="225" w:beforeAutospacing="true" w:before="100"/>
    </w:pPr>
  </w:style>
  <w:style w:customStyle="true" w:styleId="slide2" w:type="paragraph">
    <w:name w:val="slide2"/>
    <w:basedOn w:val="Normal"/>
    <w:rsid w:val="005C0DAB"/>
    <w:pPr>
      <w:spacing w:after="225" w:beforeAutospacing="true" w:before="100"/>
      <w:jc w:val="center"/>
    </w:pPr>
  </w:style>
  <w:style w:customStyle="true" w:styleId="rg-caption2" w:type="paragraph">
    <w:name w:val="rg-caption2"/>
    <w:basedOn w:val="Normal"/>
    <w:rsid w:val="005C0DAB"/>
  </w:style>
  <w:style w:customStyle="true" w:styleId="news2" w:type="paragraph">
    <w:name w:val="news2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6" w:type="paragraph">
    <w:name w:val="image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3" w:type="paragraph">
    <w:name w:val="content3"/>
    <w:basedOn w:val="Normal"/>
    <w:rsid w:val="005C0DAB"/>
    <w:pPr>
      <w:spacing w:after="225" w:beforeAutospacing="true" w:before="100"/>
    </w:pPr>
  </w:style>
  <w:style w:customStyle="true" w:styleId="date3" w:type="paragraph">
    <w:name w:val="date3"/>
    <w:basedOn w:val="Normal"/>
    <w:rsid w:val="005C0DAB"/>
    <w:pPr>
      <w:spacing w:after="300" w:beforeAutospacing="true" w:before="100"/>
    </w:pPr>
  </w:style>
  <w:style w:customStyle="true" w:styleId="date4" w:type="paragraph">
    <w:name w:val="date4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3" w:type="paragraph">
    <w:name w:val="item3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2" w:type="paragraph">
    <w:name w:val="marks2"/>
    <w:basedOn w:val="Normal"/>
    <w:rsid w:val="005C0DAB"/>
    <w:pPr>
      <w:spacing w:after="75"/>
    </w:pPr>
  </w:style>
  <w:style w:customStyle="true" w:styleId="image7" w:type="paragraph">
    <w:name w:val="image7"/>
    <w:basedOn w:val="Normal"/>
    <w:rsid w:val="005C0DAB"/>
    <w:pPr>
      <w:spacing w:after="225" w:beforeAutospacing="true" w:before="100"/>
    </w:pPr>
  </w:style>
  <w:style w:customStyle="true" w:styleId="price3" w:type="paragraph">
    <w:name w:val="price3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2" w:type="paragraph">
    <w:name w:val="more2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4" w:type="paragraph">
    <w:name w:val="item4"/>
    <w:basedOn w:val="Normal"/>
    <w:rsid w:val="005C0DAB"/>
    <w:pPr>
      <w:spacing w:after="150"/>
      <w:ind w:right="45" w:left="45"/>
    </w:pPr>
  </w:style>
  <w:style w:customStyle="true" w:styleId="image8" w:type="paragraph">
    <w:name w:val="image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9" w:type="paragraph">
    <w:name w:val="image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2" w:type="paragraph">
    <w:name w:val="pager-prev2"/>
    <w:basedOn w:val="Normal"/>
    <w:rsid w:val="005C0DAB"/>
    <w:pPr>
      <w:spacing w:after="225" w:beforeAutospacing="true" w:before="100"/>
    </w:pPr>
  </w:style>
  <w:style w:customStyle="true" w:styleId="pager-next2" w:type="paragraph">
    <w:name w:val="pager-next2"/>
    <w:basedOn w:val="Normal"/>
    <w:rsid w:val="005C0DAB"/>
    <w:pPr>
      <w:spacing w:after="225" w:beforeAutospacing="true" w:before="100"/>
    </w:pPr>
  </w:style>
  <w:style w:customStyle="true" w:styleId="image10" w:type="paragraph">
    <w:name w:val="image1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2" w:type="paragraph">
    <w:name w:val="summary2"/>
    <w:basedOn w:val="Normal"/>
    <w:rsid w:val="005C0DAB"/>
    <w:pPr>
      <w:spacing w:after="225" w:beforeAutospacing="true" w:before="100"/>
    </w:pPr>
  </w:style>
  <w:style w:customStyle="true" w:styleId="price4" w:type="paragraph">
    <w:name w:val="price4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2" w:type="paragraph">
    <w:name w:val="old-price2"/>
    <w:basedOn w:val="Normal"/>
    <w:rsid w:val="005C0DAB"/>
    <w:pPr>
      <w:spacing w:after="225"/>
    </w:pPr>
  </w:style>
  <w:style w:customStyle="true" w:styleId="value2" w:type="paragraph">
    <w:name w:val="value2"/>
    <w:basedOn w:val="Normal"/>
    <w:rsid w:val="005C0DAB"/>
    <w:pPr>
      <w:spacing w:after="225" w:beforeAutospacing="true" w:before="100"/>
    </w:pPr>
    <w:rPr>
      <w:strike/>
    </w:rPr>
  </w:style>
  <w:style w:customStyle="true" w:styleId="buy2" w:type="paragraph">
    <w:name w:val="buy2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2" w:type="paragraph">
    <w:name w:val="info_content2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2" w:type="paragraph">
    <w:name w:val="has-image2"/>
    <w:basedOn w:val="Normal"/>
    <w:rsid w:val="005C0DAB"/>
    <w:pPr>
      <w:spacing w:after="225" w:beforeAutospacing="true" w:before="100"/>
    </w:pPr>
  </w:style>
  <w:style w:customStyle="true" w:styleId="input-last2" w:type="paragraph">
    <w:name w:val="input-last2"/>
    <w:basedOn w:val="Normal"/>
    <w:rsid w:val="005C0DAB"/>
    <w:pPr>
      <w:spacing w:after="225" w:beforeAutospacing="true" w:before="100"/>
    </w:pPr>
    <w:rPr>
      <w:vanish/>
    </w:rPr>
  </w:style>
  <w:style w:customStyle="true" w:styleId="input-error2" w:type="paragraph">
    <w:name w:val="input-error2"/>
    <w:basedOn w:val="Normal"/>
    <w:rsid w:val="005C0DAB"/>
    <w:pPr>
      <w:spacing w:after="225" w:beforeAutospacing="true" w:before="100"/>
    </w:pPr>
  </w:style>
  <w:style w:customStyle="true" w:styleId="important2" w:type="paragraph">
    <w:name w:val="important2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2" w:type="paragraph">
    <w:name w:val="message-sent2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2" w:type="paragraph">
    <w:name w:val="message-error2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2" w:type="paragraph">
    <w:name w:val="inner2"/>
    <w:basedOn w:val="Normal"/>
    <w:rsid w:val="005C0DAB"/>
    <w:pPr>
      <w:spacing w:after="225" w:beforeAutospacing="true" w:before="100"/>
    </w:pPr>
  </w:style>
  <w:style w:customStyle="true" w:styleId="glagoljica2" w:type="paragraph">
    <w:name w:val="glagoljica2"/>
    <w:basedOn w:val="Normal"/>
    <w:rsid w:val="005C0DAB"/>
    <w:pPr>
      <w:spacing w:after="225" w:beforeAutospacing="true" w:before="100"/>
    </w:pPr>
  </w:style>
  <w:style w:customStyle="true" w:styleId="links2" w:type="paragraph">
    <w:name w:val="links2"/>
    <w:basedOn w:val="Normal"/>
    <w:rsid w:val="005C0DAB"/>
    <w:pPr>
      <w:spacing w:after="225" w:beforeAutospacing="true" w:before="100"/>
      <w:textAlignment w:val="top"/>
    </w:pPr>
  </w:style>
  <w:style w:customStyle="true" w:styleId="right2" w:type="paragraph">
    <w:name w:val="right2"/>
    <w:basedOn w:val="Normal"/>
    <w:rsid w:val="005C0DAB"/>
    <w:pPr>
      <w:spacing w:after="225" w:beforeAutospacing="true" w:before="100"/>
    </w:pPr>
  </w:style>
  <w:style w:customStyle="true" w:styleId="content4" w:type="paragraph">
    <w:name w:val="content4"/>
    <w:basedOn w:val="Normal"/>
    <w:rsid w:val="005C0DAB"/>
  </w:style>
  <w:style w:customStyle="true" w:styleId="article-column1" w:type="paragraph">
    <w:name w:val="article-column1"/>
    <w:basedOn w:val="Normal"/>
    <w:rsid w:val="005C0DAB"/>
    <w:pPr>
      <w:spacing w:lineRule="atLeast" w:line="336" w:after="225" w:beforeAutospacing="true" w:before="100"/>
    </w:pPr>
  </w:style>
  <w:style w:customStyle="true" w:styleId="fullwidth1" w:type="paragraph">
    <w:name w:val="fullwidth1"/>
    <w:basedOn w:val="Normal"/>
    <w:rsid w:val="005C0DAB"/>
    <w:pPr>
      <w:spacing w:lineRule="atLeast" w:line="336" w:after="225" w:beforeAutospacing="true" w:before="100"/>
    </w:pPr>
  </w:style>
  <w:style w:customStyle="true" w:styleId="tb-na181" w:type="paragraph">
    <w:name w:val="tb-na181"/>
    <w:basedOn w:val="Normal"/>
    <w:rsid w:val="005C0DAB"/>
    <w:pPr>
      <w:spacing w:lineRule="atLeast" w:line="336" w:after="225" w:beforeAutospacing="true" w:before="100"/>
    </w:pPr>
    <w:rPr>
      <w:caps/>
    </w:rPr>
  </w:style>
  <w:style w:customStyle="true" w:styleId="broj-d" w:type="paragraph">
    <w:name w:val="broj-d"/>
    <w:basedOn w:val="Normal"/>
    <w:rsid w:val="005C0DAB"/>
    <w:pPr>
      <w:spacing w:after="225" w:beforeAutospacing="true" w:before="100"/>
      <w:jc w:val="right"/>
    </w:pPr>
    <w:rPr>
      <w:b/>
      <w:bCs/>
      <w:sz w:val="26"/>
      <w:szCs w:val="26"/>
    </w:rPr>
  </w:style>
  <w:style w:customStyle="true" w:styleId="podnaslov" w:type="paragraph">
    <w:name w:val="podnaslov"/>
    <w:basedOn w:val="Normal"/>
    <w:rsid w:val="005C0DAB"/>
    <w:pPr>
      <w:spacing w:after="225" w:beforeAutospacing="true" w:before="100"/>
    </w:pPr>
    <w:rPr>
      <w:sz w:val="28"/>
      <w:szCs w:val="28"/>
    </w:rPr>
  </w:style>
  <w:style w:customStyle="true" w:styleId="podnaslov-2" w:type="paragraph">
    <w:name w:val="podnaslov-2"/>
    <w:basedOn w:val="Normal"/>
    <w:rsid w:val="005C0DAB"/>
    <w:pPr>
      <w:spacing w:after="225" w:beforeAutospacing="true" w:before="100"/>
    </w:pPr>
    <w:rPr>
      <w:sz w:val="28"/>
      <w:szCs w:val="28"/>
    </w:rPr>
  </w:style>
  <w:style w:customStyle="true" w:styleId="potpis-ovlastene" w:type="paragraph">
    <w:name w:val="potpis-ovlastene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-10" w:type="paragraph">
    <w:name w:val="t-10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" w:type="paragraph">
    <w:name w:val="t-10-9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-fett" w:type="paragraph">
    <w:name w:val="t-10-9-fett"/>
    <w:basedOn w:val="Normal"/>
    <w:rsid w:val="005C0DAB"/>
    <w:pPr>
      <w:spacing w:after="225" w:beforeAutospacing="true" w:before="100"/>
    </w:pPr>
    <w:rPr>
      <w:b/>
      <w:bCs/>
      <w:sz w:val="26"/>
      <w:szCs w:val="26"/>
    </w:rPr>
  </w:style>
  <w:style w:customStyle="true" w:styleId="t-10-9-kurz-s" w:type="paragraph">
    <w:name w:val="t-10-9-kurz-s"/>
    <w:basedOn w:val="Normal"/>
    <w:rsid w:val="005C0DAB"/>
    <w:pPr>
      <w:spacing w:after="225" w:beforeAutospacing="true" w:before="100"/>
      <w:jc w:val="center"/>
    </w:pPr>
    <w:rPr>
      <w:i/>
      <w:iCs/>
      <w:sz w:val="26"/>
      <w:szCs w:val="26"/>
    </w:rPr>
  </w:style>
  <w:style w:customStyle="true" w:styleId="t-10-9-sred" w:type="paragraph">
    <w:name w:val="t-10-9-sred"/>
    <w:basedOn w:val="Normal"/>
    <w:rsid w:val="005C0DAB"/>
    <w:pPr>
      <w:spacing w:after="225" w:beforeAutospacing="true" w:before="100"/>
      <w:jc w:val="center"/>
    </w:pPr>
    <w:rPr>
      <w:sz w:val="26"/>
      <w:szCs w:val="26"/>
    </w:rPr>
  </w:style>
  <w:style w:customStyle="true" w:styleId="t-11-9-fett" w:type="paragraph">
    <w:name w:val="t-11-9-fett"/>
    <w:basedOn w:val="Normal"/>
    <w:rsid w:val="005C0DAB"/>
    <w:pPr>
      <w:spacing w:after="225" w:beforeAutospacing="true" w:before="100"/>
    </w:pPr>
    <w:rPr>
      <w:b/>
      <w:bCs/>
      <w:sz w:val="28"/>
      <w:szCs w:val="28"/>
    </w:rPr>
  </w:style>
  <w:style w:customStyle="true" w:styleId="t-11-9-kurz-s" w:type="paragraph">
    <w:name w:val="t-11-9-kurz-s"/>
    <w:basedOn w:val="Normal"/>
    <w:rsid w:val="005C0DAB"/>
    <w:pPr>
      <w:spacing w:after="225" w:beforeAutospacing="true" w:before="100"/>
      <w:jc w:val="center"/>
    </w:pPr>
    <w:rPr>
      <w:i/>
      <w:iCs/>
      <w:sz w:val="28"/>
      <w:szCs w:val="28"/>
    </w:rPr>
  </w:style>
  <w:style w:customStyle="true" w:styleId="t-11-9-sred" w:type="paragraph">
    <w:name w:val="t-11-9-sred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12-9-fett-s" w:type="paragraph">
    <w:name w:val="t-12-9-fett-s"/>
    <w:basedOn w:val="Normal"/>
    <w:rsid w:val="005C0DAB"/>
    <w:pPr>
      <w:spacing w:after="225" w:beforeAutospacing="true" w:before="100"/>
      <w:jc w:val="center"/>
    </w:pPr>
    <w:rPr>
      <w:b/>
      <w:bCs/>
      <w:sz w:val="28"/>
      <w:szCs w:val="28"/>
    </w:rPr>
  </w:style>
  <w:style w:customStyle="true" w:styleId="t-12-9-sred" w:type="paragraph">
    <w:name w:val="t-12-9-sred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8-7-fett-s" w:type="paragraph">
    <w:name w:val="t-8-7-fett-s"/>
    <w:basedOn w:val="Normal"/>
    <w:rsid w:val="005C0DAB"/>
    <w:pPr>
      <w:spacing w:after="225" w:beforeAutospacing="true" w:before="100"/>
      <w:jc w:val="center"/>
    </w:pPr>
    <w:rPr>
      <w:b/>
      <w:bCs/>
    </w:rPr>
  </w:style>
  <w:style w:customStyle="true" w:styleId="t-9-8-fett-l" w:type="paragraph">
    <w:name w:val="t-9-8-fett-l"/>
    <w:basedOn w:val="Normal"/>
    <w:rsid w:val="005C0DAB"/>
    <w:pPr>
      <w:spacing w:after="225" w:beforeAutospacing="true" w:before="100"/>
    </w:pPr>
    <w:rPr>
      <w:b/>
      <w:bCs/>
    </w:rPr>
  </w:style>
  <w:style w:customStyle="true" w:styleId="t-9-8-kurz-l" w:type="paragraph">
    <w:name w:val="t-9-8-kurz-l"/>
    <w:basedOn w:val="Normal"/>
    <w:rsid w:val="005C0DAB"/>
    <w:pPr>
      <w:spacing w:after="225" w:beforeAutospacing="true" w:before="100"/>
    </w:pPr>
    <w:rPr>
      <w:i/>
      <w:iCs/>
    </w:rPr>
  </w:style>
  <w:style w:customStyle="true" w:styleId="t-9-8-kurz-s" w:type="paragraph">
    <w:name w:val="t-9-8-kurz-s"/>
    <w:basedOn w:val="Normal"/>
    <w:rsid w:val="005C0DAB"/>
    <w:pPr>
      <w:spacing w:after="225" w:beforeAutospacing="true" w:before="100"/>
      <w:jc w:val="center"/>
    </w:pPr>
    <w:rPr>
      <w:i/>
      <w:iCs/>
    </w:rPr>
  </w:style>
  <w:style w:customStyle="true" w:styleId="t-9-8-potpis" w:type="paragraph">
    <w:name w:val="t-9-8-potpis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-9-8-sredina" w:type="paragraph">
    <w:name w:val="t-9-8-sredina"/>
    <w:basedOn w:val="Normal"/>
    <w:rsid w:val="005C0DAB"/>
    <w:pPr>
      <w:spacing w:after="225" w:beforeAutospacing="true" w:before="100"/>
      <w:jc w:val="center"/>
    </w:pPr>
  </w:style>
  <w:style w:customStyle="true" w:styleId="tb-na16" w:type="paragraph">
    <w:name w:val="tb-na16"/>
    <w:basedOn w:val="Normal"/>
    <w:rsid w:val="005C0DAB"/>
    <w:pPr>
      <w:spacing w:after="225" w:beforeAutospacing="true" w:before="100"/>
      <w:jc w:val="center"/>
    </w:pPr>
    <w:rPr>
      <w:b/>
      <w:bCs/>
      <w:sz w:val="36"/>
      <w:szCs w:val="36"/>
    </w:rPr>
  </w:style>
  <w:style w:customStyle="true" w:styleId="tb-na16-2" w:type="paragraph">
    <w:name w:val="tb-na16-2"/>
    <w:basedOn w:val="Normal"/>
    <w:rsid w:val="005C0DAB"/>
    <w:pPr>
      <w:spacing w:after="225" w:beforeAutospacing="true" w:before="100"/>
      <w:jc w:val="center"/>
    </w:pPr>
    <w:rPr>
      <w:b/>
      <w:bCs/>
      <w:sz w:val="36"/>
      <w:szCs w:val="36"/>
    </w:rPr>
  </w:style>
  <w:style w:customStyle="true" w:styleId="clanak" w:type="paragraph">
    <w:name w:val="clanak"/>
    <w:basedOn w:val="Normal"/>
    <w:rsid w:val="005C0DAB"/>
    <w:pPr>
      <w:spacing w:after="225" w:beforeAutospacing="true" w:before="100"/>
      <w:jc w:val="center"/>
    </w:pPr>
  </w:style>
  <w:style w:customStyle="true" w:styleId="clanak-kurziv" w:type="paragraph">
    <w:name w:val="clanak-kurziv"/>
    <w:basedOn w:val="Normal"/>
    <w:rsid w:val="005C0DAB"/>
    <w:pPr>
      <w:spacing w:after="225" w:beforeAutospacing="true" w:before="100"/>
      <w:jc w:val="center"/>
    </w:pPr>
    <w:rPr>
      <w:i/>
      <w:iCs/>
    </w:rPr>
  </w:style>
  <w:style w:customStyle="true" w:styleId="natjecaji-bold" w:type="paragraph">
    <w:name w:val="natjecaji-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natjecaji-bold-bez-crte" w:type="paragraph">
    <w:name w:val="natjecaji-bold-bez-crte"/>
    <w:basedOn w:val="Normal"/>
    <w:rsid w:val="005C0DAB"/>
    <w:pPr>
      <w:spacing w:after="225" w:beforeAutospacing="true" w:before="100"/>
    </w:pPr>
    <w:rPr>
      <w:b/>
      <w:bCs/>
    </w:rPr>
  </w:style>
  <w:style w:customStyle="true" w:styleId="natjecaji-bold-ojn" w:type="paragraph">
    <w:name w:val="natjecaji-bold-ojn"/>
    <w:basedOn w:val="Normal"/>
    <w:rsid w:val="005C0DAB"/>
    <w:pPr>
      <w:spacing w:after="225" w:beforeAutospacing="true" w:before="100"/>
    </w:pPr>
    <w:rPr>
      <w:b/>
      <w:bCs/>
    </w:rPr>
  </w:style>
  <w:style w:customStyle="true" w:styleId="nsl-14-fett" w:type="paragraph">
    <w:name w:val="nsl-14-fett"/>
    <w:basedOn w:val="Normal"/>
    <w:rsid w:val="005C0DAB"/>
    <w:pPr>
      <w:spacing w:after="225" w:beforeAutospacing="true" w:before="100"/>
    </w:pPr>
    <w:rPr>
      <w:b/>
      <w:bCs/>
      <w:sz w:val="32"/>
      <w:szCs w:val="32"/>
    </w:rPr>
  </w:style>
  <w:style w:customStyle="true" w:styleId="nsl-14-fett-ispod" w:type="paragraph">
    <w:name w:val="nsl-14-fett-ispod"/>
    <w:basedOn w:val="Normal"/>
    <w:rsid w:val="005C0DAB"/>
    <w:pPr>
      <w:spacing w:after="225" w:beforeAutospacing="true" w:before="100"/>
    </w:pPr>
    <w:rPr>
      <w:b/>
      <w:bCs/>
      <w:sz w:val="32"/>
      <w:szCs w:val="32"/>
    </w:rPr>
  </w:style>
  <w:style w:customStyle="true" w:styleId="potpis-desno" w:type="paragraph">
    <w:name w:val="potpis-desno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ekst-bold" w:type="paragraph">
    <w:name w:val="tekst-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uvlaka-10" w:type="paragraph">
    <w:name w:val="uvlaka-10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clanak-10" w:type="paragraph">
    <w:name w:val="clanak-10"/>
    <w:basedOn w:val="Normal"/>
    <w:rsid w:val="005C0DAB"/>
    <w:pPr>
      <w:spacing w:after="225" w:beforeAutospacing="true" w:before="100"/>
      <w:jc w:val="center"/>
    </w:pPr>
    <w:rPr>
      <w:sz w:val="26"/>
      <w:szCs w:val="26"/>
    </w:rPr>
  </w:style>
  <w:style w:customStyle="true" w:styleId="t-10-9-bez-uvlake" w:type="paragraph">
    <w:name w:val="t-10-9-bez-uvlake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-potpis" w:type="paragraph">
    <w:name w:val="t-10-9-potpis"/>
    <w:basedOn w:val="Normal"/>
    <w:rsid w:val="005C0DAB"/>
    <w:pPr>
      <w:spacing w:after="225" w:beforeAutospacing="true" w:before="100"/>
      <w:ind w:left="7344"/>
      <w:jc w:val="center"/>
    </w:pPr>
    <w:rPr>
      <w:sz w:val="26"/>
      <w:szCs w:val="26"/>
    </w:rPr>
  </w:style>
  <w:style w:customStyle="true" w:styleId="t-12-9-sred-92-" w:type="paragraph">
    <w:name w:val="t-12-9-sred-92-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9-8-sred" w:type="paragraph">
    <w:name w:val="t-9-8-sred"/>
    <w:basedOn w:val="Normal"/>
    <w:rsid w:val="005C0DAB"/>
    <w:pPr>
      <w:spacing w:after="225" w:beforeAutospacing="true" w:before="100"/>
      <w:jc w:val="center"/>
    </w:pPr>
  </w:style>
  <w:style w:customStyle="true" w:styleId="t-pn-spac" w:type="paragraph">
    <w:name w:val="t-pn-spac"/>
    <w:basedOn w:val="Normal"/>
    <w:rsid w:val="005C0DAB"/>
    <w:pPr>
      <w:spacing w:after="225" w:beforeAutospacing="true" w:before="100"/>
      <w:jc w:val="center"/>
    </w:pPr>
    <w:rPr>
      <w:spacing w:val="72"/>
      <w:sz w:val="26"/>
      <w:szCs w:val="26"/>
    </w:rPr>
  </w:style>
  <w:style w:customStyle="true" w:styleId="t-10-9-kurz-s-fett" w:type="paragraph">
    <w:name w:val="t-10-9-kurz-s-fett"/>
    <w:basedOn w:val="Normal"/>
    <w:rsid w:val="005C0DAB"/>
    <w:pPr>
      <w:spacing w:after="225" w:beforeAutospacing="true" w:before="100"/>
      <w:jc w:val="center"/>
    </w:pPr>
    <w:rPr>
      <w:b/>
      <w:bCs/>
      <w:i/>
      <w:iCs/>
      <w:sz w:val="26"/>
      <w:szCs w:val="26"/>
    </w:rPr>
  </w:style>
  <w:style w:customStyle="true" w:styleId="sl-content" w:type="paragraph">
    <w:name w:val="sl-content"/>
    <w:basedOn w:val="Normal"/>
    <w:rsid w:val="005C0DAB"/>
    <w:pPr>
      <w:spacing w:after="225" w:beforeAutospacing="true" w:before="100"/>
      <w:jc w:val="both"/>
    </w:pPr>
    <w:rPr>
      <w:color w:val="000000"/>
    </w:rPr>
  </w:style>
  <w:style w:customStyle="true" w:styleId="tablica" w:type="paragraph">
    <w:name w:val="tablica"/>
    <w:basedOn w:val="Normal"/>
    <w:rsid w:val="005C0DAB"/>
    <w:pPr>
      <w:pBdr>
        <w:top w:space="2" w:sz="6" w:color="666666" w:val="single"/>
        <w:left w:space="2" w:sz="6" w:color="666666" w:val="single"/>
        <w:bottom w:space="2" w:sz="6" w:color="666666" w:val="single"/>
        <w:right w:space="2" w:sz="6" w:color="666666" w:val="single"/>
      </w:pBdr>
      <w:spacing w:after="225" w:beforeAutospacing="true" w:before="100"/>
    </w:pPr>
  </w:style>
  <w:style w:customStyle="true" w:styleId="bold" w:type="paragraph">
    <w:name w:val="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kurziv" w:type="paragraph">
    <w:name w:val="kurziv"/>
    <w:basedOn w:val="Normal"/>
    <w:rsid w:val="005C0DAB"/>
    <w:pPr>
      <w:spacing w:after="225" w:beforeAutospacing="true" w:before="100"/>
    </w:pPr>
    <w:rPr>
      <w:i/>
      <w:iCs/>
    </w:rPr>
  </w:style>
  <w:style w:customStyle="true" w:styleId="title3" w:type="paragraph">
    <w:name w:val="title3"/>
    <w:basedOn w:val="Normal"/>
    <w:rsid w:val="005C0DAB"/>
    <w:pPr>
      <w:spacing w:lineRule="atLeast" w:line="240" w:after="225" w:before="450"/>
    </w:pPr>
  </w:style>
  <w:style w:customStyle="true" w:styleId="natpis3" w:type="paragraph">
    <w:name w:val="natpis3"/>
    <w:basedOn w:val="Normal"/>
    <w:rsid w:val="005C0DAB"/>
    <w:pPr>
      <w:spacing w:after="225" w:before="240"/>
      <w:ind w:left="330"/>
    </w:pPr>
  </w:style>
  <w:style w:customStyle="true" w:styleId="bx-wrapper3" w:type="paragraph">
    <w:name w:val="bx-wrapper3"/>
    <w:basedOn w:val="Normal"/>
    <w:rsid w:val="005C0DAB"/>
    <w:pPr>
      <w:spacing w:after="225" w:beforeAutospacing="true" w:before="100"/>
    </w:pPr>
  </w:style>
  <w:style w:customStyle="true" w:styleId="bx-viewport3" w:type="paragraph">
    <w:name w:val="bx-viewport3"/>
    <w:basedOn w:val="Normal"/>
    <w:rsid w:val="005C0DAB"/>
    <w:pPr>
      <w:spacing w:after="225" w:beforeAutospacing="true" w:before="100"/>
    </w:pPr>
  </w:style>
  <w:style w:customStyle="true" w:styleId="bx-pager3" w:type="paragraph">
    <w:name w:val="bx-pager3"/>
    <w:basedOn w:val="Normal"/>
    <w:rsid w:val="005C0DAB"/>
    <w:pPr>
      <w:spacing w:after="225" w:beforeAutospacing="true" w:before="100"/>
    </w:pPr>
    <w:rPr>
      <w:vanish/>
    </w:rPr>
  </w:style>
  <w:style w:customStyle="true" w:styleId="bx-prev3" w:type="paragraph">
    <w:name w:val="bx-prev3"/>
    <w:basedOn w:val="Normal"/>
    <w:rsid w:val="005C0DAB"/>
    <w:pPr>
      <w:spacing w:after="225" w:beforeAutospacing="true" w:before="100"/>
    </w:pPr>
  </w:style>
  <w:style w:customStyle="true" w:styleId="bx-next3" w:type="paragraph">
    <w:name w:val="bx-next3"/>
    <w:basedOn w:val="Normal"/>
    <w:rsid w:val="005C0DAB"/>
    <w:pPr>
      <w:spacing w:after="225" w:beforeAutospacing="true" w:before="100"/>
    </w:pPr>
  </w:style>
  <w:style w:customStyle="true" w:styleId="slide3" w:type="paragraph">
    <w:name w:val="slide3"/>
    <w:basedOn w:val="Normal"/>
    <w:rsid w:val="005C0DAB"/>
    <w:pPr>
      <w:spacing w:after="225" w:beforeAutospacing="true" w:before="100"/>
      <w:jc w:val="center"/>
    </w:pPr>
  </w:style>
  <w:style w:customStyle="true" w:styleId="rg-caption3" w:type="paragraph">
    <w:name w:val="rg-caption3"/>
    <w:basedOn w:val="Normal"/>
    <w:rsid w:val="005C0DAB"/>
  </w:style>
  <w:style w:customStyle="true" w:styleId="news3" w:type="paragraph">
    <w:name w:val="news3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1" w:type="paragraph">
    <w:name w:val="image1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5" w:type="paragraph">
    <w:name w:val="content5"/>
    <w:basedOn w:val="Normal"/>
    <w:rsid w:val="005C0DAB"/>
    <w:pPr>
      <w:spacing w:after="225" w:beforeAutospacing="true" w:before="100"/>
    </w:pPr>
  </w:style>
  <w:style w:customStyle="true" w:styleId="date5" w:type="paragraph">
    <w:name w:val="date5"/>
    <w:basedOn w:val="Normal"/>
    <w:rsid w:val="005C0DAB"/>
    <w:pPr>
      <w:spacing w:after="300" w:beforeAutospacing="true" w:before="100"/>
    </w:pPr>
  </w:style>
  <w:style w:customStyle="true" w:styleId="date6" w:type="paragraph">
    <w:name w:val="date6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5" w:type="paragraph">
    <w:name w:val="item5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3" w:type="paragraph">
    <w:name w:val="marks3"/>
    <w:basedOn w:val="Normal"/>
    <w:rsid w:val="005C0DAB"/>
    <w:pPr>
      <w:spacing w:after="75"/>
    </w:pPr>
  </w:style>
  <w:style w:customStyle="true" w:styleId="image12" w:type="paragraph">
    <w:name w:val="image12"/>
    <w:basedOn w:val="Normal"/>
    <w:rsid w:val="005C0DAB"/>
    <w:pPr>
      <w:spacing w:after="225" w:beforeAutospacing="true" w:before="100"/>
    </w:pPr>
  </w:style>
  <w:style w:customStyle="true" w:styleId="price5" w:type="paragraph">
    <w:name w:val="price5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3" w:type="paragraph">
    <w:name w:val="more3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6" w:type="paragraph">
    <w:name w:val="item6"/>
    <w:basedOn w:val="Normal"/>
    <w:rsid w:val="005C0DAB"/>
    <w:pPr>
      <w:spacing w:after="150"/>
      <w:ind w:right="45" w:left="45"/>
    </w:pPr>
  </w:style>
  <w:style w:customStyle="true" w:styleId="image13" w:type="paragraph">
    <w:name w:val="image1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14" w:type="paragraph">
    <w:name w:val="image1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3" w:type="paragraph">
    <w:name w:val="pager-prev3"/>
    <w:basedOn w:val="Normal"/>
    <w:rsid w:val="005C0DAB"/>
    <w:pPr>
      <w:spacing w:after="225" w:beforeAutospacing="true" w:before="100"/>
    </w:pPr>
  </w:style>
  <w:style w:customStyle="true" w:styleId="pager-next3" w:type="paragraph">
    <w:name w:val="pager-next3"/>
    <w:basedOn w:val="Normal"/>
    <w:rsid w:val="005C0DAB"/>
    <w:pPr>
      <w:spacing w:after="225" w:beforeAutospacing="true" w:before="100"/>
    </w:pPr>
  </w:style>
  <w:style w:customStyle="true" w:styleId="image15" w:type="paragraph">
    <w:name w:val="image1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3" w:type="paragraph">
    <w:name w:val="summary3"/>
    <w:basedOn w:val="Normal"/>
    <w:rsid w:val="005C0DAB"/>
    <w:pPr>
      <w:spacing w:after="225" w:beforeAutospacing="true" w:before="100"/>
    </w:pPr>
  </w:style>
  <w:style w:customStyle="true" w:styleId="price6" w:type="paragraph">
    <w:name w:val="price6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3" w:type="paragraph">
    <w:name w:val="old-price3"/>
    <w:basedOn w:val="Normal"/>
    <w:rsid w:val="005C0DAB"/>
    <w:pPr>
      <w:spacing w:after="225"/>
    </w:pPr>
  </w:style>
  <w:style w:customStyle="true" w:styleId="value3" w:type="paragraph">
    <w:name w:val="value3"/>
    <w:basedOn w:val="Normal"/>
    <w:rsid w:val="005C0DAB"/>
    <w:pPr>
      <w:spacing w:after="225" w:beforeAutospacing="true" w:before="100"/>
    </w:pPr>
    <w:rPr>
      <w:strike/>
    </w:rPr>
  </w:style>
  <w:style w:customStyle="true" w:styleId="buy3" w:type="paragraph">
    <w:name w:val="buy3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3" w:type="paragraph">
    <w:name w:val="info_content3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3" w:type="paragraph">
    <w:name w:val="has-image3"/>
    <w:basedOn w:val="Normal"/>
    <w:rsid w:val="005C0DAB"/>
    <w:pPr>
      <w:spacing w:after="225" w:beforeAutospacing="true" w:before="100"/>
    </w:pPr>
  </w:style>
  <w:style w:customStyle="true" w:styleId="input-last3" w:type="paragraph">
    <w:name w:val="input-last3"/>
    <w:basedOn w:val="Normal"/>
    <w:rsid w:val="005C0DAB"/>
    <w:pPr>
      <w:spacing w:after="225" w:beforeAutospacing="true" w:before="100"/>
    </w:pPr>
    <w:rPr>
      <w:vanish/>
    </w:rPr>
  </w:style>
  <w:style w:customStyle="true" w:styleId="input-error3" w:type="paragraph">
    <w:name w:val="input-error3"/>
    <w:basedOn w:val="Normal"/>
    <w:rsid w:val="005C0DAB"/>
    <w:pPr>
      <w:spacing w:after="225" w:beforeAutospacing="true" w:before="100"/>
    </w:pPr>
  </w:style>
  <w:style w:customStyle="true" w:styleId="important3" w:type="paragraph">
    <w:name w:val="important3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3" w:type="paragraph">
    <w:name w:val="message-sent3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3" w:type="paragraph">
    <w:name w:val="message-error3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3" w:type="paragraph">
    <w:name w:val="inner3"/>
    <w:basedOn w:val="Normal"/>
    <w:rsid w:val="005C0DAB"/>
    <w:pPr>
      <w:spacing w:after="225" w:beforeAutospacing="true" w:before="100"/>
    </w:pPr>
  </w:style>
  <w:style w:customStyle="true" w:styleId="glagoljica3" w:type="paragraph">
    <w:name w:val="glagoljica3"/>
    <w:basedOn w:val="Normal"/>
    <w:rsid w:val="005C0DAB"/>
    <w:pPr>
      <w:spacing w:after="225" w:beforeAutospacing="true" w:before="100"/>
    </w:pPr>
  </w:style>
  <w:style w:customStyle="true" w:styleId="links3" w:type="paragraph">
    <w:name w:val="links3"/>
    <w:basedOn w:val="Normal"/>
    <w:rsid w:val="005C0DAB"/>
    <w:pPr>
      <w:spacing w:after="225" w:beforeAutospacing="true" w:before="100"/>
      <w:textAlignment w:val="top"/>
    </w:pPr>
  </w:style>
  <w:style w:customStyle="true" w:styleId="right3" w:type="paragraph">
    <w:name w:val="right3"/>
    <w:basedOn w:val="Normal"/>
    <w:rsid w:val="005C0DAB"/>
    <w:pPr>
      <w:spacing w:after="225" w:beforeAutospacing="true" w:before="100"/>
    </w:pPr>
  </w:style>
  <w:style w:customStyle="true" w:styleId="content6" w:type="paragraph">
    <w:name w:val="content6"/>
    <w:basedOn w:val="Normal"/>
    <w:rsid w:val="005C0DAB"/>
  </w:style>
  <w:style w:customStyle="true" w:styleId="article-column2" w:type="paragraph">
    <w:name w:val="article-column2"/>
    <w:basedOn w:val="Normal"/>
    <w:rsid w:val="005C0DAB"/>
    <w:pPr>
      <w:spacing w:lineRule="atLeast" w:line="336" w:after="225" w:beforeAutospacing="true" w:before="100"/>
    </w:pPr>
  </w:style>
  <w:style w:customStyle="true" w:styleId="fullwidth2" w:type="paragraph">
    <w:name w:val="fullwidth2"/>
    <w:basedOn w:val="Normal"/>
    <w:rsid w:val="005C0DAB"/>
    <w:pPr>
      <w:spacing w:lineRule="atLeast" w:line="336" w:after="225" w:beforeAutospacing="true" w:before="100"/>
    </w:pPr>
  </w:style>
  <w:style w:customStyle="true" w:styleId="tb-na182" w:type="paragraph">
    <w:name w:val="tb-na182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title4" w:type="paragraph">
    <w:name w:val="title4"/>
    <w:basedOn w:val="Normal"/>
    <w:rsid w:val="005C0DAB"/>
    <w:pPr>
      <w:spacing w:lineRule="atLeast" w:line="240" w:after="225" w:before="450"/>
    </w:pPr>
  </w:style>
  <w:style w:customStyle="true" w:styleId="natpis4" w:type="paragraph">
    <w:name w:val="natpis4"/>
    <w:basedOn w:val="Normal"/>
    <w:rsid w:val="005C0DAB"/>
    <w:pPr>
      <w:spacing w:after="225" w:before="240"/>
      <w:ind w:left="330"/>
    </w:pPr>
  </w:style>
  <w:style w:customStyle="true" w:styleId="bx-wrapper4" w:type="paragraph">
    <w:name w:val="bx-wrapper4"/>
    <w:basedOn w:val="Normal"/>
    <w:rsid w:val="005C0DAB"/>
    <w:pPr>
      <w:spacing w:after="225" w:beforeAutospacing="true" w:before="100"/>
    </w:pPr>
  </w:style>
  <w:style w:customStyle="true" w:styleId="bx-viewport4" w:type="paragraph">
    <w:name w:val="bx-viewport4"/>
    <w:basedOn w:val="Normal"/>
    <w:rsid w:val="005C0DAB"/>
    <w:pPr>
      <w:spacing w:after="225" w:beforeAutospacing="true" w:before="100"/>
    </w:pPr>
  </w:style>
  <w:style w:customStyle="true" w:styleId="bx-pager4" w:type="paragraph">
    <w:name w:val="bx-pager4"/>
    <w:basedOn w:val="Normal"/>
    <w:rsid w:val="005C0DAB"/>
    <w:pPr>
      <w:spacing w:after="225" w:beforeAutospacing="true" w:before="100"/>
    </w:pPr>
    <w:rPr>
      <w:vanish/>
    </w:rPr>
  </w:style>
  <w:style w:customStyle="true" w:styleId="bx-prev4" w:type="paragraph">
    <w:name w:val="bx-prev4"/>
    <w:basedOn w:val="Normal"/>
    <w:rsid w:val="005C0DAB"/>
    <w:pPr>
      <w:spacing w:after="225" w:beforeAutospacing="true" w:before="100"/>
    </w:pPr>
  </w:style>
  <w:style w:customStyle="true" w:styleId="bx-next4" w:type="paragraph">
    <w:name w:val="bx-next4"/>
    <w:basedOn w:val="Normal"/>
    <w:rsid w:val="005C0DAB"/>
    <w:pPr>
      <w:spacing w:after="225" w:beforeAutospacing="true" w:before="100"/>
    </w:pPr>
  </w:style>
  <w:style w:customStyle="true" w:styleId="slide4" w:type="paragraph">
    <w:name w:val="slide4"/>
    <w:basedOn w:val="Normal"/>
    <w:rsid w:val="005C0DAB"/>
    <w:pPr>
      <w:spacing w:after="225" w:beforeAutospacing="true" w:before="100"/>
      <w:jc w:val="center"/>
    </w:pPr>
  </w:style>
  <w:style w:customStyle="true" w:styleId="rg-caption4" w:type="paragraph">
    <w:name w:val="rg-caption4"/>
    <w:basedOn w:val="Normal"/>
    <w:rsid w:val="005C0DAB"/>
  </w:style>
  <w:style w:customStyle="true" w:styleId="news4" w:type="paragraph">
    <w:name w:val="news4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6" w:type="paragraph">
    <w:name w:val="image1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7" w:type="paragraph">
    <w:name w:val="content7"/>
    <w:basedOn w:val="Normal"/>
    <w:rsid w:val="005C0DAB"/>
    <w:pPr>
      <w:spacing w:after="225" w:beforeAutospacing="true" w:before="100"/>
    </w:pPr>
  </w:style>
  <w:style w:customStyle="true" w:styleId="date7" w:type="paragraph">
    <w:name w:val="date7"/>
    <w:basedOn w:val="Normal"/>
    <w:rsid w:val="005C0DAB"/>
    <w:pPr>
      <w:spacing w:after="300" w:beforeAutospacing="true" w:before="100"/>
    </w:pPr>
  </w:style>
  <w:style w:customStyle="true" w:styleId="date8" w:type="paragraph">
    <w:name w:val="date8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7" w:type="paragraph">
    <w:name w:val="item7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4" w:type="paragraph">
    <w:name w:val="marks4"/>
    <w:basedOn w:val="Normal"/>
    <w:rsid w:val="005C0DAB"/>
    <w:pPr>
      <w:spacing w:after="75"/>
    </w:pPr>
  </w:style>
  <w:style w:customStyle="true" w:styleId="image17" w:type="paragraph">
    <w:name w:val="image17"/>
    <w:basedOn w:val="Normal"/>
    <w:rsid w:val="005C0DAB"/>
    <w:pPr>
      <w:spacing w:after="225" w:beforeAutospacing="true" w:before="100"/>
    </w:pPr>
  </w:style>
  <w:style w:customStyle="true" w:styleId="price7" w:type="paragraph">
    <w:name w:val="price7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4" w:type="paragraph">
    <w:name w:val="more4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8" w:type="paragraph">
    <w:name w:val="item8"/>
    <w:basedOn w:val="Normal"/>
    <w:rsid w:val="005C0DAB"/>
    <w:pPr>
      <w:spacing w:after="150"/>
      <w:ind w:right="45" w:left="45"/>
    </w:pPr>
  </w:style>
  <w:style w:customStyle="true" w:styleId="image18" w:type="paragraph">
    <w:name w:val="image1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19" w:type="paragraph">
    <w:name w:val="image1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4" w:type="paragraph">
    <w:name w:val="pager-prev4"/>
    <w:basedOn w:val="Normal"/>
    <w:rsid w:val="005C0DAB"/>
    <w:pPr>
      <w:spacing w:after="225" w:beforeAutospacing="true" w:before="100"/>
    </w:pPr>
  </w:style>
  <w:style w:customStyle="true" w:styleId="pager-next4" w:type="paragraph">
    <w:name w:val="pager-next4"/>
    <w:basedOn w:val="Normal"/>
    <w:rsid w:val="005C0DAB"/>
    <w:pPr>
      <w:spacing w:after="225" w:beforeAutospacing="true" w:before="100"/>
    </w:pPr>
  </w:style>
  <w:style w:customStyle="true" w:styleId="image20" w:type="paragraph">
    <w:name w:val="image2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4" w:type="paragraph">
    <w:name w:val="summary4"/>
    <w:basedOn w:val="Normal"/>
    <w:rsid w:val="005C0DAB"/>
    <w:pPr>
      <w:spacing w:after="225" w:beforeAutospacing="true" w:before="100"/>
    </w:pPr>
  </w:style>
  <w:style w:customStyle="true" w:styleId="price8" w:type="paragraph">
    <w:name w:val="price8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4" w:type="paragraph">
    <w:name w:val="old-price4"/>
    <w:basedOn w:val="Normal"/>
    <w:rsid w:val="005C0DAB"/>
    <w:pPr>
      <w:spacing w:after="225"/>
    </w:pPr>
  </w:style>
  <w:style w:customStyle="true" w:styleId="value4" w:type="paragraph">
    <w:name w:val="value4"/>
    <w:basedOn w:val="Normal"/>
    <w:rsid w:val="005C0DAB"/>
    <w:pPr>
      <w:spacing w:after="225" w:beforeAutospacing="true" w:before="100"/>
    </w:pPr>
    <w:rPr>
      <w:strike/>
    </w:rPr>
  </w:style>
  <w:style w:customStyle="true" w:styleId="buy4" w:type="paragraph">
    <w:name w:val="buy4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4" w:type="paragraph">
    <w:name w:val="info_content4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4" w:type="paragraph">
    <w:name w:val="has-image4"/>
    <w:basedOn w:val="Normal"/>
    <w:rsid w:val="005C0DAB"/>
    <w:pPr>
      <w:spacing w:after="225" w:beforeAutospacing="true" w:before="100"/>
    </w:pPr>
  </w:style>
  <w:style w:customStyle="true" w:styleId="input-last4" w:type="paragraph">
    <w:name w:val="input-last4"/>
    <w:basedOn w:val="Normal"/>
    <w:rsid w:val="005C0DAB"/>
    <w:pPr>
      <w:spacing w:after="225" w:beforeAutospacing="true" w:before="100"/>
    </w:pPr>
    <w:rPr>
      <w:vanish/>
    </w:rPr>
  </w:style>
  <w:style w:customStyle="true" w:styleId="input-error4" w:type="paragraph">
    <w:name w:val="input-error4"/>
    <w:basedOn w:val="Normal"/>
    <w:rsid w:val="005C0DAB"/>
    <w:pPr>
      <w:spacing w:after="225" w:beforeAutospacing="true" w:before="100"/>
    </w:pPr>
  </w:style>
  <w:style w:customStyle="true" w:styleId="important4" w:type="paragraph">
    <w:name w:val="important4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4" w:type="paragraph">
    <w:name w:val="message-sent4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4" w:type="paragraph">
    <w:name w:val="message-error4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4" w:type="paragraph">
    <w:name w:val="inner4"/>
    <w:basedOn w:val="Normal"/>
    <w:rsid w:val="005C0DAB"/>
    <w:pPr>
      <w:spacing w:after="225" w:beforeAutospacing="true" w:before="100"/>
    </w:pPr>
  </w:style>
  <w:style w:customStyle="true" w:styleId="glagoljica4" w:type="paragraph">
    <w:name w:val="glagoljica4"/>
    <w:basedOn w:val="Normal"/>
    <w:rsid w:val="005C0DAB"/>
    <w:pPr>
      <w:spacing w:after="225" w:beforeAutospacing="true" w:before="100"/>
    </w:pPr>
  </w:style>
  <w:style w:customStyle="true" w:styleId="links4" w:type="paragraph">
    <w:name w:val="links4"/>
    <w:basedOn w:val="Normal"/>
    <w:rsid w:val="005C0DAB"/>
    <w:pPr>
      <w:spacing w:after="225" w:beforeAutospacing="true" w:before="100"/>
      <w:textAlignment w:val="top"/>
    </w:pPr>
  </w:style>
  <w:style w:customStyle="true" w:styleId="right4" w:type="paragraph">
    <w:name w:val="right4"/>
    <w:basedOn w:val="Normal"/>
    <w:rsid w:val="005C0DAB"/>
    <w:pPr>
      <w:spacing w:after="225" w:beforeAutospacing="true" w:before="100"/>
    </w:pPr>
  </w:style>
  <w:style w:customStyle="true" w:styleId="content8" w:type="paragraph">
    <w:name w:val="content8"/>
    <w:basedOn w:val="Normal"/>
    <w:rsid w:val="005C0DAB"/>
  </w:style>
  <w:style w:customStyle="true" w:styleId="article-column3" w:type="paragraph">
    <w:name w:val="article-column3"/>
    <w:basedOn w:val="Normal"/>
    <w:rsid w:val="005C0DAB"/>
    <w:pPr>
      <w:spacing w:lineRule="atLeast" w:line="336" w:after="225" w:beforeAutospacing="true" w:before="100"/>
    </w:pPr>
  </w:style>
  <w:style w:customStyle="true" w:styleId="fullwidth3" w:type="paragraph">
    <w:name w:val="fullwidth3"/>
    <w:basedOn w:val="Normal"/>
    <w:rsid w:val="005C0DAB"/>
    <w:pPr>
      <w:spacing w:lineRule="atLeast" w:line="336" w:after="225" w:beforeAutospacing="true" w:before="100"/>
    </w:pPr>
  </w:style>
  <w:style w:customStyle="true" w:styleId="tb-na183" w:type="paragraph">
    <w:name w:val="tb-na183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title5" w:type="paragraph">
    <w:name w:val="title5"/>
    <w:basedOn w:val="Normal"/>
    <w:rsid w:val="005C0DAB"/>
    <w:pPr>
      <w:spacing w:lineRule="atLeast" w:line="240" w:after="225" w:before="450"/>
    </w:pPr>
  </w:style>
  <w:style w:customStyle="true" w:styleId="natpis5" w:type="paragraph">
    <w:name w:val="natpis5"/>
    <w:basedOn w:val="Normal"/>
    <w:rsid w:val="005C0DAB"/>
    <w:pPr>
      <w:spacing w:after="225" w:before="240"/>
      <w:ind w:left="330"/>
    </w:pPr>
  </w:style>
  <w:style w:customStyle="true" w:styleId="bx-wrapper5" w:type="paragraph">
    <w:name w:val="bx-wrapper5"/>
    <w:basedOn w:val="Normal"/>
    <w:rsid w:val="005C0DAB"/>
    <w:pPr>
      <w:spacing w:after="225" w:beforeAutospacing="true" w:before="100"/>
    </w:pPr>
  </w:style>
  <w:style w:customStyle="true" w:styleId="bx-viewport5" w:type="paragraph">
    <w:name w:val="bx-viewport5"/>
    <w:basedOn w:val="Normal"/>
    <w:rsid w:val="005C0DAB"/>
    <w:pPr>
      <w:spacing w:after="225" w:beforeAutospacing="true" w:before="100"/>
    </w:pPr>
  </w:style>
  <w:style w:customStyle="true" w:styleId="bx-pager5" w:type="paragraph">
    <w:name w:val="bx-pager5"/>
    <w:basedOn w:val="Normal"/>
    <w:rsid w:val="005C0DAB"/>
    <w:pPr>
      <w:spacing w:after="225" w:beforeAutospacing="true" w:before="100"/>
    </w:pPr>
    <w:rPr>
      <w:vanish/>
    </w:rPr>
  </w:style>
  <w:style w:customStyle="true" w:styleId="bx-prev5" w:type="paragraph">
    <w:name w:val="bx-prev5"/>
    <w:basedOn w:val="Normal"/>
    <w:rsid w:val="005C0DAB"/>
    <w:pPr>
      <w:spacing w:after="225" w:beforeAutospacing="true" w:before="100"/>
    </w:pPr>
  </w:style>
  <w:style w:customStyle="true" w:styleId="bx-next5" w:type="paragraph">
    <w:name w:val="bx-next5"/>
    <w:basedOn w:val="Normal"/>
    <w:rsid w:val="005C0DAB"/>
    <w:pPr>
      <w:spacing w:after="225" w:beforeAutospacing="true" w:before="100"/>
    </w:pPr>
  </w:style>
  <w:style w:customStyle="true" w:styleId="slide5" w:type="paragraph">
    <w:name w:val="slide5"/>
    <w:basedOn w:val="Normal"/>
    <w:rsid w:val="005C0DAB"/>
    <w:pPr>
      <w:spacing w:after="225" w:beforeAutospacing="true" w:before="100"/>
      <w:jc w:val="center"/>
    </w:pPr>
  </w:style>
  <w:style w:customStyle="true" w:styleId="rg-caption5" w:type="paragraph">
    <w:name w:val="rg-caption5"/>
    <w:basedOn w:val="Normal"/>
    <w:rsid w:val="005C0DAB"/>
  </w:style>
  <w:style w:customStyle="true" w:styleId="news5" w:type="paragraph">
    <w:name w:val="news5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21" w:type="paragraph">
    <w:name w:val="image2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9" w:type="paragraph">
    <w:name w:val="content9"/>
    <w:basedOn w:val="Normal"/>
    <w:rsid w:val="005C0DAB"/>
    <w:pPr>
      <w:spacing w:after="225" w:beforeAutospacing="true" w:before="100"/>
    </w:pPr>
  </w:style>
  <w:style w:customStyle="true" w:styleId="date9" w:type="paragraph">
    <w:name w:val="date9"/>
    <w:basedOn w:val="Normal"/>
    <w:rsid w:val="005C0DAB"/>
    <w:pPr>
      <w:spacing w:after="300" w:beforeAutospacing="true" w:before="100"/>
    </w:pPr>
  </w:style>
  <w:style w:customStyle="true" w:styleId="date10" w:type="paragraph">
    <w:name w:val="date10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9" w:type="paragraph">
    <w:name w:val="item9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5" w:type="paragraph">
    <w:name w:val="marks5"/>
    <w:basedOn w:val="Normal"/>
    <w:rsid w:val="005C0DAB"/>
    <w:pPr>
      <w:spacing w:after="75"/>
    </w:pPr>
  </w:style>
  <w:style w:customStyle="true" w:styleId="image22" w:type="paragraph">
    <w:name w:val="image22"/>
    <w:basedOn w:val="Normal"/>
    <w:rsid w:val="005C0DAB"/>
    <w:pPr>
      <w:spacing w:after="225" w:beforeAutospacing="true" w:before="100"/>
    </w:pPr>
  </w:style>
  <w:style w:customStyle="true" w:styleId="price9" w:type="paragraph">
    <w:name w:val="price9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5" w:type="paragraph">
    <w:name w:val="more5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0" w:type="paragraph">
    <w:name w:val="item10"/>
    <w:basedOn w:val="Normal"/>
    <w:rsid w:val="005C0DAB"/>
    <w:pPr>
      <w:spacing w:after="150"/>
      <w:ind w:right="45" w:left="45"/>
    </w:pPr>
  </w:style>
  <w:style w:customStyle="true" w:styleId="image23" w:type="paragraph">
    <w:name w:val="image2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24" w:type="paragraph">
    <w:name w:val="image2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5" w:type="paragraph">
    <w:name w:val="pager-prev5"/>
    <w:basedOn w:val="Normal"/>
    <w:rsid w:val="005C0DAB"/>
    <w:pPr>
      <w:spacing w:after="225" w:beforeAutospacing="true" w:before="100"/>
    </w:pPr>
  </w:style>
  <w:style w:customStyle="true" w:styleId="pager-next5" w:type="paragraph">
    <w:name w:val="pager-next5"/>
    <w:basedOn w:val="Normal"/>
    <w:rsid w:val="005C0DAB"/>
    <w:pPr>
      <w:spacing w:after="225" w:beforeAutospacing="true" w:before="100"/>
    </w:pPr>
  </w:style>
  <w:style w:customStyle="true" w:styleId="image25" w:type="paragraph">
    <w:name w:val="image2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5" w:type="paragraph">
    <w:name w:val="summary5"/>
    <w:basedOn w:val="Normal"/>
    <w:rsid w:val="005C0DAB"/>
    <w:pPr>
      <w:spacing w:after="225" w:beforeAutospacing="true" w:before="100"/>
    </w:pPr>
  </w:style>
  <w:style w:customStyle="true" w:styleId="price10" w:type="paragraph">
    <w:name w:val="price10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5" w:type="paragraph">
    <w:name w:val="old-price5"/>
    <w:basedOn w:val="Normal"/>
    <w:rsid w:val="005C0DAB"/>
    <w:pPr>
      <w:spacing w:after="225"/>
    </w:pPr>
  </w:style>
  <w:style w:customStyle="true" w:styleId="value5" w:type="paragraph">
    <w:name w:val="value5"/>
    <w:basedOn w:val="Normal"/>
    <w:rsid w:val="005C0DAB"/>
    <w:pPr>
      <w:spacing w:after="225" w:beforeAutospacing="true" w:before="100"/>
    </w:pPr>
    <w:rPr>
      <w:strike/>
    </w:rPr>
  </w:style>
  <w:style w:customStyle="true" w:styleId="buy5" w:type="paragraph">
    <w:name w:val="buy5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5" w:type="paragraph">
    <w:name w:val="info_content5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5" w:type="paragraph">
    <w:name w:val="has-image5"/>
    <w:basedOn w:val="Normal"/>
    <w:rsid w:val="005C0DAB"/>
    <w:pPr>
      <w:spacing w:after="225" w:beforeAutospacing="true" w:before="100"/>
    </w:pPr>
  </w:style>
  <w:style w:customStyle="true" w:styleId="input-last5" w:type="paragraph">
    <w:name w:val="input-last5"/>
    <w:basedOn w:val="Normal"/>
    <w:rsid w:val="005C0DAB"/>
    <w:pPr>
      <w:spacing w:after="225" w:beforeAutospacing="true" w:before="100"/>
    </w:pPr>
    <w:rPr>
      <w:vanish/>
    </w:rPr>
  </w:style>
  <w:style w:customStyle="true" w:styleId="input-error5" w:type="paragraph">
    <w:name w:val="input-error5"/>
    <w:basedOn w:val="Normal"/>
    <w:rsid w:val="005C0DAB"/>
    <w:pPr>
      <w:spacing w:after="225" w:beforeAutospacing="true" w:before="100"/>
    </w:pPr>
  </w:style>
  <w:style w:customStyle="true" w:styleId="important5" w:type="paragraph">
    <w:name w:val="important5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5" w:type="paragraph">
    <w:name w:val="message-sent5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5" w:type="paragraph">
    <w:name w:val="message-error5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5" w:type="paragraph">
    <w:name w:val="inner5"/>
    <w:basedOn w:val="Normal"/>
    <w:rsid w:val="005C0DAB"/>
    <w:pPr>
      <w:spacing w:after="225" w:beforeAutospacing="true" w:before="100"/>
    </w:pPr>
  </w:style>
  <w:style w:customStyle="true" w:styleId="glagoljica5" w:type="paragraph">
    <w:name w:val="glagoljica5"/>
    <w:basedOn w:val="Normal"/>
    <w:rsid w:val="005C0DAB"/>
    <w:pPr>
      <w:spacing w:after="225" w:beforeAutospacing="true" w:before="100"/>
    </w:pPr>
  </w:style>
  <w:style w:customStyle="true" w:styleId="links5" w:type="paragraph">
    <w:name w:val="links5"/>
    <w:basedOn w:val="Normal"/>
    <w:rsid w:val="005C0DAB"/>
    <w:pPr>
      <w:spacing w:after="225" w:beforeAutospacing="true" w:before="100"/>
      <w:textAlignment w:val="top"/>
    </w:pPr>
  </w:style>
  <w:style w:customStyle="true" w:styleId="right5" w:type="paragraph">
    <w:name w:val="right5"/>
    <w:basedOn w:val="Normal"/>
    <w:rsid w:val="005C0DAB"/>
    <w:pPr>
      <w:spacing w:after="225" w:beforeAutospacing="true" w:before="100"/>
    </w:pPr>
  </w:style>
  <w:style w:customStyle="true" w:styleId="content10" w:type="paragraph">
    <w:name w:val="content10"/>
    <w:basedOn w:val="Normal"/>
    <w:rsid w:val="005C0DAB"/>
  </w:style>
  <w:style w:customStyle="true" w:styleId="article-column4" w:type="paragraph">
    <w:name w:val="article-column4"/>
    <w:basedOn w:val="Normal"/>
    <w:rsid w:val="005C0DAB"/>
    <w:pPr>
      <w:spacing w:lineRule="atLeast" w:line="336" w:after="225" w:beforeAutospacing="true" w:before="100"/>
    </w:pPr>
  </w:style>
  <w:style w:customStyle="true" w:styleId="fullwidth4" w:type="paragraph">
    <w:name w:val="fullwidth4"/>
    <w:basedOn w:val="Normal"/>
    <w:rsid w:val="005C0DAB"/>
    <w:pPr>
      <w:spacing w:lineRule="atLeast" w:line="336" w:after="225" w:beforeAutospacing="true" w:before="100"/>
    </w:pPr>
  </w:style>
  <w:style w:customStyle="true" w:styleId="tb-na184" w:type="paragraph">
    <w:name w:val="tb-na184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kurziv1" w:type="character">
    <w:name w:val="kurziv1"/>
    <w:basedOn w:val="Zadanifontodlomka"/>
    <w:rsid w:val="005C0DAB"/>
    <w:rPr>
      <w:i/>
      <w:iCs/>
    </w:rPr>
  </w:style>
  <w:style w:customStyle="true" w:styleId="bold1" w:type="character">
    <w:name w:val="bold1"/>
    <w:basedOn w:val="Zadanifontodlomka"/>
    <w:rsid w:val="005C0DAB"/>
    <w:rPr>
      <w:b/>
      <w:bCs/>
    </w:rPr>
  </w:style>
  <w:style w:customStyle="true" w:styleId="full-screen-title" w:type="paragraph">
    <w:name w:val="full-screen-title"/>
    <w:basedOn w:val="Normal"/>
    <w:rsid w:val="005C0DAB"/>
    <w:rPr>
      <w:rFonts w:cs="Times" w:hAnsi="Times" w:ascii="Times"/>
      <w:b/>
      <w:bCs/>
      <w:color w:val="000000"/>
      <w:sz w:val="27"/>
      <w:szCs w:val="27"/>
    </w:rPr>
  </w:style>
  <w:style w:customStyle="true" w:styleId="title6" w:type="paragraph">
    <w:name w:val="title6"/>
    <w:basedOn w:val="Normal"/>
    <w:rsid w:val="005C0DAB"/>
    <w:pPr>
      <w:spacing w:lineRule="atLeast" w:line="240" w:after="225" w:before="450"/>
    </w:pPr>
  </w:style>
  <w:style w:customStyle="true" w:styleId="natpis6" w:type="paragraph">
    <w:name w:val="natpis6"/>
    <w:basedOn w:val="Normal"/>
    <w:rsid w:val="005C0DAB"/>
    <w:pPr>
      <w:spacing w:after="225" w:before="240"/>
      <w:ind w:left="330"/>
    </w:pPr>
  </w:style>
  <w:style w:customStyle="true" w:styleId="bx-wrapper6" w:type="paragraph">
    <w:name w:val="bx-wrapper6"/>
    <w:basedOn w:val="Normal"/>
    <w:rsid w:val="005C0DAB"/>
    <w:pPr>
      <w:spacing w:after="225" w:beforeAutospacing="true" w:before="100"/>
    </w:pPr>
  </w:style>
  <w:style w:customStyle="true" w:styleId="bx-viewport6" w:type="paragraph">
    <w:name w:val="bx-viewport6"/>
    <w:basedOn w:val="Normal"/>
    <w:rsid w:val="005C0DAB"/>
    <w:pPr>
      <w:spacing w:after="225" w:beforeAutospacing="true" w:before="100"/>
    </w:pPr>
  </w:style>
  <w:style w:customStyle="true" w:styleId="bx-pager6" w:type="paragraph">
    <w:name w:val="bx-pager6"/>
    <w:basedOn w:val="Normal"/>
    <w:rsid w:val="005C0DAB"/>
    <w:pPr>
      <w:spacing w:after="225" w:beforeAutospacing="true" w:before="100"/>
    </w:pPr>
    <w:rPr>
      <w:vanish/>
    </w:rPr>
  </w:style>
  <w:style w:customStyle="true" w:styleId="bx-prev6" w:type="paragraph">
    <w:name w:val="bx-prev6"/>
    <w:basedOn w:val="Normal"/>
    <w:rsid w:val="005C0DAB"/>
    <w:pPr>
      <w:spacing w:after="225" w:beforeAutospacing="true" w:before="100"/>
    </w:pPr>
  </w:style>
  <w:style w:customStyle="true" w:styleId="bx-next6" w:type="paragraph">
    <w:name w:val="bx-next6"/>
    <w:basedOn w:val="Normal"/>
    <w:rsid w:val="005C0DAB"/>
    <w:pPr>
      <w:spacing w:after="225" w:beforeAutospacing="true" w:before="100"/>
    </w:pPr>
  </w:style>
  <w:style w:customStyle="true" w:styleId="slide6" w:type="paragraph">
    <w:name w:val="slide6"/>
    <w:basedOn w:val="Normal"/>
    <w:rsid w:val="005C0DAB"/>
    <w:pPr>
      <w:spacing w:after="225" w:beforeAutospacing="true" w:before="100"/>
      <w:jc w:val="center"/>
    </w:pPr>
  </w:style>
  <w:style w:customStyle="true" w:styleId="rg-caption6" w:type="paragraph">
    <w:name w:val="rg-caption6"/>
    <w:basedOn w:val="Normal"/>
    <w:rsid w:val="005C0DAB"/>
  </w:style>
  <w:style w:customStyle="true" w:styleId="news6" w:type="paragraph">
    <w:name w:val="news6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26" w:type="paragraph">
    <w:name w:val="image2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1" w:type="paragraph">
    <w:name w:val="content11"/>
    <w:basedOn w:val="Normal"/>
    <w:rsid w:val="005C0DAB"/>
    <w:pPr>
      <w:spacing w:after="225" w:beforeAutospacing="true" w:before="100"/>
    </w:pPr>
  </w:style>
  <w:style w:customStyle="true" w:styleId="date11" w:type="paragraph">
    <w:name w:val="date11"/>
    <w:basedOn w:val="Normal"/>
    <w:rsid w:val="005C0DAB"/>
    <w:pPr>
      <w:spacing w:after="300" w:beforeAutospacing="true" w:before="100"/>
    </w:pPr>
  </w:style>
  <w:style w:customStyle="true" w:styleId="date12" w:type="paragraph">
    <w:name w:val="date12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1" w:type="paragraph">
    <w:name w:val="item11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6" w:type="paragraph">
    <w:name w:val="marks6"/>
    <w:basedOn w:val="Normal"/>
    <w:rsid w:val="005C0DAB"/>
    <w:pPr>
      <w:spacing w:after="75"/>
    </w:pPr>
  </w:style>
  <w:style w:customStyle="true" w:styleId="image27" w:type="paragraph">
    <w:name w:val="image27"/>
    <w:basedOn w:val="Normal"/>
    <w:rsid w:val="005C0DAB"/>
    <w:pPr>
      <w:spacing w:after="225" w:beforeAutospacing="true" w:before="100"/>
    </w:pPr>
  </w:style>
  <w:style w:customStyle="true" w:styleId="price11" w:type="paragraph">
    <w:name w:val="price11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6" w:type="paragraph">
    <w:name w:val="more6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2" w:type="paragraph">
    <w:name w:val="item12"/>
    <w:basedOn w:val="Normal"/>
    <w:rsid w:val="005C0DAB"/>
    <w:pPr>
      <w:spacing w:after="150"/>
      <w:ind w:right="45" w:left="45"/>
    </w:pPr>
  </w:style>
  <w:style w:customStyle="true" w:styleId="image28" w:type="paragraph">
    <w:name w:val="image2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29" w:type="paragraph">
    <w:name w:val="image2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6" w:type="paragraph">
    <w:name w:val="pager-prev6"/>
    <w:basedOn w:val="Normal"/>
    <w:rsid w:val="005C0DAB"/>
    <w:pPr>
      <w:spacing w:after="225" w:beforeAutospacing="true" w:before="100"/>
    </w:pPr>
  </w:style>
  <w:style w:customStyle="true" w:styleId="pager-next6" w:type="paragraph">
    <w:name w:val="pager-next6"/>
    <w:basedOn w:val="Normal"/>
    <w:rsid w:val="005C0DAB"/>
    <w:pPr>
      <w:spacing w:after="225" w:beforeAutospacing="true" w:before="100"/>
    </w:pPr>
  </w:style>
  <w:style w:customStyle="true" w:styleId="image30" w:type="paragraph">
    <w:name w:val="image3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6" w:type="paragraph">
    <w:name w:val="summary6"/>
    <w:basedOn w:val="Normal"/>
    <w:rsid w:val="005C0DAB"/>
    <w:pPr>
      <w:spacing w:after="225" w:beforeAutospacing="true" w:before="100"/>
    </w:pPr>
  </w:style>
  <w:style w:customStyle="true" w:styleId="price12" w:type="paragraph">
    <w:name w:val="price12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6" w:type="paragraph">
    <w:name w:val="old-price6"/>
    <w:basedOn w:val="Normal"/>
    <w:rsid w:val="005C0DAB"/>
    <w:pPr>
      <w:spacing w:after="225"/>
    </w:pPr>
  </w:style>
  <w:style w:customStyle="true" w:styleId="value6" w:type="paragraph">
    <w:name w:val="value6"/>
    <w:basedOn w:val="Normal"/>
    <w:rsid w:val="005C0DAB"/>
    <w:pPr>
      <w:spacing w:after="225" w:beforeAutospacing="true" w:before="100"/>
    </w:pPr>
    <w:rPr>
      <w:strike/>
    </w:rPr>
  </w:style>
  <w:style w:customStyle="true" w:styleId="buy6" w:type="paragraph">
    <w:name w:val="buy6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6" w:type="paragraph">
    <w:name w:val="info_content6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6" w:type="paragraph">
    <w:name w:val="has-image6"/>
    <w:basedOn w:val="Normal"/>
    <w:rsid w:val="005C0DAB"/>
    <w:pPr>
      <w:spacing w:after="225" w:beforeAutospacing="true" w:before="100"/>
    </w:pPr>
  </w:style>
  <w:style w:customStyle="true" w:styleId="input-last6" w:type="paragraph">
    <w:name w:val="input-last6"/>
    <w:basedOn w:val="Normal"/>
    <w:rsid w:val="005C0DAB"/>
    <w:pPr>
      <w:spacing w:after="225" w:beforeAutospacing="true" w:before="100"/>
    </w:pPr>
    <w:rPr>
      <w:vanish/>
    </w:rPr>
  </w:style>
  <w:style w:customStyle="true" w:styleId="input-error6" w:type="paragraph">
    <w:name w:val="input-error6"/>
    <w:basedOn w:val="Normal"/>
    <w:rsid w:val="005C0DAB"/>
    <w:pPr>
      <w:spacing w:after="225" w:beforeAutospacing="true" w:before="100"/>
    </w:pPr>
  </w:style>
  <w:style w:customStyle="true" w:styleId="important6" w:type="paragraph">
    <w:name w:val="important6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6" w:type="paragraph">
    <w:name w:val="message-sent6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6" w:type="paragraph">
    <w:name w:val="message-error6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6" w:type="paragraph">
    <w:name w:val="inner6"/>
    <w:basedOn w:val="Normal"/>
    <w:rsid w:val="005C0DAB"/>
    <w:pPr>
      <w:spacing w:after="225" w:beforeAutospacing="true" w:before="100"/>
    </w:pPr>
  </w:style>
  <w:style w:customStyle="true" w:styleId="glagoljica6" w:type="paragraph">
    <w:name w:val="glagoljica6"/>
    <w:basedOn w:val="Normal"/>
    <w:rsid w:val="005C0DAB"/>
    <w:pPr>
      <w:spacing w:after="225" w:beforeAutospacing="true" w:before="100"/>
    </w:pPr>
  </w:style>
  <w:style w:customStyle="true" w:styleId="links6" w:type="paragraph">
    <w:name w:val="links6"/>
    <w:basedOn w:val="Normal"/>
    <w:rsid w:val="005C0DAB"/>
    <w:pPr>
      <w:spacing w:after="225" w:beforeAutospacing="true" w:before="100"/>
      <w:textAlignment w:val="top"/>
    </w:pPr>
  </w:style>
  <w:style w:customStyle="true" w:styleId="right6" w:type="paragraph">
    <w:name w:val="right6"/>
    <w:basedOn w:val="Normal"/>
    <w:rsid w:val="005C0DAB"/>
    <w:pPr>
      <w:spacing w:after="225" w:beforeAutospacing="true" w:before="100"/>
    </w:pPr>
  </w:style>
  <w:style w:customStyle="true" w:styleId="content12" w:type="paragraph">
    <w:name w:val="content12"/>
    <w:basedOn w:val="Normal"/>
    <w:rsid w:val="005C0DAB"/>
  </w:style>
  <w:style w:customStyle="true" w:styleId="article-column5" w:type="paragraph">
    <w:name w:val="article-column5"/>
    <w:basedOn w:val="Normal"/>
    <w:rsid w:val="005C0DAB"/>
    <w:pPr>
      <w:spacing w:lineRule="atLeast" w:line="336" w:after="225" w:beforeAutospacing="true" w:before="100"/>
    </w:pPr>
  </w:style>
  <w:style w:customStyle="true" w:styleId="fullwidth5" w:type="paragraph">
    <w:name w:val="fullwidth5"/>
    <w:basedOn w:val="Normal"/>
    <w:rsid w:val="005C0DAB"/>
    <w:pPr>
      <w:spacing w:lineRule="atLeast" w:line="336" w:after="225" w:beforeAutospacing="true" w:before="100"/>
    </w:pPr>
  </w:style>
  <w:style w:customStyle="true" w:styleId="tb-na185" w:type="paragraph">
    <w:name w:val="tb-na185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doc" w:type="paragraph">
    <w:name w:val="doc"/>
    <w:basedOn w:val="Normal"/>
    <w:rsid w:val="005C0DAB"/>
    <w:pPr>
      <w:spacing w:after="225" w:beforeAutospacing="true" w:before="100"/>
    </w:pPr>
  </w:style>
  <w:style w:customStyle="true" w:styleId="title7" w:type="paragraph">
    <w:name w:val="title7"/>
    <w:basedOn w:val="Normal"/>
    <w:rsid w:val="005C0DAB"/>
    <w:pPr>
      <w:spacing w:lineRule="atLeast" w:line="240" w:after="225" w:before="450"/>
    </w:pPr>
  </w:style>
  <w:style w:customStyle="true" w:styleId="natpis7" w:type="paragraph">
    <w:name w:val="natpis7"/>
    <w:basedOn w:val="Normal"/>
    <w:rsid w:val="005C0DAB"/>
    <w:pPr>
      <w:spacing w:after="225" w:before="240"/>
      <w:ind w:left="330"/>
    </w:pPr>
  </w:style>
  <w:style w:customStyle="true" w:styleId="bx-wrapper7" w:type="paragraph">
    <w:name w:val="bx-wrapper7"/>
    <w:basedOn w:val="Normal"/>
    <w:rsid w:val="005C0DAB"/>
    <w:pPr>
      <w:spacing w:after="225" w:beforeAutospacing="true" w:before="100"/>
    </w:pPr>
  </w:style>
  <w:style w:customStyle="true" w:styleId="bx-viewport7" w:type="paragraph">
    <w:name w:val="bx-viewport7"/>
    <w:basedOn w:val="Normal"/>
    <w:rsid w:val="005C0DAB"/>
    <w:pPr>
      <w:spacing w:after="225" w:beforeAutospacing="true" w:before="100"/>
    </w:pPr>
  </w:style>
  <w:style w:customStyle="true" w:styleId="bx-pager7" w:type="paragraph">
    <w:name w:val="bx-pager7"/>
    <w:basedOn w:val="Normal"/>
    <w:rsid w:val="005C0DAB"/>
    <w:pPr>
      <w:spacing w:after="225" w:beforeAutospacing="true" w:before="100"/>
    </w:pPr>
    <w:rPr>
      <w:vanish/>
    </w:rPr>
  </w:style>
  <w:style w:customStyle="true" w:styleId="bx-prev7" w:type="paragraph">
    <w:name w:val="bx-prev7"/>
    <w:basedOn w:val="Normal"/>
    <w:rsid w:val="005C0DAB"/>
    <w:pPr>
      <w:spacing w:after="225" w:beforeAutospacing="true" w:before="100"/>
    </w:pPr>
  </w:style>
  <w:style w:customStyle="true" w:styleId="bx-next7" w:type="paragraph">
    <w:name w:val="bx-next7"/>
    <w:basedOn w:val="Normal"/>
    <w:rsid w:val="005C0DAB"/>
    <w:pPr>
      <w:spacing w:after="225" w:beforeAutospacing="true" w:before="100"/>
    </w:pPr>
  </w:style>
  <w:style w:customStyle="true" w:styleId="slide7" w:type="paragraph">
    <w:name w:val="slide7"/>
    <w:basedOn w:val="Normal"/>
    <w:rsid w:val="005C0DAB"/>
    <w:pPr>
      <w:spacing w:after="225" w:beforeAutospacing="true" w:before="100"/>
      <w:jc w:val="center"/>
    </w:pPr>
  </w:style>
  <w:style w:customStyle="true" w:styleId="rg-caption7" w:type="paragraph">
    <w:name w:val="rg-caption7"/>
    <w:basedOn w:val="Normal"/>
    <w:rsid w:val="005C0DAB"/>
  </w:style>
  <w:style w:customStyle="true" w:styleId="news7" w:type="paragraph">
    <w:name w:val="news7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31" w:type="paragraph">
    <w:name w:val="image3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3" w:type="paragraph">
    <w:name w:val="content13"/>
    <w:basedOn w:val="Normal"/>
    <w:rsid w:val="005C0DAB"/>
    <w:pPr>
      <w:spacing w:after="225" w:beforeAutospacing="true" w:before="100"/>
    </w:pPr>
  </w:style>
  <w:style w:customStyle="true" w:styleId="date13" w:type="paragraph">
    <w:name w:val="date13"/>
    <w:basedOn w:val="Normal"/>
    <w:rsid w:val="005C0DAB"/>
    <w:pPr>
      <w:spacing w:after="300" w:beforeAutospacing="true" w:before="100"/>
    </w:pPr>
  </w:style>
  <w:style w:customStyle="true" w:styleId="date14" w:type="paragraph">
    <w:name w:val="date14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3" w:type="paragraph">
    <w:name w:val="item13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7" w:type="paragraph">
    <w:name w:val="marks7"/>
    <w:basedOn w:val="Normal"/>
    <w:rsid w:val="005C0DAB"/>
    <w:pPr>
      <w:spacing w:after="75"/>
    </w:pPr>
  </w:style>
  <w:style w:customStyle="true" w:styleId="image32" w:type="paragraph">
    <w:name w:val="image32"/>
    <w:basedOn w:val="Normal"/>
    <w:rsid w:val="005C0DAB"/>
    <w:pPr>
      <w:spacing w:after="225" w:beforeAutospacing="true" w:before="100"/>
    </w:pPr>
  </w:style>
  <w:style w:customStyle="true" w:styleId="price13" w:type="paragraph">
    <w:name w:val="price13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7" w:type="paragraph">
    <w:name w:val="more7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4" w:type="paragraph">
    <w:name w:val="item14"/>
    <w:basedOn w:val="Normal"/>
    <w:rsid w:val="005C0DAB"/>
    <w:pPr>
      <w:spacing w:after="150"/>
      <w:ind w:right="45" w:left="45"/>
    </w:pPr>
  </w:style>
  <w:style w:customStyle="true" w:styleId="image33" w:type="paragraph">
    <w:name w:val="image3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34" w:type="paragraph">
    <w:name w:val="image3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7" w:type="paragraph">
    <w:name w:val="pager-prev7"/>
    <w:basedOn w:val="Normal"/>
    <w:rsid w:val="005C0DAB"/>
    <w:pPr>
      <w:spacing w:after="225" w:beforeAutospacing="true" w:before="100"/>
    </w:pPr>
  </w:style>
  <w:style w:customStyle="true" w:styleId="pager-next7" w:type="paragraph">
    <w:name w:val="pager-next7"/>
    <w:basedOn w:val="Normal"/>
    <w:rsid w:val="005C0DAB"/>
    <w:pPr>
      <w:spacing w:after="225" w:beforeAutospacing="true" w:before="100"/>
    </w:pPr>
  </w:style>
  <w:style w:customStyle="true" w:styleId="image35" w:type="paragraph">
    <w:name w:val="image3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7" w:type="paragraph">
    <w:name w:val="summary7"/>
    <w:basedOn w:val="Normal"/>
    <w:rsid w:val="005C0DAB"/>
    <w:pPr>
      <w:spacing w:after="225" w:beforeAutospacing="true" w:before="100"/>
    </w:pPr>
  </w:style>
  <w:style w:customStyle="true" w:styleId="price14" w:type="paragraph">
    <w:name w:val="price14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7" w:type="paragraph">
    <w:name w:val="old-price7"/>
    <w:basedOn w:val="Normal"/>
    <w:rsid w:val="005C0DAB"/>
    <w:pPr>
      <w:spacing w:after="225"/>
    </w:pPr>
  </w:style>
  <w:style w:customStyle="true" w:styleId="value7" w:type="paragraph">
    <w:name w:val="value7"/>
    <w:basedOn w:val="Normal"/>
    <w:rsid w:val="005C0DAB"/>
    <w:pPr>
      <w:spacing w:after="225" w:beforeAutospacing="true" w:before="100"/>
    </w:pPr>
    <w:rPr>
      <w:strike/>
    </w:rPr>
  </w:style>
  <w:style w:customStyle="true" w:styleId="buy7" w:type="paragraph">
    <w:name w:val="buy7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7" w:type="paragraph">
    <w:name w:val="info_content7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7" w:type="paragraph">
    <w:name w:val="has-image7"/>
    <w:basedOn w:val="Normal"/>
    <w:rsid w:val="005C0DAB"/>
    <w:pPr>
      <w:spacing w:after="225" w:beforeAutospacing="true" w:before="100"/>
    </w:pPr>
  </w:style>
  <w:style w:customStyle="true" w:styleId="input-last7" w:type="paragraph">
    <w:name w:val="input-last7"/>
    <w:basedOn w:val="Normal"/>
    <w:rsid w:val="005C0DAB"/>
    <w:pPr>
      <w:spacing w:after="225" w:beforeAutospacing="true" w:before="100"/>
    </w:pPr>
    <w:rPr>
      <w:vanish/>
    </w:rPr>
  </w:style>
  <w:style w:customStyle="true" w:styleId="input-error7" w:type="paragraph">
    <w:name w:val="input-error7"/>
    <w:basedOn w:val="Normal"/>
    <w:rsid w:val="005C0DAB"/>
    <w:pPr>
      <w:spacing w:after="225" w:beforeAutospacing="true" w:before="100"/>
    </w:pPr>
  </w:style>
  <w:style w:customStyle="true" w:styleId="important7" w:type="paragraph">
    <w:name w:val="important7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7" w:type="paragraph">
    <w:name w:val="message-sent7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7" w:type="paragraph">
    <w:name w:val="message-error7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7" w:type="paragraph">
    <w:name w:val="inner7"/>
    <w:basedOn w:val="Normal"/>
    <w:rsid w:val="005C0DAB"/>
    <w:pPr>
      <w:spacing w:after="225" w:beforeAutospacing="true" w:before="100"/>
    </w:pPr>
  </w:style>
  <w:style w:customStyle="true" w:styleId="glagoljica7" w:type="paragraph">
    <w:name w:val="glagoljica7"/>
    <w:basedOn w:val="Normal"/>
    <w:rsid w:val="005C0DAB"/>
    <w:pPr>
      <w:spacing w:after="225" w:beforeAutospacing="true" w:before="100"/>
    </w:pPr>
  </w:style>
  <w:style w:customStyle="true" w:styleId="links7" w:type="paragraph">
    <w:name w:val="links7"/>
    <w:basedOn w:val="Normal"/>
    <w:rsid w:val="005C0DAB"/>
    <w:pPr>
      <w:spacing w:after="225" w:beforeAutospacing="true" w:before="100"/>
      <w:textAlignment w:val="top"/>
    </w:pPr>
  </w:style>
  <w:style w:customStyle="true" w:styleId="right7" w:type="paragraph">
    <w:name w:val="right7"/>
    <w:basedOn w:val="Normal"/>
    <w:rsid w:val="005C0DAB"/>
    <w:pPr>
      <w:spacing w:after="225" w:beforeAutospacing="true" w:before="100"/>
    </w:pPr>
  </w:style>
  <w:style w:customStyle="true" w:styleId="content14" w:type="paragraph">
    <w:name w:val="content14"/>
    <w:basedOn w:val="Normal"/>
    <w:rsid w:val="005C0DAB"/>
  </w:style>
  <w:style w:customStyle="true" w:styleId="article-column6" w:type="paragraph">
    <w:name w:val="article-column6"/>
    <w:basedOn w:val="Normal"/>
    <w:rsid w:val="005C0DAB"/>
    <w:pPr>
      <w:spacing w:lineRule="atLeast" w:line="336" w:after="225" w:beforeAutospacing="true" w:before="100"/>
    </w:pPr>
    <w:rPr>
      <w:color w:val="231F20"/>
    </w:rPr>
  </w:style>
  <w:style w:customStyle="true" w:styleId="fullwidth6" w:type="paragraph">
    <w:name w:val="fullwidth6"/>
    <w:basedOn w:val="Normal"/>
    <w:rsid w:val="005C0DAB"/>
    <w:pPr>
      <w:spacing w:lineRule="atLeast" w:line="336" w:after="225" w:beforeAutospacing="true" w:before="100"/>
    </w:pPr>
  </w:style>
  <w:style w:customStyle="true" w:styleId="tb-na186" w:type="paragraph">
    <w:name w:val="tb-na186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doc1" w:type="paragraph">
    <w:name w:val="doc1"/>
    <w:basedOn w:val="Normal"/>
    <w:rsid w:val="005C0DAB"/>
    <w:pPr>
      <w:spacing w:lineRule="atLeast" w:line="336"/>
    </w:pPr>
  </w:style>
  <w:style w:customStyle="true" w:styleId="doc2" w:type="paragraph">
    <w:name w:val="doc2"/>
    <w:basedOn w:val="Normal"/>
    <w:rsid w:val="005C0DAB"/>
  </w:style>
  <w:style w:customStyle="true" w:styleId="doc3" w:type="paragraph">
    <w:name w:val="doc3"/>
    <w:basedOn w:val="Normal"/>
    <w:rsid w:val="005C0DAB"/>
  </w:style>
  <w:style w:styleId="Tekstbalonia" w:type="paragraph">
    <w:name w:val="Balloon Text"/>
    <w:basedOn w:val="Normal"/>
    <w:link w:val="TekstbaloniaChar"/>
    <w:uiPriority w:val="99"/>
    <w:semiHidden/>
    <w:unhideWhenUsed/>
    <w:rsid w:val="005C0D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0DAB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61F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1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1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1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1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265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C0DAB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5C0DAB"/>
    <w:pPr>
      <w:spacing w:after="100" w:afterAutospacing="1" w:before="100" w:beforeAutospacing="1" w:line="288" w:lineRule="atLeast"/>
      <w:outlineLvl w:val="1"/>
    </w:pPr>
    <w:rPr>
      <w:rFonts w:ascii="Minion Pro" w:hAnsi="Minion Pro"/>
      <w:b/>
      <w:bCs/>
      <w:color w:val="3F7FC3"/>
      <w:sz w:val="33"/>
      <w:szCs w:val="33"/>
    </w:rPr>
  </w:style>
  <w:style w:styleId="Naslov3" w:type="paragraph">
    <w:name w:val="heading 3"/>
    <w:basedOn w:val="Normal"/>
    <w:link w:val="Naslov3Char"/>
    <w:uiPriority w:val="9"/>
    <w:qFormat/>
    <w:rsid w:val="005C0DAB"/>
    <w:pPr>
      <w:spacing w:after="100" w:afterAutospacing="1" w:before="100" w:beforeAutospacing="1"/>
      <w:outlineLvl w:val="2"/>
    </w:pPr>
    <w:rPr>
      <w:b/>
      <w:bCs/>
      <w:sz w:val="27"/>
      <w:szCs w:val="27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DD340B"/>
    <w:pPr>
      <w:spacing w:after="225" w:before="100" w:beforeAutospacing="1"/>
    </w:pPr>
  </w:style>
  <w:style w:customStyle="1" w:styleId="t-9-8" w:type="paragraph">
    <w:name w:val="t-9-8"/>
    <w:basedOn w:val="Normal"/>
    <w:rsid w:val="00DD340B"/>
    <w:pPr>
      <w:spacing w:after="225" w:before="100" w:beforeAutospacing="1"/>
    </w:pPr>
  </w:style>
  <w:style w:styleId="Naglaeno" w:type="character">
    <w:name w:val="Strong"/>
    <w:basedOn w:val="Zadanifontodlomka"/>
    <w:uiPriority w:val="22"/>
    <w:qFormat/>
    <w:rsid w:val="00414DC3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062E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5C0DAB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5C0DAB"/>
    <w:rPr>
      <w:rFonts w:ascii="Minion Pro" w:cs="Times New Roman" w:eastAsia="Times New Roman" w:hAnsi="Minion Pro"/>
      <w:b/>
      <w:bCs/>
      <w:color w:val="3F7FC3"/>
      <w:sz w:val="33"/>
      <w:szCs w:val="33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5C0DAB"/>
    <w:rPr>
      <w:rFonts w:ascii="Times New Roman" w:cs="Times New Roman" w:eastAsia="Times New Roman" w:hAnsi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C0DAB"/>
    <w:rPr>
      <w:strike w:val="0"/>
      <w:dstrike w:val="0"/>
      <w:color w:val="666666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5C0DAB"/>
    <w:rPr>
      <w:strike w:val="0"/>
      <w:dstrike w:val="0"/>
      <w:color w:val="6EA1D5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5C0DAB"/>
    <w:rPr>
      <w:i/>
      <w:iCs/>
    </w:rPr>
  </w:style>
  <w:style w:styleId="StandardWeb" w:type="paragraph">
    <w:name w:val="Normal (Web)"/>
    <w:basedOn w:val="Normal"/>
    <w:uiPriority w:val="99"/>
    <w:semiHidden/>
    <w:unhideWhenUsed/>
    <w:rsid w:val="005C0DAB"/>
    <w:pPr>
      <w:spacing w:after="225" w:before="100" w:beforeAutospacing="1"/>
    </w:pPr>
  </w:style>
  <w:style w:customStyle="1" w:styleId="contentleft" w:type="paragraph">
    <w:name w:val="contentleft"/>
    <w:basedOn w:val="Normal"/>
    <w:rsid w:val="005C0DAB"/>
    <w:pPr>
      <w:pBdr>
        <w:top w:color="E4E4E6" w:space="0" w:sz="6" w:val="single"/>
      </w:pBdr>
      <w:spacing w:after="225" w:before="100" w:beforeAutospacing="1"/>
    </w:pPr>
  </w:style>
  <w:style w:customStyle="1" w:styleId="contentrightouter" w:type="paragraph">
    <w:name w:val="contentrightouter"/>
    <w:basedOn w:val="Normal"/>
    <w:rsid w:val="005C0DAB"/>
    <w:pPr>
      <w:spacing w:after="225" w:before="100" w:beforeAutospacing="1"/>
    </w:pPr>
  </w:style>
  <w:style w:customStyle="1" w:styleId="contentright" w:type="paragraph">
    <w:name w:val="contentright"/>
    <w:basedOn w:val="Normal"/>
    <w:rsid w:val="005C0DAB"/>
    <w:pPr>
      <w:pBdr>
        <w:top w:color="E4E4E6" w:space="0" w:sz="6" w:val="single"/>
        <w:left w:color="E4E4E6" w:space="0" w:sz="6" w:val="single"/>
        <w:bottom w:color="E4E4E6" w:space="18" w:sz="6" w:val="single"/>
        <w:right w:color="E4E4E6" w:space="0" w:sz="6" w:val="single"/>
      </w:pBdr>
      <w:shd w:color="auto" w:fill="F4F4F6" w:val="clear"/>
      <w:spacing w:after="240" w:before="100" w:beforeAutospacing="1"/>
      <w:ind w:left="675"/>
    </w:pPr>
  </w:style>
  <w:style w:customStyle="1" w:styleId="detailstable" w:type="paragraph">
    <w:name w:val="detailstable"/>
    <w:basedOn w:val="Normal"/>
    <w:rsid w:val="005C0DAB"/>
    <w:pPr>
      <w:spacing w:after="225" w:before="100" w:beforeAutospacing="1" w:line="384" w:lineRule="auto"/>
    </w:pPr>
    <w:rPr>
      <w:color w:val="000000"/>
      <w:sz w:val="23"/>
      <w:szCs w:val="23"/>
    </w:rPr>
  </w:style>
  <w:style w:customStyle="1" w:styleId="metatable" w:type="paragraph">
    <w:name w:val="metatable"/>
    <w:basedOn w:val="Normal"/>
    <w:rsid w:val="005C0DAB"/>
    <w:pPr>
      <w:spacing w:after="225" w:before="100" w:beforeAutospacing="1" w:line="384" w:lineRule="auto"/>
    </w:pPr>
    <w:rPr>
      <w:color w:val="000000"/>
      <w:sz w:val="23"/>
      <w:szCs w:val="23"/>
    </w:rPr>
  </w:style>
  <w:style w:customStyle="1" w:styleId="celltitle" w:type="paragraph">
    <w:name w:val="celltitle"/>
    <w:basedOn w:val="Normal"/>
    <w:rsid w:val="005C0DAB"/>
    <w:pPr>
      <w:spacing w:after="225" w:before="100" w:beforeAutospacing="1"/>
    </w:pPr>
    <w:rPr>
      <w:b/>
      <w:bCs/>
    </w:rPr>
  </w:style>
  <w:style w:customStyle="1" w:styleId="Naslov10" w:type="paragraph">
    <w:name w:val="Naslov1"/>
    <w:basedOn w:val="Normal"/>
    <w:rsid w:val="005C0DAB"/>
    <w:pPr>
      <w:spacing w:after="225" w:before="450" w:line="240" w:lineRule="atLeast"/>
    </w:pPr>
  </w:style>
  <w:style w:customStyle="1" w:styleId="articlecontent" w:type="paragraph">
    <w:name w:val="articlecontent"/>
    <w:basedOn w:val="Normal"/>
    <w:rsid w:val="005C0DAB"/>
    <w:pPr>
      <w:spacing w:after="225" w:before="100" w:beforeAutospacing="1"/>
    </w:pPr>
  </w:style>
  <w:style w:customStyle="1" w:styleId="associatedarticles" w:type="paragraph">
    <w:name w:val="associatedarticles"/>
    <w:basedOn w:val="Normal"/>
    <w:rsid w:val="005C0DAB"/>
    <w:pPr>
      <w:spacing w:after="225" w:before="100" w:beforeAutospacing="1"/>
    </w:pPr>
  </w:style>
  <w:style w:customStyle="1" w:styleId="associatedarticlestitle" w:type="paragraph">
    <w:name w:val="associatedarticlestitle"/>
    <w:basedOn w:val="Normal"/>
    <w:rsid w:val="005C0DAB"/>
    <w:pPr>
      <w:pBdr>
        <w:bottom w:color="E4E4E6" w:space="0" w:sz="6" w:val="single"/>
      </w:pBdr>
      <w:spacing w:after="225" w:before="100" w:beforeAutospacing="1"/>
    </w:pPr>
    <w:rPr>
      <w:rFonts w:ascii="Minion Pro" w:hAnsi="Minion Pro"/>
      <w:sz w:val="30"/>
      <w:szCs w:val="30"/>
    </w:rPr>
  </w:style>
  <w:style w:customStyle="1" w:styleId="iconlink" w:type="paragraph">
    <w:name w:val="iconlink"/>
    <w:basedOn w:val="Normal"/>
    <w:rsid w:val="005C0DAB"/>
    <w:pPr>
      <w:spacing w:after="225" w:before="100" w:beforeAutospacing="1"/>
      <w:ind w:left="765"/>
    </w:pPr>
    <w:rPr>
      <w:color w:val="000000"/>
    </w:rPr>
  </w:style>
  <w:style w:customStyle="1" w:styleId="associatedarticleslink" w:type="paragraph">
    <w:name w:val="associatedarticleslink"/>
    <w:basedOn w:val="Normal"/>
    <w:rsid w:val="005C0DAB"/>
    <w:pPr>
      <w:spacing w:after="225" w:before="100" w:beforeAutospacing="1"/>
    </w:pPr>
  </w:style>
  <w:style w:customStyle="1" w:styleId="metadatalink" w:type="paragraph">
    <w:name w:val="metadatalink"/>
    <w:basedOn w:val="Normal"/>
    <w:rsid w:val="005C0DAB"/>
    <w:pPr>
      <w:spacing w:after="225" w:before="100" w:beforeAutospacing="1"/>
    </w:pPr>
  </w:style>
  <w:style w:customStyle="1" w:styleId="hierarchylink" w:type="paragraph">
    <w:name w:val="hierarchylink"/>
    <w:basedOn w:val="Normal"/>
    <w:rsid w:val="005C0DAB"/>
    <w:pPr>
      <w:spacing w:after="225" w:before="100" w:beforeAutospacing="1"/>
    </w:pPr>
  </w:style>
  <w:style w:customStyle="1" w:styleId="bookmarklink" w:type="paragraph">
    <w:name w:val="bookmarklink"/>
    <w:basedOn w:val="Normal"/>
    <w:rsid w:val="005C0DAB"/>
    <w:pPr>
      <w:spacing w:after="225" w:before="100" w:beforeAutospacing="1"/>
    </w:pPr>
  </w:style>
  <w:style w:customStyle="1" w:styleId="addbookmarklink" w:type="paragraph">
    <w:name w:val="addbookmarklink"/>
    <w:basedOn w:val="Normal"/>
    <w:rsid w:val="005C0DAB"/>
    <w:pPr>
      <w:spacing w:after="225" w:before="100" w:beforeAutospacing="1"/>
    </w:pPr>
  </w:style>
  <w:style w:customStyle="1" w:styleId="bookmarkcontent" w:type="paragraph">
    <w:name w:val="bookmarkcontent"/>
    <w:basedOn w:val="Normal"/>
    <w:rsid w:val="005C0DAB"/>
    <w:pPr>
      <w:spacing w:after="225" w:before="100" w:beforeAutospacing="1"/>
      <w:ind w:left="765"/>
    </w:pPr>
    <w:rPr>
      <w:color w:val="000000"/>
    </w:rPr>
  </w:style>
  <w:style w:customStyle="1" w:styleId="fix-footer" w:type="paragraph">
    <w:name w:val="fix-footer"/>
    <w:basedOn w:val="Normal"/>
    <w:rsid w:val="005C0DAB"/>
    <w:pPr>
      <w:spacing w:after="225" w:before="100" w:beforeAutospacing="1"/>
    </w:pPr>
  </w:style>
  <w:style w:customStyle="1" w:styleId="print" w:type="paragraph">
    <w:name w:val="print"/>
    <w:basedOn w:val="Normal"/>
    <w:rsid w:val="005C0DAB"/>
    <w:pPr>
      <w:spacing w:after="225" w:before="100" w:beforeAutospacing="1"/>
    </w:pPr>
  </w:style>
  <w:style w:customStyle="1" w:styleId="tree-view-pojedinacni" w:type="paragraph">
    <w:name w:val="tree-view-pojedinacni"/>
    <w:basedOn w:val="Normal"/>
    <w:rsid w:val="005C0DAB"/>
    <w:pPr>
      <w:spacing w:after="225" w:before="100" w:beforeAutospacing="1"/>
      <w:ind w:left="390"/>
    </w:pPr>
  </w:style>
  <w:style w:customStyle="1" w:styleId="title-for-print" w:type="paragraph">
    <w:name w:val="title-for-print"/>
    <w:basedOn w:val="Normal"/>
    <w:rsid w:val="005C0DAB"/>
    <w:pPr>
      <w:spacing w:after="225" w:before="100" w:beforeAutospacing="1"/>
    </w:pPr>
    <w:rPr>
      <w:vanish/>
    </w:rPr>
  </w:style>
  <w:style w:customStyle="1" w:styleId="editor-note" w:type="paragraph">
    <w:name w:val="editor-note"/>
    <w:basedOn w:val="Normal"/>
    <w:rsid w:val="005C0DAB"/>
    <w:pPr>
      <w:spacing w:after="225" w:before="100" w:beforeAutospacing="1"/>
    </w:pPr>
  </w:style>
  <w:style w:customStyle="1" w:styleId="upper-right-buttons" w:type="paragraph">
    <w:name w:val="upper-right-buttons"/>
    <w:basedOn w:val="Normal"/>
    <w:rsid w:val="005C0DAB"/>
    <w:pPr>
      <w:spacing w:after="225" w:before="100" w:beforeAutospacing="1"/>
      <w:ind w:left="675"/>
    </w:pPr>
  </w:style>
  <w:style w:customStyle="1" w:styleId="center" w:type="paragraph">
    <w:name w:val="center"/>
    <w:basedOn w:val="Normal"/>
    <w:rsid w:val="005C0DAB"/>
    <w:pPr>
      <w:jc w:val="center"/>
    </w:pPr>
  </w:style>
  <w:style w:customStyle="1" w:styleId="red" w:type="paragraph">
    <w:name w:val="red"/>
    <w:basedOn w:val="Normal"/>
    <w:rsid w:val="005C0DAB"/>
    <w:pPr>
      <w:spacing w:after="225" w:before="100" w:beforeAutospacing="1"/>
    </w:pPr>
    <w:rPr>
      <w:color w:val="FF2600"/>
    </w:rPr>
  </w:style>
  <w:style w:customStyle="1" w:styleId="dark" w:type="paragraph">
    <w:name w:val="dark"/>
    <w:basedOn w:val="Normal"/>
    <w:rsid w:val="005C0DAB"/>
    <w:pPr>
      <w:spacing w:after="225" w:before="100" w:beforeAutospacing="1"/>
    </w:pPr>
    <w:rPr>
      <w:color w:val="121212"/>
    </w:rPr>
  </w:style>
  <w:style w:customStyle="1" w:styleId="blue-mark" w:type="paragraph">
    <w:name w:val="blue-mark"/>
    <w:basedOn w:val="Normal"/>
    <w:rsid w:val="005C0DAB"/>
    <w:pPr>
      <w:pBdr>
        <w:top w:color="4180BE" w:space="0" w:sz="6" w:val="single"/>
        <w:left w:color="4180BE" w:space="2" w:sz="6" w:val="single"/>
        <w:bottom w:color="4180BE" w:space="0" w:sz="6" w:val="single"/>
        <w:right w:color="4180BE" w:space="2" w:sz="6" w:val="single"/>
      </w:pBdr>
      <w:shd w:color="auto" w:fill="70A0CE" w:val="clear"/>
      <w:spacing w:after="45" w:before="45"/>
    </w:pPr>
    <w:rPr>
      <w:color w:val="FFFFFF"/>
    </w:rPr>
  </w:style>
  <w:style w:customStyle="1" w:styleId="red-mark" w:type="paragraph">
    <w:name w:val="red-mark"/>
    <w:basedOn w:val="Normal"/>
    <w:rsid w:val="005C0DAB"/>
    <w:pPr>
      <w:pBdr>
        <w:top w:color="FF3333" w:space="0" w:sz="6" w:val="single"/>
        <w:left w:color="FF3333" w:space="2" w:sz="6" w:val="single"/>
        <w:bottom w:color="FF3333" w:space="0" w:sz="6" w:val="single"/>
        <w:right w:color="FF3333" w:space="2" w:sz="6" w:val="single"/>
      </w:pBdr>
      <w:shd w:color="auto" w:fill="FF6666" w:val="clear"/>
      <w:spacing w:after="45" w:before="45"/>
    </w:pPr>
    <w:rPr>
      <w:color w:val="FFFFFF"/>
    </w:rPr>
  </w:style>
  <w:style w:customStyle="1" w:styleId="mainmenu" w:type="paragraph">
    <w:name w:val="mainmenu"/>
    <w:basedOn w:val="Normal"/>
    <w:rsid w:val="005C0DAB"/>
    <w:pPr>
      <w:pBdr>
        <w:bottom w:color="C6C6C6" w:space="0" w:sz="6" w:val="single"/>
      </w:pBdr>
      <w:spacing w:after="225" w:before="100" w:beforeAutospacing="1"/>
    </w:pPr>
  </w:style>
  <w:style w:customStyle="1" w:styleId="pager" w:type="paragraph">
    <w:name w:val="pager"/>
    <w:basedOn w:val="Normal"/>
    <w:rsid w:val="005C0DAB"/>
    <w:pPr>
      <w:spacing w:after="225" w:before="375"/>
    </w:pPr>
  </w:style>
  <w:style w:customStyle="1" w:styleId="select" w:type="paragraph">
    <w:name w:val="select"/>
    <w:basedOn w:val="Normal"/>
    <w:rsid w:val="005C0DAB"/>
    <w:pPr>
      <w:pBdr>
        <w:top w:color="DDDDDD" w:space="0" w:sz="6" w:val="single"/>
        <w:left w:color="DDDDDD" w:space="9" w:sz="6" w:val="single"/>
        <w:bottom w:color="DDDDDD" w:space="0" w:sz="6" w:val="single"/>
        <w:right w:color="DDDDDD" w:space="9" w:sz="6" w:val="single"/>
      </w:pBdr>
      <w:spacing w:after="225" w:before="100" w:beforeAutospacing="1"/>
    </w:pPr>
  </w:style>
  <w:style w:customStyle="1" w:styleId="google-maps-link" w:type="paragraph">
    <w:name w:val="google-maps-link"/>
    <w:basedOn w:val="Normal"/>
    <w:rsid w:val="005C0DAB"/>
    <w:pPr>
      <w:spacing w:after="300" w:before="100" w:beforeAutospacing="1"/>
    </w:pPr>
  </w:style>
  <w:style w:customStyle="1" w:styleId="toggle" w:type="paragraph">
    <w:name w:val="toggle"/>
    <w:basedOn w:val="Normal"/>
    <w:rsid w:val="005C0DAB"/>
    <w:pPr>
      <w:pBdr>
        <w:bottom w:color="E1E1E1" w:space="0" w:sz="6" w:val="single"/>
      </w:pBdr>
      <w:shd w:color="auto" w:fill="FFFFFF" w:val="clear"/>
      <w:spacing w:after="225" w:before="100" w:beforeAutospacing="1"/>
    </w:pPr>
  </w:style>
  <w:style w:customStyle="1" w:styleId="toggle-close" w:type="paragraph">
    <w:name w:val="toggle-close"/>
    <w:basedOn w:val="Normal"/>
    <w:rsid w:val="005C0DAB"/>
    <w:pPr>
      <w:pBdr>
        <w:bottom w:color="E1E1E1" w:space="0" w:sz="6" w:val="single"/>
      </w:pBdr>
      <w:shd w:color="auto" w:fill="FFFFFF" w:val="clear"/>
      <w:spacing w:after="225" w:before="100" w:beforeAutospacing="1"/>
    </w:pPr>
  </w:style>
  <w:style w:customStyle="1" w:styleId="rg-caption-wrapper" w:type="paragraph">
    <w:name w:val="rg-caption-wrapper"/>
    <w:basedOn w:val="Normal"/>
    <w:rsid w:val="005C0DAB"/>
    <w:pPr>
      <w:shd w:color="auto" w:fill="FFFFFF" w:val="clear"/>
      <w:spacing w:after="225" w:before="100" w:beforeAutospacing="1"/>
    </w:pPr>
  </w:style>
  <w:style w:customStyle="1" w:styleId="news-list" w:type="paragraph">
    <w:name w:val="news-list"/>
    <w:basedOn w:val="Normal"/>
    <w:rsid w:val="005C0DAB"/>
    <w:pPr>
      <w:spacing w:after="225" w:before="100" w:beforeAutospacing="1"/>
    </w:pPr>
  </w:style>
  <w:style w:customStyle="1" w:styleId="book-list" w:type="paragraph">
    <w:name w:val="book-list"/>
    <w:basedOn w:val="Normal"/>
    <w:rsid w:val="005C0DAB"/>
    <w:pPr>
      <w:spacing w:after="225" w:before="300"/>
    </w:pPr>
  </w:style>
  <w:style w:customStyle="1" w:styleId="books-pager" w:type="paragraph">
    <w:name w:val="books-pager"/>
    <w:basedOn w:val="Normal"/>
    <w:rsid w:val="005C0DAB"/>
    <w:pPr>
      <w:spacing w:after="225" w:before="100" w:beforeAutospacing="1"/>
    </w:pPr>
  </w:style>
  <w:style w:customStyle="1" w:styleId="book" w:type="paragraph">
    <w:name w:val="book"/>
    <w:basedOn w:val="Normal"/>
    <w:rsid w:val="005C0DAB"/>
    <w:pPr>
      <w:spacing w:after="300" w:before="100" w:beforeAutospacing="1"/>
    </w:pPr>
  </w:style>
  <w:style w:customStyle="1" w:styleId="hor-ver-align" w:type="paragraph">
    <w:name w:val="hor-ver-align"/>
    <w:basedOn w:val="Normal"/>
    <w:rsid w:val="005C0DAB"/>
    <w:pPr>
      <w:spacing w:after="225" w:before="100" w:beforeAutospacing="1"/>
      <w:jc w:val="center"/>
    </w:pPr>
  </w:style>
  <w:style w:customStyle="1" w:styleId="pdf" w:type="paragraph">
    <w:name w:val="pdf"/>
    <w:basedOn w:val="Normal"/>
    <w:rsid w:val="005C0DAB"/>
    <w:pPr>
      <w:spacing w:after="225" w:before="100" w:beforeAutospacing="1"/>
    </w:pPr>
  </w:style>
  <w:style w:customStyle="1" w:styleId="nmt" w:type="paragraph">
    <w:name w:val="nmt"/>
    <w:basedOn w:val="Normal"/>
    <w:rsid w:val="005C0DAB"/>
    <w:pPr>
      <w:spacing w:after="225"/>
    </w:pPr>
  </w:style>
  <w:style w:customStyle="1" w:styleId="input-form" w:type="paragraph">
    <w:name w:val="input-form"/>
    <w:basedOn w:val="Normal"/>
    <w:rsid w:val="005C0DAB"/>
    <w:pPr>
      <w:spacing w:after="225" w:before="300"/>
    </w:pPr>
  </w:style>
  <w:style w:customStyle="1" w:styleId="ir" w:type="paragraph">
    <w:name w:val="ir"/>
    <w:basedOn w:val="Normal"/>
    <w:rsid w:val="005C0DAB"/>
    <w:pPr>
      <w:spacing w:after="225" w:before="100" w:beforeAutospacing="1"/>
    </w:pPr>
  </w:style>
  <w:style w:customStyle="1" w:styleId="visuallyhidden" w:type="paragraph">
    <w:name w:val="visuallyhidden"/>
    <w:basedOn w:val="Normal"/>
    <w:rsid w:val="005C0DAB"/>
    <w:pPr>
      <w:ind w:left="-15" w:right="-15"/>
    </w:pPr>
  </w:style>
  <w:style w:customStyle="1" w:styleId="inner" w:type="paragraph">
    <w:name w:val="inner"/>
    <w:basedOn w:val="Normal"/>
    <w:rsid w:val="005C0DAB"/>
    <w:pPr>
      <w:spacing w:after="225" w:before="100" w:beforeAutospacing="1"/>
    </w:pPr>
  </w:style>
  <w:style w:customStyle="1" w:styleId="header-newbar" w:type="paragraph">
    <w:name w:val="header-newbar"/>
    <w:basedOn w:val="Normal"/>
    <w:rsid w:val="005C0DAB"/>
    <w:pPr>
      <w:spacing w:after="225" w:before="100" w:beforeAutospacing="1"/>
    </w:pPr>
  </w:style>
  <w:style w:customStyle="1" w:styleId="tvpojedinacni0" w:type="paragraph">
    <w:name w:val="tvpojedinacni_0"/>
    <w:basedOn w:val="Normal"/>
    <w:rsid w:val="005C0DAB"/>
    <w:pPr>
      <w:spacing w:after="225" w:before="100" w:beforeAutospacing="1"/>
    </w:pPr>
  </w:style>
  <w:style w:customStyle="1" w:styleId="natpis" w:type="paragraph">
    <w:name w:val="natpis"/>
    <w:basedOn w:val="Normal"/>
    <w:rsid w:val="005C0DAB"/>
    <w:pPr>
      <w:spacing w:after="225" w:before="100" w:beforeAutospacing="1"/>
    </w:pPr>
  </w:style>
  <w:style w:customStyle="1" w:styleId="rg-caption" w:type="paragraph">
    <w:name w:val="rg-caption"/>
    <w:basedOn w:val="Normal"/>
    <w:rsid w:val="005C0DAB"/>
    <w:pPr>
      <w:spacing w:after="225" w:before="100" w:beforeAutospacing="1"/>
    </w:pPr>
  </w:style>
  <w:style w:customStyle="1" w:styleId="news" w:type="paragraph">
    <w:name w:val="news"/>
    <w:basedOn w:val="Normal"/>
    <w:rsid w:val="005C0DAB"/>
    <w:pPr>
      <w:spacing w:after="225" w:before="100" w:beforeAutospacing="1"/>
    </w:pPr>
  </w:style>
  <w:style w:customStyle="1" w:styleId="Datum1" w:type="paragraph">
    <w:name w:val="Datum1"/>
    <w:basedOn w:val="Normal"/>
    <w:rsid w:val="005C0DAB"/>
    <w:pPr>
      <w:spacing w:after="225" w:before="100" w:beforeAutospacing="1"/>
    </w:pPr>
  </w:style>
  <w:style w:customStyle="1" w:styleId="item" w:type="paragraph">
    <w:name w:val="item"/>
    <w:basedOn w:val="Normal"/>
    <w:rsid w:val="005C0DAB"/>
    <w:pPr>
      <w:spacing w:after="225" w:before="100" w:beforeAutospacing="1"/>
    </w:pPr>
  </w:style>
  <w:style w:customStyle="1" w:styleId="pager-prev" w:type="paragraph">
    <w:name w:val="pager-prev"/>
    <w:basedOn w:val="Normal"/>
    <w:rsid w:val="005C0DAB"/>
    <w:pPr>
      <w:spacing w:after="225" w:before="100" w:beforeAutospacing="1"/>
    </w:pPr>
  </w:style>
  <w:style w:customStyle="1" w:styleId="pager-next" w:type="paragraph">
    <w:name w:val="pager-next"/>
    <w:basedOn w:val="Normal"/>
    <w:rsid w:val="005C0DAB"/>
    <w:pPr>
      <w:spacing w:after="225" w:before="100" w:beforeAutospacing="1"/>
    </w:pPr>
  </w:style>
  <w:style w:customStyle="1" w:styleId="image" w:type="paragraph">
    <w:name w:val="image"/>
    <w:basedOn w:val="Normal"/>
    <w:rsid w:val="005C0DAB"/>
    <w:pPr>
      <w:spacing w:after="225" w:before="100" w:beforeAutospacing="1"/>
    </w:pPr>
  </w:style>
  <w:style w:customStyle="1" w:styleId="summary" w:type="paragraph">
    <w:name w:val="summary"/>
    <w:basedOn w:val="Normal"/>
    <w:rsid w:val="005C0DAB"/>
    <w:pPr>
      <w:spacing w:after="225" w:before="100" w:beforeAutospacing="1"/>
    </w:pPr>
  </w:style>
  <w:style w:customStyle="1" w:styleId="input-last" w:type="paragraph">
    <w:name w:val="input-last"/>
    <w:basedOn w:val="Normal"/>
    <w:rsid w:val="005C0DAB"/>
    <w:pPr>
      <w:spacing w:after="225" w:before="100" w:beforeAutospacing="1"/>
    </w:pPr>
  </w:style>
  <w:style w:customStyle="1" w:styleId="important" w:type="paragraph">
    <w:name w:val="important"/>
    <w:basedOn w:val="Normal"/>
    <w:rsid w:val="005C0DAB"/>
    <w:pPr>
      <w:spacing w:after="225" w:before="100" w:beforeAutospacing="1"/>
    </w:pPr>
  </w:style>
  <w:style w:customStyle="1" w:styleId="message-sent" w:type="paragraph">
    <w:name w:val="message-sent"/>
    <w:basedOn w:val="Normal"/>
    <w:rsid w:val="005C0DAB"/>
    <w:pPr>
      <w:spacing w:after="225" w:before="100" w:beforeAutospacing="1"/>
    </w:pPr>
  </w:style>
  <w:style w:customStyle="1" w:styleId="message-error" w:type="paragraph">
    <w:name w:val="message-error"/>
    <w:basedOn w:val="Normal"/>
    <w:rsid w:val="005C0DAB"/>
    <w:pPr>
      <w:spacing w:after="225" w:before="100" w:beforeAutospacing="1"/>
    </w:pPr>
  </w:style>
  <w:style w:customStyle="1" w:styleId="glagoljica" w:type="paragraph">
    <w:name w:val="glagoljica"/>
    <w:basedOn w:val="Normal"/>
    <w:rsid w:val="005C0DAB"/>
    <w:pPr>
      <w:spacing w:after="225" w:before="100" w:beforeAutospacing="1"/>
    </w:pPr>
  </w:style>
  <w:style w:customStyle="1" w:styleId="links" w:type="paragraph">
    <w:name w:val="links"/>
    <w:basedOn w:val="Normal"/>
    <w:rsid w:val="005C0DAB"/>
    <w:pPr>
      <w:spacing w:after="225" w:before="100" w:beforeAutospacing="1"/>
    </w:pPr>
  </w:style>
  <w:style w:customStyle="1" w:styleId="right" w:type="paragraph">
    <w:name w:val="right"/>
    <w:basedOn w:val="Normal"/>
    <w:rsid w:val="005C0DAB"/>
    <w:pPr>
      <w:spacing w:after="225" w:before="100" w:beforeAutospacing="1"/>
    </w:pPr>
  </w:style>
  <w:style w:customStyle="1" w:styleId="content" w:type="paragraph">
    <w:name w:val="content"/>
    <w:basedOn w:val="Normal"/>
    <w:rsid w:val="005C0DAB"/>
    <w:pPr>
      <w:spacing w:after="225" w:before="100" w:beforeAutospacing="1"/>
    </w:pPr>
  </w:style>
  <w:style w:customStyle="1" w:styleId="marks" w:type="paragraph">
    <w:name w:val="marks"/>
    <w:basedOn w:val="Normal"/>
    <w:rsid w:val="005C0DAB"/>
    <w:pPr>
      <w:spacing w:after="225" w:before="100" w:beforeAutospacing="1"/>
    </w:pPr>
  </w:style>
  <w:style w:customStyle="1" w:styleId="price" w:type="paragraph">
    <w:name w:val="price"/>
    <w:basedOn w:val="Normal"/>
    <w:rsid w:val="005C0DAB"/>
    <w:pPr>
      <w:spacing w:after="225" w:before="100" w:beforeAutospacing="1"/>
    </w:pPr>
  </w:style>
  <w:style w:customStyle="1" w:styleId="more" w:type="paragraph">
    <w:name w:val="more"/>
    <w:basedOn w:val="Normal"/>
    <w:rsid w:val="005C0DAB"/>
    <w:pPr>
      <w:spacing w:after="225" w:before="100" w:beforeAutospacing="1"/>
    </w:pPr>
  </w:style>
  <w:style w:customStyle="1" w:styleId="old-price" w:type="paragraph">
    <w:name w:val="old-price"/>
    <w:basedOn w:val="Normal"/>
    <w:rsid w:val="005C0DAB"/>
    <w:pPr>
      <w:spacing w:after="225" w:before="100" w:beforeAutospacing="1"/>
    </w:pPr>
  </w:style>
  <w:style w:customStyle="1" w:styleId="buy" w:type="paragraph">
    <w:name w:val="buy"/>
    <w:basedOn w:val="Normal"/>
    <w:rsid w:val="005C0DAB"/>
    <w:pPr>
      <w:spacing w:after="225" w:before="100" w:beforeAutospacing="1"/>
    </w:pPr>
  </w:style>
  <w:style w:customStyle="1" w:styleId="value" w:type="paragraph">
    <w:name w:val="value"/>
    <w:basedOn w:val="Normal"/>
    <w:rsid w:val="005C0DAB"/>
    <w:pPr>
      <w:spacing w:after="225" w:before="100" w:beforeAutospacing="1"/>
    </w:pPr>
  </w:style>
  <w:style w:customStyle="1" w:styleId="bx-wrapper" w:type="paragraph">
    <w:name w:val="bx-wrapper"/>
    <w:basedOn w:val="Normal"/>
    <w:rsid w:val="005C0DAB"/>
    <w:pPr>
      <w:spacing w:after="225" w:before="100" w:beforeAutospacing="1"/>
    </w:pPr>
  </w:style>
  <w:style w:customStyle="1" w:styleId="bx-pager" w:type="paragraph">
    <w:name w:val="bx-pager"/>
    <w:basedOn w:val="Normal"/>
    <w:rsid w:val="005C0DAB"/>
    <w:pPr>
      <w:spacing w:after="225" w:before="100" w:beforeAutospacing="1"/>
    </w:pPr>
  </w:style>
  <w:style w:customStyle="1" w:styleId="bx-prev" w:type="paragraph">
    <w:name w:val="bx-prev"/>
    <w:basedOn w:val="Normal"/>
    <w:rsid w:val="005C0DAB"/>
    <w:pPr>
      <w:spacing w:after="225" w:before="100" w:beforeAutospacing="1"/>
    </w:pPr>
  </w:style>
  <w:style w:customStyle="1" w:styleId="bx-next" w:type="paragraph">
    <w:name w:val="bx-next"/>
    <w:basedOn w:val="Normal"/>
    <w:rsid w:val="005C0DAB"/>
    <w:pPr>
      <w:spacing w:after="225" w:before="100" w:beforeAutospacing="1"/>
    </w:pPr>
  </w:style>
  <w:style w:customStyle="1" w:styleId="slide" w:type="paragraph">
    <w:name w:val="slide"/>
    <w:basedOn w:val="Normal"/>
    <w:rsid w:val="005C0DAB"/>
    <w:pPr>
      <w:spacing w:after="225" w:before="100" w:beforeAutospacing="1"/>
    </w:pPr>
  </w:style>
  <w:style w:customStyle="1" w:styleId="infocontent" w:type="paragraph">
    <w:name w:val="info_content"/>
    <w:basedOn w:val="Normal"/>
    <w:rsid w:val="005C0DAB"/>
    <w:pPr>
      <w:spacing w:after="225" w:before="100" w:beforeAutospacing="1"/>
    </w:pPr>
  </w:style>
  <w:style w:customStyle="1" w:styleId="bx-viewport" w:type="paragraph">
    <w:name w:val="bx-viewport"/>
    <w:basedOn w:val="Normal"/>
    <w:rsid w:val="005C0DAB"/>
    <w:pPr>
      <w:spacing w:after="225" w:before="100" w:beforeAutospacing="1"/>
    </w:pPr>
  </w:style>
  <w:style w:customStyle="1" w:styleId="has-image" w:type="paragraph">
    <w:name w:val="has-image"/>
    <w:basedOn w:val="Normal"/>
    <w:rsid w:val="005C0DAB"/>
    <w:pPr>
      <w:spacing w:after="225" w:before="100" w:beforeAutospacing="1"/>
    </w:pPr>
  </w:style>
  <w:style w:customStyle="1" w:styleId="hidden" w:type="paragraph">
    <w:name w:val="hidden"/>
    <w:basedOn w:val="Normal"/>
    <w:rsid w:val="005C0DAB"/>
    <w:pPr>
      <w:spacing w:after="225" w:before="100" w:beforeAutospacing="1"/>
    </w:pPr>
    <w:rPr>
      <w:vanish/>
    </w:rPr>
  </w:style>
  <w:style w:customStyle="1" w:styleId="input-error" w:type="paragraph">
    <w:name w:val="input-error"/>
    <w:basedOn w:val="Normal"/>
    <w:rsid w:val="005C0DAB"/>
    <w:pPr>
      <w:spacing w:after="225" w:before="100" w:beforeAutospacing="1"/>
    </w:pPr>
  </w:style>
  <w:style w:customStyle="1" w:styleId="key" w:type="character">
    <w:name w:val="key"/>
    <w:basedOn w:val="Zadanifontodlomka"/>
    <w:rsid w:val="005C0DAB"/>
    <w:rPr>
      <w:color w:val="666666"/>
    </w:rPr>
  </w:style>
  <w:style w:customStyle="1" w:styleId="space50px" w:type="character">
    <w:name w:val="space50px"/>
    <w:basedOn w:val="Zadanifontodlomka"/>
    <w:rsid w:val="005C0DAB"/>
  </w:style>
  <w:style w:customStyle="1" w:styleId="title1" w:type="paragraph">
    <w:name w:val="title1"/>
    <w:basedOn w:val="Normal"/>
    <w:rsid w:val="005C0DAB"/>
    <w:pPr>
      <w:spacing w:after="225" w:before="450" w:line="240" w:lineRule="atLeast"/>
    </w:pPr>
  </w:style>
  <w:style w:customStyle="1" w:styleId="natpis1" w:type="paragraph">
    <w:name w:val="natpis1"/>
    <w:basedOn w:val="Normal"/>
    <w:rsid w:val="005C0DAB"/>
    <w:pPr>
      <w:spacing w:after="225" w:before="240"/>
      <w:ind w:left="330"/>
    </w:pPr>
  </w:style>
  <w:style w:customStyle="1" w:styleId="bx-wrapper1" w:type="paragraph">
    <w:name w:val="bx-wrapper1"/>
    <w:basedOn w:val="Normal"/>
    <w:rsid w:val="005C0DAB"/>
    <w:pPr>
      <w:spacing w:after="225" w:before="100" w:beforeAutospacing="1"/>
    </w:pPr>
  </w:style>
  <w:style w:customStyle="1" w:styleId="bx-viewport1" w:type="paragraph">
    <w:name w:val="bx-viewport1"/>
    <w:basedOn w:val="Normal"/>
    <w:rsid w:val="005C0DAB"/>
    <w:pPr>
      <w:spacing w:after="225" w:before="100" w:beforeAutospacing="1"/>
    </w:pPr>
  </w:style>
  <w:style w:customStyle="1" w:styleId="bx-pager1" w:type="paragraph">
    <w:name w:val="bx-pager1"/>
    <w:basedOn w:val="Normal"/>
    <w:rsid w:val="005C0DAB"/>
    <w:pPr>
      <w:spacing w:after="225" w:before="100" w:beforeAutospacing="1"/>
    </w:pPr>
    <w:rPr>
      <w:vanish/>
    </w:rPr>
  </w:style>
  <w:style w:customStyle="1" w:styleId="bx-prev1" w:type="paragraph">
    <w:name w:val="bx-prev1"/>
    <w:basedOn w:val="Normal"/>
    <w:rsid w:val="005C0DAB"/>
    <w:pPr>
      <w:spacing w:after="225" w:before="100" w:beforeAutospacing="1"/>
    </w:pPr>
  </w:style>
  <w:style w:customStyle="1" w:styleId="bx-next1" w:type="paragraph">
    <w:name w:val="bx-next1"/>
    <w:basedOn w:val="Normal"/>
    <w:rsid w:val="005C0DAB"/>
    <w:pPr>
      <w:spacing w:after="225" w:before="100" w:beforeAutospacing="1"/>
    </w:pPr>
  </w:style>
  <w:style w:customStyle="1" w:styleId="slide1" w:type="paragraph">
    <w:name w:val="slide1"/>
    <w:basedOn w:val="Normal"/>
    <w:rsid w:val="005C0DAB"/>
    <w:pPr>
      <w:spacing w:after="225" w:before="100" w:beforeAutospacing="1"/>
      <w:jc w:val="center"/>
    </w:pPr>
  </w:style>
  <w:style w:customStyle="1" w:styleId="rg-caption1" w:type="paragraph">
    <w:name w:val="rg-caption1"/>
    <w:basedOn w:val="Normal"/>
    <w:rsid w:val="005C0DAB"/>
  </w:style>
  <w:style w:customStyle="1" w:styleId="news1" w:type="paragraph">
    <w:name w:val="news1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" w:type="paragraph">
    <w:name w:val="image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" w:type="paragraph">
    <w:name w:val="content1"/>
    <w:basedOn w:val="Normal"/>
    <w:rsid w:val="005C0DAB"/>
    <w:pPr>
      <w:spacing w:after="225" w:before="100" w:beforeAutospacing="1"/>
    </w:pPr>
  </w:style>
  <w:style w:customStyle="1" w:styleId="date1" w:type="paragraph">
    <w:name w:val="date1"/>
    <w:basedOn w:val="Normal"/>
    <w:rsid w:val="005C0DAB"/>
    <w:pPr>
      <w:spacing w:after="300" w:before="100" w:beforeAutospacing="1"/>
    </w:pPr>
  </w:style>
  <w:style w:customStyle="1" w:styleId="date2" w:type="paragraph">
    <w:name w:val="date2"/>
    <w:basedOn w:val="Normal"/>
    <w:rsid w:val="005C0DAB"/>
    <w:pPr>
      <w:spacing w:after="300" w:before="100" w:beforeAutospacing="1"/>
    </w:pPr>
    <w:rPr>
      <w:b/>
      <w:bCs/>
    </w:rPr>
  </w:style>
  <w:style w:customStyle="1" w:styleId="item1" w:type="paragraph">
    <w:name w:val="item1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1" w:type="paragraph">
    <w:name w:val="marks1"/>
    <w:basedOn w:val="Normal"/>
    <w:rsid w:val="005C0DAB"/>
    <w:pPr>
      <w:spacing w:after="75"/>
    </w:pPr>
  </w:style>
  <w:style w:customStyle="1" w:styleId="image2" w:type="paragraph">
    <w:name w:val="image2"/>
    <w:basedOn w:val="Normal"/>
    <w:rsid w:val="005C0DAB"/>
    <w:pPr>
      <w:spacing w:after="225" w:before="100" w:beforeAutospacing="1"/>
    </w:pPr>
  </w:style>
  <w:style w:customStyle="1" w:styleId="price1" w:type="paragraph">
    <w:name w:val="price1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1" w:type="paragraph">
    <w:name w:val="more1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2" w:type="paragraph">
    <w:name w:val="item2"/>
    <w:basedOn w:val="Normal"/>
    <w:rsid w:val="005C0DAB"/>
    <w:pPr>
      <w:spacing w:after="150"/>
      <w:ind w:left="45" w:right="45"/>
    </w:pPr>
  </w:style>
  <w:style w:customStyle="1" w:styleId="image3" w:type="paragraph">
    <w:name w:val="image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4" w:type="paragraph">
    <w:name w:val="image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1" w:type="paragraph">
    <w:name w:val="pager-prev1"/>
    <w:basedOn w:val="Normal"/>
    <w:rsid w:val="005C0DAB"/>
    <w:pPr>
      <w:spacing w:after="225" w:before="100" w:beforeAutospacing="1"/>
    </w:pPr>
  </w:style>
  <w:style w:customStyle="1" w:styleId="pager-next1" w:type="paragraph">
    <w:name w:val="pager-next1"/>
    <w:basedOn w:val="Normal"/>
    <w:rsid w:val="005C0DAB"/>
    <w:pPr>
      <w:spacing w:after="225" w:before="100" w:beforeAutospacing="1"/>
    </w:pPr>
  </w:style>
  <w:style w:customStyle="1" w:styleId="image5" w:type="paragraph">
    <w:name w:val="image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1" w:type="paragraph">
    <w:name w:val="summary1"/>
    <w:basedOn w:val="Normal"/>
    <w:rsid w:val="005C0DAB"/>
    <w:pPr>
      <w:spacing w:after="225" w:before="100" w:beforeAutospacing="1"/>
    </w:pPr>
  </w:style>
  <w:style w:customStyle="1" w:styleId="price2" w:type="paragraph">
    <w:name w:val="price2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1" w:type="paragraph">
    <w:name w:val="old-price1"/>
    <w:basedOn w:val="Normal"/>
    <w:rsid w:val="005C0DAB"/>
    <w:pPr>
      <w:spacing w:after="225"/>
    </w:pPr>
  </w:style>
  <w:style w:customStyle="1" w:styleId="value1" w:type="paragraph">
    <w:name w:val="value1"/>
    <w:basedOn w:val="Normal"/>
    <w:rsid w:val="005C0DAB"/>
    <w:pPr>
      <w:spacing w:after="225" w:before="100" w:beforeAutospacing="1"/>
    </w:pPr>
    <w:rPr>
      <w:strike/>
    </w:rPr>
  </w:style>
  <w:style w:customStyle="1" w:styleId="buy1" w:type="paragraph">
    <w:name w:val="buy1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1" w:type="paragraph">
    <w:name w:val="info_content1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1" w:type="paragraph">
    <w:name w:val="has-image1"/>
    <w:basedOn w:val="Normal"/>
    <w:rsid w:val="005C0DAB"/>
    <w:pPr>
      <w:spacing w:after="225" w:before="100" w:beforeAutospacing="1"/>
    </w:pPr>
  </w:style>
  <w:style w:customStyle="1" w:styleId="input-last1" w:type="paragraph">
    <w:name w:val="input-last1"/>
    <w:basedOn w:val="Normal"/>
    <w:rsid w:val="005C0DAB"/>
    <w:pPr>
      <w:spacing w:after="225" w:before="100" w:beforeAutospacing="1"/>
    </w:pPr>
    <w:rPr>
      <w:vanish/>
    </w:rPr>
  </w:style>
  <w:style w:customStyle="1" w:styleId="input-error1" w:type="paragraph">
    <w:name w:val="input-error1"/>
    <w:basedOn w:val="Normal"/>
    <w:rsid w:val="005C0DAB"/>
    <w:pPr>
      <w:spacing w:after="225" w:before="100" w:beforeAutospacing="1"/>
    </w:pPr>
  </w:style>
  <w:style w:customStyle="1" w:styleId="important1" w:type="paragraph">
    <w:name w:val="important1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1" w:type="paragraph">
    <w:name w:val="message-sent1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1" w:type="paragraph">
    <w:name w:val="message-error1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1" w:type="paragraph">
    <w:name w:val="inner1"/>
    <w:basedOn w:val="Normal"/>
    <w:rsid w:val="005C0DAB"/>
    <w:pPr>
      <w:spacing w:after="225" w:before="100" w:beforeAutospacing="1"/>
    </w:pPr>
  </w:style>
  <w:style w:customStyle="1" w:styleId="glagoljica1" w:type="paragraph">
    <w:name w:val="glagoljica1"/>
    <w:basedOn w:val="Normal"/>
    <w:rsid w:val="005C0DAB"/>
    <w:pPr>
      <w:spacing w:after="225" w:before="100" w:beforeAutospacing="1"/>
    </w:pPr>
  </w:style>
  <w:style w:customStyle="1" w:styleId="links1" w:type="paragraph">
    <w:name w:val="links1"/>
    <w:basedOn w:val="Normal"/>
    <w:rsid w:val="005C0DAB"/>
    <w:pPr>
      <w:spacing w:after="225" w:before="100" w:beforeAutospacing="1"/>
      <w:textAlignment w:val="top"/>
    </w:pPr>
  </w:style>
  <w:style w:customStyle="1" w:styleId="right1" w:type="paragraph">
    <w:name w:val="right1"/>
    <w:basedOn w:val="Normal"/>
    <w:rsid w:val="005C0DAB"/>
    <w:pPr>
      <w:spacing w:after="225" w:before="100" w:beforeAutospacing="1"/>
    </w:pPr>
  </w:style>
  <w:style w:customStyle="1" w:styleId="content2" w:type="paragraph">
    <w:name w:val="content2"/>
    <w:basedOn w:val="Normal"/>
    <w:rsid w:val="005C0DAB"/>
  </w:style>
  <w:style w:customStyle="1" w:styleId="tb-na18" w:type="paragraph">
    <w:name w:val="tb-na18"/>
    <w:basedOn w:val="Normal"/>
    <w:rsid w:val="005C0DAB"/>
    <w:pPr>
      <w:spacing w:after="225" w:before="100" w:beforeAutospacing="1"/>
      <w:jc w:val="center"/>
    </w:pPr>
    <w:rPr>
      <w:b/>
      <w:bCs/>
      <w:sz w:val="40"/>
      <w:szCs w:val="40"/>
    </w:rPr>
  </w:style>
  <w:style w:customStyle="1" w:styleId="fullwidth" w:type="paragraph">
    <w:name w:val="fullwidth"/>
    <w:basedOn w:val="Normal"/>
    <w:rsid w:val="005C0DAB"/>
    <w:pPr>
      <w:spacing w:after="225" w:before="100" w:beforeAutospacing="1"/>
    </w:pPr>
  </w:style>
  <w:style w:customStyle="1" w:styleId="article-column" w:type="paragraph">
    <w:name w:val="article-column"/>
    <w:basedOn w:val="Normal"/>
    <w:rsid w:val="005C0DAB"/>
    <w:pPr>
      <w:spacing w:after="225" w:before="100" w:beforeAutospacing="1"/>
    </w:pPr>
  </w:style>
  <w:style w:customStyle="1" w:styleId="title2" w:type="paragraph">
    <w:name w:val="title2"/>
    <w:basedOn w:val="Normal"/>
    <w:rsid w:val="005C0DAB"/>
    <w:pPr>
      <w:spacing w:after="225" w:before="450" w:line="240" w:lineRule="atLeast"/>
    </w:pPr>
  </w:style>
  <w:style w:customStyle="1" w:styleId="natpis2" w:type="paragraph">
    <w:name w:val="natpis2"/>
    <w:basedOn w:val="Normal"/>
    <w:rsid w:val="005C0DAB"/>
    <w:pPr>
      <w:spacing w:after="225" w:before="240"/>
      <w:ind w:left="330"/>
    </w:pPr>
  </w:style>
  <w:style w:customStyle="1" w:styleId="bx-wrapper2" w:type="paragraph">
    <w:name w:val="bx-wrapper2"/>
    <w:basedOn w:val="Normal"/>
    <w:rsid w:val="005C0DAB"/>
    <w:pPr>
      <w:spacing w:after="225" w:before="100" w:beforeAutospacing="1"/>
    </w:pPr>
  </w:style>
  <w:style w:customStyle="1" w:styleId="bx-viewport2" w:type="paragraph">
    <w:name w:val="bx-viewport2"/>
    <w:basedOn w:val="Normal"/>
    <w:rsid w:val="005C0DAB"/>
    <w:pPr>
      <w:spacing w:after="225" w:before="100" w:beforeAutospacing="1"/>
    </w:pPr>
  </w:style>
  <w:style w:customStyle="1" w:styleId="bx-pager2" w:type="paragraph">
    <w:name w:val="bx-pager2"/>
    <w:basedOn w:val="Normal"/>
    <w:rsid w:val="005C0DAB"/>
    <w:pPr>
      <w:spacing w:after="225" w:before="100" w:beforeAutospacing="1"/>
    </w:pPr>
    <w:rPr>
      <w:vanish/>
    </w:rPr>
  </w:style>
  <w:style w:customStyle="1" w:styleId="bx-prev2" w:type="paragraph">
    <w:name w:val="bx-prev2"/>
    <w:basedOn w:val="Normal"/>
    <w:rsid w:val="005C0DAB"/>
    <w:pPr>
      <w:spacing w:after="225" w:before="100" w:beforeAutospacing="1"/>
    </w:pPr>
  </w:style>
  <w:style w:customStyle="1" w:styleId="bx-next2" w:type="paragraph">
    <w:name w:val="bx-next2"/>
    <w:basedOn w:val="Normal"/>
    <w:rsid w:val="005C0DAB"/>
    <w:pPr>
      <w:spacing w:after="225" w:before="100" w:beforeAutospacing="1"/>
    </w:pPr>
  </w:style>
  <w:style w:customStyle="1" w:styleId="slide2" w:type="paragraph">
    <w:name w:val="slide2"/>
    <w:basedOn w:val="Normal"/>
    <w:rsid w:val="005C0DAB"/>
    <w:pPr>
      <w:spacing w:after="225" w:before="100" w:beforeAutospacing="1"/>
      <w:jc w:val="center"/>
    </w:pPr>
  </w:style>
  <w:style w:customStyle="1" w:styleId="rg-caption2" w:type="paragraph">
    <w:name w:val="rg-caption2"/>
    <w:basedOn w:val="Normal"/>
    <w:rsid w:val="005C0DAB"/>
  </w:style>
  <w:style w:customStyle="1" w:styleId="news2" w:type="paragraph">
    <w:name w:val="news2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6" w:type="paragraph">
    <w:name w:val="image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3" w:type="paragraph">
    <w:name w:val="content3"/>
    <w:basedOn w:val="Normal"/>
    <w:rsid w:val="005C0DAB"/>
    <w:pPr>
      <w:spacing w:after="225" w:before="100" w:beforeAutospacing="1"/>
    </w:pPr>
  </w:style>
  <w:style w:customStyle="1" w:styleId="date3" w:type="paragraph">
    <w:name w:val="date3"/>
    <w:basedOn w:val="Normal"/>
    <w:rsid w:val="005C0DAB"/>
    <w:pPr>
      <w:spacing w:after="300" w:before="100" w:beforeAutospacing="1"/>
    </w:pPr>
  </w:style>
  <w:style w:customStyle="1" w:styleId="date4" w:type="paragraph">
    <w:name w:val="date4"/>
    <w:basedOn w:val="Normal"/>
    <w:rsid w:val="005C0DAB"/>
    <w:pPr>
      <w:spacing w:after="300" w:before="100" w:beforeAutospacing="1"/>
    </w:pPr>
    <w:rPr>
      <w:b/>
      <w:bCs/>
    </w:rPr>
  </w:style>
  <w:style w:customStyle="1" w:styleId="item3" w:type="paragraph">
    <w:name w:val="item3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2" w:type="paragraph">
    <w:name w:val="marks2"/>
    <w:basedOn w:val="Normal"/>
    <w:rsid w:val="005C0DAB"/>
    <w:pPr>
      <w:spacing w:after="75"/>
    </w:pPr>
  </w:style>
  <w:style w:customStyle="1" w:styleId="image7" w:type="paragraph">
    <w:name w:val="image7"/>
    <w:basedOn w:val="Normal"/>
    <w:rsid w:val="005C0DAB"/>
    <w:pPr>
      <w:spacing w:after="225" w:before="100" w:beforeAutospacing="1"/>
    </w:pPr>
  </w:style>
  <w:style w:customStyle="1" w:styleId="price3" w:type="paragraph">
    <w:name w:val="price3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2" w:type="paragraph">
    <w:name w:val="more2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4" w:type="paragraph">
    <w:name w:val="item4"/>
    <w:basedOn w:val="Normal"/>
    <w:rsid w:val="005C0DAB"/>
    <w:pPr>
      <w:spacing w:after="150"/>
      <w:ind w:left="45" w:right="45"/>
    </w:pPr>
  </w:style>
  <w:style w:customStyle="1" w:styleId="image8" w:type="paragraph">
    <w:name w:val="image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9" w:type="paragraph">
    <w:name w:val="image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2" w:type="paragraph">
    <w:name w:val="pager-prev2"/>
    <w:basedOn w:val="Normal"/>
    <w:rsid w:val="005C0DAB"/>
    <w:pPr>
      <w:spacing w:after="225" w:before="100" w:beforeAutospacing="1"/>
    </w:pPr>
  </w:style>
  <w:style w:customStyle="1" w:styleId="pager-next2" w:type="paragraph">
    <w:name w:val="pager-next2"/>
    <w:basedOn w:val="Normal"/>
    <w:rsid w:val="005C0DAB"/>
    <w:pPr>
      <w:spacing w:after="225" w:before="100" w:beforeAutospacing="1"/>
    </w:pPr>
  </w:style>
  <w:style w:customStyle="1" w:styleId="image10" w:type="paragraph">
    <w:name w:val="image1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2" w:type="paragraph">
    <w:name w:val="summary2"/>
    <w:basedOn w:val="Normal"/>
    <w:rsid w:val="005C0DAB"/>
    <w:pPr>
      <w:spacing w:after="225" w:before="100" w:beforeAutospacing="1"/>
    </w:pPr>
  </w:style>
  <w:style w:customStyle="1" w:styleId="price4" w:type="paragraph">
    <w:name w:val="price4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2" w:type="paragraph">
    <w:name w:val="old-price2"/>
    <w:basedOn w:val="Normal"/>
    <w:rsid w:val="005C0DAB"/>
    <w:pPr>
      <w:spacing w:after="225"/>
    </w:pPr>
  </w:style>
  <w:style w:customStyle="1" w:styleId="value2" w:type="paragraph">
    <w:name w:val="value2"/>
    <w:basedOn w:val="Normal"/>
    <w:rsid w:val="005C0DAB"/>
    <w:pPr>
      <w:spacing w:after="225" w:before="100" w:beforeAutospacing="1"/>
    </w:pPr>
    <w:rPr>
      <w:strike/>
    </w:rPr>
  </w:style>
  <w:style w:customStyle="1" w:styleId="buy2" w:type="paragraph">
    <w:name w:val="buy2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2" w:type="paragraph">
    <w:name w:val="info_content2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2" w:type="paragraph">
    <w:name w:val="has-image2"/>
    <w:basedOn w:val="Normal"/>
    <w:rsid w:val="005C0DAB"/>
    <w:pPr>
      <w:spacing w:after="225" w:before="100" w:beforeAutospacing="1"/>
    </w:pPr>
  </w:style>
  <w:style w:customStyle="1" w:styleId="input-last2" w:type="paragraph">
    <w:name w:val="input-last2"/>
    <w:basedOn w:val="Normal"/>
    <w:rsid w:val="005C0DAB"/>
    <w:pPr>
      <w:spacing w:after="225" w:before="100" w:beforeAutospacing="1"/>
    </w:pPr>
    <w:rPr>
      <w:vanish/>
    </w:rPr>
  </w:style>
  <w:style w:customStyle="1" w:styleId="input-error2" w:type="paragraph">
    <w:name w:val="input-error2"/>
    <w:basedOn w:val="Normal"/>
    <w:rsid w:val="005C0DAB"/>
    <w:pPr>
      <w:spacing w:after="225" w:before="100" w:beforeAutospacing="1"/>
    </w:pPr>
  </w:style>
  <w:style w:customStyle="1" w:styleId="important2" w:type="paragraph">
    <w:name w:val="important2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2" w:type="paragraph">
    <w:name w:val="message-sent2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2" w:type="paragraph">
    <w:name w:val="message-error2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2" w:type="paragraph">
    <w:name w:val="inner2"/>
    <w:basedOn w:val="Normal"/>
    <w:rsid w:val="005C0DAB"/>
    <w:pPr>
      <w:spacing w:after="225" w:before="100" w:beforeAutospacing="1"/>
    </w:pPr>
  </w:style>
  <w:style w:customStyle="1" w:styleId="glagoljica2" w:type="paragraph">
    <w:name w:val="glagoljica2"/>
    <w:basedOn w:val="Normal"/>
    <w:rsid w:val="005C0DAB"/>
    <w:pPr>
      <w:spacing w:after="225" w:before="100" w:beforeAutospacing="1"/>
    </w:pPr>
  </w:style>
  <w:style w:customStyle="1" w:styleId="links2" w:type="paragraph">
    <w:name w:val="links2"/>
    <w:basedOn w:val="Normal"/>
    <w:rsid w:val="005C0DAB"/>
    <w:pPr>
      <w:spacing w:after="225" w:before="100" w:beforeAutospacing="1"/>
      <w:textAlignment w:val="top"/>
    </w:pPr>
  </w:style>
  <w:style w:customStyle="1" w:styleId="right2" w:type="paragraph">
    <w:name w:val="right2"/>
    <w:basedOn w:val="Normal"/>
    <w:rsid w:val="005C0DAB"/>
    <w:pPr>
      <w:spacing w:after="225" w:before="100" w:beforeAutospacing="1"/>
    </w:pPr>
  </w:style>
  <w:style w:customStyle="1" w:styleId="content4" w:type="paragraph">
    <w:name w:val="content4"/>
    <w:basedOn w:val="Normal"/>
    <w:rsid w:val="005C0DAB"/>
  </w:style>
  <w:style w:customStyle="1" w:styleId="article-column1" w:type="paragraph">
    <w:name w:val="article-column1"/>
    <w:basedOn w:val="Normal"/>
    <w:rsid w:val="005C0DAB"/>
    <w:pPr>
      <w:spacing w:after="225" w:before="100" w:beforeAutospacing="1" w:line="336" w:lineRule="atLeast"/>
    </w:pPr>
  </w:style>
  <w:style w:customStyle="1" w:styleId="fullwidth1" w:type="paragraph">
    <w:name w:val="fullwidth1"/>
    <w:basedOn w:val="Normal"/>
    <w:rsid w:val="005C0DAB"/>
    <w:pPr>
      <w:spacing w:after="225" w:before="100" w:beforeAutospacing="1" w:line="336" w:lineRule="atLeast"/>
    </w:pPr>
  </w:style>
  <w:style w:customStyle="1" w:styleId="tb-na181" w:type="paragraph">
    <w:name w:val="tb-na181"/>
    <w:basedOn w:val="Normal"/>
    <w:rsid w:val="005C0DAB"/>
    <w:pPr>
      <w:spacing w:after="225" w:before="100" w:beforeAutospacing="1" w:line="336" w:lineRule="atLeast"/>
    </w:pPr>
    <w:rPr>
      <w:caps/>
    </w:rPr>
  </w:style>
  <w:style w:customStyle="1" w:styleId="broj-d" w:type="paragraph">
    <w:name w:val="broj-d"/>
    <w:basedOn w:val="Normal"/>
    <w:rsid w:val="005C0DAB"/>
    <w:pPr>
      <w:spacing w:after="225" w:before="100" w:beforeAutospacing="1"/>
      <w:jc w:val="right"/>
    </w:pPr>
    <w:rPr>
      <w:b/>
      <w:bCs/>
      <w:sz w:val="26"/>
      <w:szCs w:val="26"/>
    </w:rPr>
  </w:style>
  <w:style w:customStyle="1" w:styleId="podnaslov" w:type="paragraph">
    <w:name w:val="podnaslov"/>
    <w:basedOn w:val="Normal"/>
    <w:rsid w:val="005C0DAB"/>
    <w:pPr>
      <w:spacing w:after="225" w:before="100" w:beforeAutospacing="1"/>
    </w:pPr>
    <w:rPr>
      <w:sz w:val="28"/>
      <w:szCs w:val="28"/>
    </w:rPr>
  </w:style>
  <w:style w:customStyle="1" w:styleId="podnaslov-2" w:type="paragraph">
    <w:name w:val="podnaslov-2"/>
    <w:basedOn w:val="Normal"/>
    <w:rsid w:val="005C0DAB"/>
    <w:pPr>
      <w:spacing w:after="225" w:before="100" w:beforeAutospacing="1"/>
    </w:pPr>
    <w:rPr>
      <w:sz w:val="28"/>
      <w:szCs w:val="28"/>
    </w:rPr>
  </w:style>
  <w:style w:customStyle="1" w:styleId="potpis-ovlastene" w:type="paragraph">
    <w:name w:val="potpis-ovlastene"/>
    <w:basedOn w:val="Normal"/>
    <w:rsid w:val="005C0DAB"/>
    <w:pPr>
      <w:spacing w:after="225" w:before="100" w:beforeAutospacing="1"/>
      <w:ind w:left="7344"/>
      <w:jc w:val="center"/>
    </w:pPr>
  </w:style>
  <w:style w:customStyle="1" w:styleId="t-10" w:type="paragraph">
    <w:name w:val="t-10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" w:type="paragraph">
    <w:name w:val="t-10-9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-fett" w:type="paragraph">
    <w:name w:val="t-10-9-fett"/>
    <w:basedOn w:val="Normal"/>
    <w:rsid w:val="005C0DAB"/>
    <w:pPr>
      <w:spacing w:after="225" w:before="100" w:beforeAutospacing="1"/>
    </w:pPr>
    <w:rPr>
      <w:b/>
      <w:bCs/>
      <w:sz w:val="26"/>
      <w:szCs w:val="26"/>
    </w:rPr>
  </w:style>
  <w:style w:customStyle="1" w:styleId="t-10-9-kurz-s" w:type="paragraph">
    <w:name w:val="t-10-9-kurz-s"/>
    <w:basedOn w:val="Normal"/>
    <w:rsid w:val="005C0DAB"/>
    <w:pPr>
      <w:spacing w:after="225" w:before="100" w:beforeAutospacing="1"/>
      <w:jc w:val="center"/>
    </w:pPr>
    <w:rPr>
      <w:i/>
      <w:iCs/>
      <w:sz w:val="26"/>
      <w:szCs w:val="26"/>
    </w:rPr>
  </w:style>
  <w:style w:customStyle="1" w:styleId="t-10-9-sred" w:type="paragraph">
    <w:name w:val="t-10-9-sred"/>
    <w:basedOn w:val="Normal"/>
    <w:rsid w:val="005C0DAB"/>
    <w:pPr>
      <w:spacing w:after="225" w:before="100" w:beforeAutospacing="1"/>
      <w:jc w:val="center"/>
    </w:pPr>
    <w:rPr>
      <w:sz w:val="26"/>
      <w:szCs w:val="26"/>
    </w:rPr>
  </w:style>
  <w:style w:customStyle="1" w:styleId="t-11-9-fett" w:type="paragraph">
    <w:name w:val="t-11-9-fett"/>
    <w:basedOn w:val="Normal"/>
    <w:rsid w:val="005C0DAB"/>
    <w:pPr>
      <w:spacing w:after="225" w:before="100" w:beforeAutospacing="1"/>
    </w:pPr>
    <w:rPr>
      <w:b/>
      <w:bCs/>
      <w:sz w:val="28"/>
      <w:szCs w:val="28"/>
    </w:rPr>
  </w:style>
  <w:style w:customStyle="1" w:styleId="t-11-9-kurz-s" w:type="paragraph">
    <w:name w:val="t-11-9-kurz-s"/>
    <w:basedOn w:val="Normal"/>
    <w:rsid w:val="005C0DAB"/>
    <w:pPr>
      <w:spacing w:after="225" w:before="100" w:beforeAutospacing="1"/>
      <w:jc w:val="center"/>
    </w:pPr>
    <w:rPr>
      <w:i/>
      <w:iCs/>
      <w:sz w:val="28"/>
      <w:szCs w:val="28"/>
    </w:rPr>
  </w:style>
  <w:style w:customStyle="1" w:styleId="t-11-9-sred" w:type="paragraph">
    <w:name w:val="t-11-9-sred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12-9-fett-s" w:type="paragraph">
    <w:name w:val="t-12-9-fett-s"/>
    <w:basedOn w:val="Normal"/>
    <w:rsid w:val="005C0DAB"/>
    <w:pPr>
      <w:spacing w:after="225" w:before="100" w:beforeAutospacing="1"/>
      <w:jc w:val="center"/>
    </w:pPr>
    <w:rPr>
      <w:b/>
      <w:bCs/>
      <w:sz w:val="28"/>
      <w:szCs w:val="28"/>
    </w:rPr>
  </w:style>
  <w:style w:customStyle="1" w:styleId="t-12-9-sred" w:type="paragraph">
    <w:name w:val="t-12-9-sred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8-7-fett-s" w:type="paragraph">
    <w:name w:val="t-8-7-fett-s"/>
    <w:basedOn w:val="Normal"/>
    <w:rsid w:val="005C0DAB"/>
    <w:pPr>
      <w:spacing w:after="225" w:before="100" w:beforeAutospacing="1"/>
      <w:jc w:val="center"/>
    </w:pPr>
    <w:rPr>
      <w:b/>
      <w:bCs/>
    </w:rPr>
  </w:style>
  <w:style w:customStyle="1" w:styleId="t-9-8-fett-l" w:type="paragraph">
    <w:name w:val="t-9-8-fett-l"/>
    <w:basedOn w:val="Normal"/>
    <w:rsid w:val="005C0DAB"/>
    <w:pPr>
      <w:spacing w:after="225" w:before="100" w:beforeAutospacing="1"/>
    </w:pPr>
    <w:rPr>
      <w:b/>
      <w:bCs/>
    </w:rPr>
  </w:style>
  <w:style w:customStyle="1" w:styleId="t-9-8-kurz-l" w:type="paragraph">
    <w:name w:val="t-9-8-kurz-l"/>
    <w:basedOn w:val="Normal"/>
    <w:rsid w:val="005C0DAB"/>
    <w:pPr>
      <w:spacing w:after="225" w:before="100" w:beforeAutospacing="1"/>
    </w:pPr>
    <w:rPr>
      <w:i/>
      <w:iCs/>
    </w:rPr>
  </w:style>
  <w:style w:customStyle="1" w:styleId="t-9-8-kurz-s" w:type="paragraph">
    <w:name w:val="t-9-8-kurz-s"/>
    <w:basedOn w:val="Normal"/>
    <w:rsid w:val="005C0DAB"/>
    <w:pPr>
      <w:spacing w:after="225" w:before="100" w:beforeAutospacing="1"/>
      <w:jc w:val="center"/>
    </w:pPr>
    <w:rPr>
      <w:i/>
      <w:iCs/>
    </w:rPr>
  </w:style>
  <w:style w:customStyle="1" w:styleId="t-9-8-potpis" w:type="paragraph">
    <w:name w:val="t-9-8-potpis"/>
    <w:basedOn w:val="Normal"/>
    <w:rsid w:val="005C0DAB"/>
    <w:pPr>
      <w:spacing w:after="225" w:before="100" w:beforeAutospacing="1"/>
      <w:ind w:left="7344"/>
      <w:jc w:val="center"/>
    </w:pPr>
  </w:style>
  <w:style w:customStyle="1" w:styleId="t-9-8-sredina" w:type="paragraph">
    <w:name w:val="t-9-8-sredina"/>
    <w:basedOn w:val="Normal"/>
    <w:rsid w:val="005C0DAB"/>
    <w:pPr>
      <w:spacing w:after="225" w:before="100" w:beforeAutospacing="1"/>
      <w:jc w:val="center"/>
    </w:pPr>
  </w:style>
  <w:style w:customStyle="1" w:styleId="tb-na16" w:type="paragraph">
    <w:name w:val="tb-na16"/>
    <w:basedOn w:val="Normal"/>
    <w:rsid w:val="005C0DAB"/>
    <w:pPr>
      <w:spacing w:after="225" w:before="100" w:beforeAutospacing="1"/>
      <w:jc w:val="center"/>
    </w:pPr>
    <w:rPr>
      <w:b/>
      <w:bCs/>
      <w:sz w:val="36"/>
      <w:szCs w:val="36"/>
    </w:rPr>
  </w:style>
  <w:style w:customStyle="1" w:styleId="tb-na16-2" w:type="paragraph">
    <w:name w:val="tb-na16-2"/>
    <w:basedOn w:val="Normal"/>
    <w:rsid w:val="005C0DAB"/>
    <w:pPr>
      <w:spacing w:after="225" w:before="100" w:beforeAutospacing="1"/>
      <w:jc w:val="center"/>
    </w:pPr>
    <w:rPr>
      <w:b/>
      <w:bCs/>
      <w:sz w:val="36"/>
      <w:szCs w:val="36"/>
    </w:rPr>
  </w:style>
  <w:style w:customStyle="1" w:styleId="clanak" w:type="paragraph">
    <w:name w:val="clanak"/>
    <w:basedOn w:val="Normal"/>
    <w:rsid w:val="005C0DAB"/>
    <w:pPr>
      <w:spacing w:after="225" w:before="100" w:beforeAutospacing="1"/>
      <w:jc w:val="center"/>
    </w:pPr>
  </w:style>
  <w:style w:customStyle="1" w:styleId="clanak-kurziv" w:type="paragraph">
    <w:name w:val="clanak-kurziv"/>
    <w:basedOn w:val="Normal"/>
    <w:rsid w:val="005C0DAB"/>
    <w:pPr>
      <w:spacing w:after="225" w:before="100" w:beforeAutospacing="1"/>
      <w:jc w:val="center"/>
    </w:pPr>
    <w:rPr>
      <w:i/>
      <w:iCs/>
    </w:rPr>
  </w:style>
  <w:style w:customStyle="1" w:styleId="natjecaji-bold" w:type="paragraph">
    <w:name w:val="natjecaji-bold"/>
    <w:basedOn w:val="Normal"/>
    <w:rsid w:val="005C0DAB"/>
    <w:pPr>
      <w:spacing w:after="225" w:before="100" w:beforeAutospacing="1"/>
    </w:pPr>
    <w:rPr>
      <w:b/>
      <w:bCs/>
    </w:rPr>
  </w:style>
  <w:style w:customStyle="1" w:styleId="natjecaji-bold-bez-crte" w:type="paragraph">
    <w:name w:val="natjecaji-bold-bez-crte"/>
    <w:basedOn w:val="Normal"/>
    <w:rsid w:val="005C0DAB"/>
    <w:pPr>
      <w:spacing w:after="225" w:before="100" w:beforeAutospacing="1"/>
    </w:pPr>
    <w:rPr>
      <w:b/>
      <w:bCs/>
    </w:rPr>
  </w:style>
  <w:style w:customStyle="1" w:styleId="natjecaji-bold-ojn" w:type="paragraph">
    <w:name w:val="natjecaji-bold-ojn"/>
    <w:basedOn w:val="Normal"/>
    <w:rsid w:val="005C0DAB"/>
    <w:pPr>
      <w:spacing w:after="225" w:before="100" w:beforeAutospacing="1"/>
    </w:pPr>
    <w:rPr>
      <w:b/>
      <w:bCs/>
    </w:rPr>
  </w:style>
  <w:style w:customStyle="1" w:styleId="nsl-14-fett" w:type="paragraph">
    <w:name w:val="nsl-14-fett"/>
    <w:basedOn w:val="Normal"/>
    <w:rsid w:val="005C0DAB"/>
    <w:pPr>
      <w:spacing w:after="225" w:before="100" w:beforeAutospacing="1"/>
    </w:pPr>
    <w:rPr>
      <w:b/>
      <w:bCs/>
      <w:sz w:val="32"/>
      <w:szCs w:val="32"/>
    </w:rPr>
  </w:style>
  <w:style w:customStyle="1" w:styleId="nsl-14-fett-ispod" w:type="paragraph">
    <w:name w:val="nsl-14-fett-ispod"/>
    <w:basedOn w:val="Normal"/>
    <w:rsid w:val="005C0DAB"/>
    <w:pPr>
      <w:spacing w:after="225" w:before="100" w:beforeAutospacing="1"/>
    </w:pPr>
    <w:rPr>
      <w:b/>
      <w:bCs/>
      <w:sz w:val="32"/>
      <w:szCs w:val="32"/>
    </w:rPr>
  </w:style>
  <w:style w:customStyle="1" w:styleId="potpis-desno" w:type="paragraph">
    <w:name w:val="potpis-desno"/>
    <w:basedOn w:val="Normal"/>
    <w:rsid w:val="005C0DAB"/>
    <w:pPr>
      <w:spacing w:after="225" w:before="100" w:beforeAutospacing="1"/>
      <w:ind w:left="7344"/>
      <w:jc w:val="center"/>
    </w:pPr>
  </w:style>
  <w:style w:customStyle="1" w:styleId="tekst-bold" w:type="paragraph">
    <w:name w:val="tekst-bold"/>
    <w:basedOn w:val="Normal"/>
    <w:rsid w:val="005C0DAB"/>
    <w:pPr>
      <w:spacing w:after="225" w:before="100" w:beforeAutospacing="1"/>
    </w:pPr>
    <w:rPr>
      <w:b/>
      <w:bCs/>
    </w:rPr>
  </w:style>
  <w:style w:customStyle="1" w:styleId="uvlaka-10" w:type="paragraph">
    <w:name w:val="uvlaka-10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clanak-10" w:type="paragraph">
    <w:name w:val="clanak-10"/>
    <w:basedOn w:val="Normal"/>
    <w:rsid w:val="005C0DAB"/>
    <w:pPr>
      <w:spacing w:after="225" w:before="100" w:beforeAutospacing="1"/>
      <w:jc w:val="center"/>
    </w:pPr>
    <w:rPr>
      <w:sz w:val="26"/>
      <w:szCs w:val="26"/>
    </w:rPr>
  </w:style>
  <w:style w:customStyle="1" w:styleId="t-10-9-bez-uvlake" w:type="paragraph">
    <w:name w:val="t-10-9-bez-uvlake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-potpis" w:type="paragraph">
    <w:name w:val="t-10-9-potpis"/>
    <w:basedOn w:val="Normal"/>
    <w:rsid w:val="005C0DAB"/>
    <w:pPr>
      <w:spacing w:after="225" w:before="100" w:beforeAutospacing="1"/>
      <w:ind w:left="7344"/>
      <w:jc w:val="center"/>
    </w:pPr>
    <w:rPr>
      <w:sz w:val="26"/>
      <w:szCs w:val="26"/>
    </w:rPr>
  </w:style>
  <w:style w:customStyle="1" w:styleId="t-12-9-sred-92-" w:type="paragraph">
    <w:name w:val="t-12-9-sred-92-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9-8-sred" w:type="paragraph">
    <w:name w:val="t-9-8-sred"/>
    <w:basedOn w:val="Normal"/>
    <w:rsid w:val="005C0DAB"/>
    <w:pPr>
      <w:spacing w:after="225" w:before="100" w:beforeAutospacing="1"/>
      <w:jc w:val="center"/>
    </w:pPr>
  </w:style>
  <w:style w:customStyle="1" w:styleId="t-pn-spac" w:type="paragraph">
    <w:name w:val="t-pn-spac"/>
    <w:basedOn w:val="Normal"/>
    <w:rsid w:val="005C0DAB"/>
    <w:pPr>
      <w:spacing w:after="225" w:before="100" w:beforeAutospacing="1"/>
      <w:jc w:val="center"/>
    </w:pPr>
    <w:rPr>
      <w:spacing w:val="72"/>
      <w:sz w:val="26"/>
      <w:szCs w:val="26"/>
    </w:rPr>
  </w:style>
  <w:style w:customStyle="1" w:styleId="t-10-9-kurz-s-fett" w:type="paragraph">
    <w:name w:val="t-10-9-kurz-s-fett"/>
    <w:basedOn w:val="Normal"/>
    <w:rsid w:val="005C0DAB"/>
    <w:pPr>
      <w:spacing w:after="225" w:before="100" w:beforeAutospacing="1"/>
      <w:jc w:val="center"/>
    </w:pPr>
    <w:rPr>
      <w:b/>
      <w:bCs/>
      <w:i/>
      <w:iCs/>
      <w:sz w:val="26"/>
      <w:szCs w:val="26"/>
    </w:rPr>
  </w:style>
  <w:style w:customStyle="1" w:styleId="sl-content" w:type="paragraph">
    <w:name w:val="sl-content"/>
    <w:basedOn w:val="Normal"/>
    <w:rsid w:val="005C0DAB"/>
    <w:pPr>
      <w:spacing w:after="225" w:before="100" w:beforeAutospacing="1"/>
      <w:jc w:val="both"/>
    </w:pPr>
    <w:rPr>
      <w:color w:val="000000"/>
    </w:rPr>
  </w:style>
  <w:style w:customStyle="1" w:styleId="tablica" w:type="paragraph">
    <w:name w:val="tablica"/>
    <w:basedOn w:val="Normal"/>
    <w:rsid w:val="005C0DAB"/>
    <w:pPr>
      <w:pBdr>
        <w:top w:color="666666" w:space="2" w:sz="6" w:val="single"/>
        <w:left w:color="666666" w:space="2" w:sz="6" w:val="single"/>
        <w:bottom w:color="666666" w:space="2" w:sz="6" w:val="single"/>
        <w:right w:color="666666" w:space="2" w:sz="6" w:val="single"/>
      </w:pBdr>
      <w:spacing w:after="225" w:before="100" w:beforeAutospacing="1"/>
    </w:pPr>
  </w:style>
  <w:style w:customStyle="1" w:styleId="bold" w:type="paragraph">
    <w:name w:val="bold"/>
    <w:basedOn w:val="Normal"/>
    <w:rsid w:val="005C0DAB"/>
    <w:pPr>
      <w:spacing w:after="225" w:before="100" w:beforeAutospacing="1"/>
    </w:pPr>
    <w:rPr>
      <w:b/>
      <w:bCs/>
    </w:rPr>
  </w:style>
  <w:style w:customStyle="1" w:styleId="kurziv" w:type="paragraph">
    <w:name w:val="kurziv"/>
    <w:basedOn w:val="Normal"/>
    <w:rsid w:val="005C0DAB"/>
    <w:pPr>
      <w:spacing w:after="225" w:before="100" w:beforeAutospacing="1"/>
    </w:pPr>
    <w:rPr>
      <w:i/>
      <w:iCs/>
    </w:rPr>
  </w:style>
  <w:style w:customStyle="1" w:styleId="title3" w:type="paragraph">
    <w:name w:val="title3"/>
    <w:basedOn w:val="Normal"/>
    <w:rsid w:val="005C0DAB"/>
    <w:pPr>
      <w:spacing w:after="225" w:before="450" w:line="240" w:lineRule="atLeast"/>
    </w:pPr>
  </w:style>
  <w:style w:customStyle="1" w:styleId="natpis3" w:type="paragraph">
    <w:name w:val="natpis3"/>
    <w:basedOn w:val="Normal"/>
    <w:rsid w:val="005C0DAB"/>
    <w:pPr>
      <w:spacing w:after="225" w:before="240"/>
      <w:ind w:left="330"/>
    </w:pPr>
  </w:style>
  <w:style w:customStyle="1" w:styleId="bx-wrapper3" w:type="paragraph">
    <w:name w:val="bx-wrapper3"/>
    <w:basedOn w:val="Normal"/>
    <w:rsid w:val="005C0DAB"/>
    <w:pPr>
      <w:spacing w:after="225" w:before="100" w:beforeAutospacing="1"/>
    </w:pPr>
  </w:style>
  <w:style w:customStyle="1" w:styleId="bx-viewport3" w:type="paragraph">
    <w:name w:val="bx-viewport3"/>
    <w:basedOn w:val="Normal"/>
    <w:rsid w:val="005C0DAB"/>
    <w:pPr>
      <w:spacing w:after="225" w:before="100" w:beforeAutospacing="1"/>
    </w:pPr>
  </w:style>
  <w:style w:customStyle="1" w:styleId="bx-pager3" w:type="paragraph">
    <w:name w:val="bx-pager3"/>
    <w:basedOn w:val="Normal"/>
    <w:rsid w:val="005C0DAB"/>
    <w:pPr>
      <w:spacing w:after="225" w:before="100" w:beforeAutospacing="1"/>
    </w:pPr>
    <w:rPr>
      <w:vanish/>
    </w:rPr>
  </w:style>
  <w:style w:customStyle="1" w:styleId="bx-prev3" w:type="paragraph">
    <w:name w:val="bx-prev3"/>
    <w:basedOn w:val="Normal"/>
    <w:rsid w:val="005C0DAB"/>
    <w:pPr>
      <w:spacing w:after="225" w:before="100" w:beforeAutospacing="1"/>
    </w:pPr>
  </w:style>
  <w:style w:customStyle="1" w:styleId="bx-next3" w:type="paragraph">
    <w:name w:val="bx-next3"/>
    <w:basedOn w:val="Normal"/>
    <w:rsid w:val="005C0DAB"/>
    <w:pPr>
      <w:spacing w:after="225" w:before="100" w:beforeAutospacing="1"/>
    </w:pPr>
  </w:style>
  <w:style w:customStyle="1" w:styleId="slide3" w:type="paragraph">
    <w:name w:val="slide3"/>
    <w:basedOn w:val="Normal"/>
    <w:rsid w:val="005C0DAB"/>
    <w:pPr>
      <w:spacing w:after="225" w:before="100" w:beforeAutospacing="1"/>
      <w:jc w:val="center"/>
    </w:pPr>
  </w:style>
  <w:style w:customStyle="1" w:styleId="rg-caption3" w:type="paragraph">
    <w:name w:val="rg-caption3"/>
    <w:basedOn w:val="Normal"/>
    <w:rsid w:val="005C0DAB"/>
  </w:style>
  <w:style w:customStyle="1" w:styleId="news3" w:type="paragraph">
    <w:name w:val="news3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1" w:type="paragraph">
    <w:name w:val="image1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5" w:type="paragraph">
    <w:name w:val="content5"/>
    <w:basedOn w:val="Normal"/>
    <w:rsid w:val="005C0DAB"/>
    <w:pPr>
      <w:spacing w:after="225" w:before="100" w:beforeAutospacing="1"/>
    </w:pPr>
  </w:style>
  <w:style w:customStyle="1" w:styleId="date5" w:type="paragraph">
    <w:name w:val="date5"/>
    <w:basedOn w:val="Normal"/>
    <w:rsid w:val="005C0DAB"/>
    <w:pPr>
      <w:spacing w:after="300" w:before="100" w:beforeAutospacing="1"/>
    </w:pPr>
  </w:style>
  <w:style w:customStyle="1" w:styleId="date6" w:type="paragraph">
    <w:name w:val="date6"/>
    <w:basedOn w:val="Normal"/>
    <w:rsid w:val="005C0DAB"/>
    <w:pPr>
      <w:spacing w:after="300" w:before="100" w:beforeAutospacing="1"/>
    </w:pPr>
    <w:rPr>
      <w:b/>
      <w:bCs/>
    </w:rPr>
  </w:style>
  <w:style w:customStyle="1" w:styleId="item5" w:type="paragraph">
    <w:name w:val="item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3" w:type="paragraph">
    <w:name w:val="marks3"/>
    <w:basedOn w:val="Normal"/>
    <w:rsid w:val="005C0DAB"/>
    <w:pPr>
      <w:spacing w:after="75"/>
    </w:pPr>
  </w:style>
  <w:style w:customStyle="1" w:styleId="image12" w:type="paragraph">
    <w:name w:val="image12"/>
    <w:basedOn w:val="Normal"/>
    <w:rsid w:val="005C0DAB"/>
    <w:pPr>
      <w:spacing w:after="225" w:before="100" w:beforeAutospacing="1"/>
    </w:pPr>
  </w:style>
  <w:style w:customStyle="1" w:styleId="price5" w:type="paragraph">
    <w:name w:val="price5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3" w:type="paragraph">
    <w:name w:val="more3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6" w:type="paragraph">
    <w:name w:val="item6"/>
    <w:basedOn w:val="Normal"/>
    <w:rsid w:val="005C0DAB"/>
    <w:pPr>
      <w:spacing w:after="150"/>
      <w:ind w:left="45" w:right="45"/>
    </w:pPr>
  </w:style>
  <w:style w:customStyle="1" w:styleId="image13" w:type="paragraph">
    <w:name w:val="image1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14" w:type="paragraph">
    <w:name w:val="image1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3" w:type="paragraph">
    <w:name w:val="pager-prev3"/>
    <w:basedOn w:val="Normal"/>
    <w:rsid w:val="005C0DAB"/>
    <w:pPr>
      <w:spacing w:after="225" w:before="100" w:beforeAutospacing="1"/>
    </w:pPr>
  </w:style>
  <w:style w:customStyle="1" w:styleId="pager-next3" w:type="paragraph">
    <w:name w:val="pager-next3"/>
    <w:basedOn w:val="Normal"/>
    <w:rsid w:val="005C0DAB"/>
    <w:pPr>
      <w:spacing w:after="225" w:before="100" w:beforeAutospacing="1"/>
    </w:pPr>
  </w:style>
  <w:style w:customStyle="1" w:styleId="image15" w:type="paragraph">
    <w:name w:val="image1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3" w:type="paragraph">
    <w:name w:val="summary3"/>
    <w:basedOn w:val="Normal"/>
    <w:rsid w:val="005C0DAB"/>
    <w:pPr>
      <w:spacing w:after="225" w:before="100" w:beforeAutospacing="1"/>
    </w:pPr>
  </w:style>
  <w:style w:customStyle="1" w:styleId="price6" w:type="paragraph">
    <w:name w:val="price6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3" w:type="paragraph">
    <w:name w:val="old-price3"/>
    <w:basedOn w:val="Normal"/>
    <w:rsid w:val="005C0DAB"/>
    <w:pPr>
      <w:spacing w:after="225"/>
    </w:pPr>
  </w:style>
  <w:style w:customStyle="1" w:styleId="value3" w:type="paragraph">
    <w:name w:val="value3"/>
    <w:basedOn w:val="Normal"/>
    <w:rsid w:val="005C0DAB"/>
    <w:pPr>
      <w:spacing w:after="225" w:before="100" w:beforeAutospacing="1"/>
    </w:pPr>
    <w:rPr>
      <w:strike/>
    </w:rPr>
  </w:style>
  <w:style w:customStyle="1" w:styleId="buy3" w:type="paragraph">
    <w:name w:val="buy3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3" w:type="paragraph">
    <w:name w:val="info_content3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3" w:type="paragraph">
    <w:name w:val="has-image3"/>
    <w:basedOn w:val="Normal"/>
    <w:rsid w:val="005C0DAB"/>
    <w:pPr>
      <w:spacing w:after="225" w:before="100" w:beforeAutospacing="1"/>
    </w:pPr>
  </w:style>
  <w:style w:customStyle="1" w:styleId="input-last3" w:type="paragraph">
    <w:name w:val="input-last3"/>
    <w:basedOn w:val="Normal"/>
    <w:rsid w:val="005C0DAB"/>
    <w:pPr>
      <w:spacing w:after="225" w:before="100" w:beforeAutospacing="1"/>
    </w:pPr>
    <w:rPr>
      <w:vanish/>
    </w:rPr>
  </w:style>
  <w:style w:customStyle="1" w:styleId="input-error3" w:type="paragraph">
    <w:name w:val="input-error3"/>
    <w:basedOn w:val="Normal"/>
    <w:rsid w:val="005C0DAB"/>
    <w:pPr>
      <w:spacing w:after="225" w:before="100" w:beforeAutospacing="1"/>
    </w:pPr>
  </w:style>
  <w:style w:customStyle="1" w:styleId="important3" w:type="paragraph">
    <w:name w:val="important3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3" w:type="paragraph">
    <w:name w:val="message-sent3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3" w:type="paragraph">
    <w:name w:val="message-error3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3" w:type="paragraph">
    <w:name w:val="inner3"/>
    <w:basedOn w:val="Normal"/>
    <w:rsid w:val="005C0DAB"/>
    <w:pPr>
      <w:spacing w:after="225" w:before="100" w:beforeAutospacing="1"/>
    </w:pPr>
  </w:style>
  <w:style w:customStyle="1" w:styleId="glagoljica3" w:type="paragraph">
    <w:name w:val="glagoljica3"/>
    <w:basedOn w:val="Normal"/>
    <w:rsid w:val="005C0DAB"/>
    <w:pPr>
      <w:spacing w:after="225" w:before="100" w:beforeAutospacing="1"/>
    </w:pPr>
  </w:style>
  <w:style w:customStyle="1" w:styleId="links3" w:type="paragraph">
    <w:name w:val="links3"/>
    <w:basedOn w:val="Normal"/>
    <w:rsid w:val="005C0DAB"/>
    <w:pPr>
      <w:spacing w:after="225" w:before="100" w:beforeAutospacing="1"/>
      <w:textAlignment w:val="top"/>
    </w:pPr>
  </w:style>
  <w:style w:customStyle="1" w:styleId="right3" w:type="paragraph">
    <w:name w:val="right3"/>
    <w:basedOn w:val="Normal"/>
    <w:rsid w:val="005C0DAB"/>
    <w:pPr>
      <w:spacing w:after="225" w:before="100" w:beforeAutospacing="1"/>
    </w:pPr>
  </w:style>
  <w:style w:customStyle="1" w:styleId="content6" w:type="paragraph">
    <w:name w:val="content6"/>
    <w:basedOn w:val="Normal"/>
    <w:rsid w:val="005C0DAB"/>
  </w:style>
  <w:style w:customStyle="1" w:styleId="article-column2" w:type="paragraph">
    <w:name w:val="article-column2"/>
    <w:basedOn w:val="Normal"/>
    <w:rsid w:val="005C0DAB"/>
    <w:pPr>
      <w:spacing w:after="225" w:before="100" w:beforeAutospacing="1" w:line="336" w:lineRule="atLeast"/>
    </w:pPr>
  </w:style>
  <w:style w:customStyle="1" w:styleId="fullwidth2" w:type="paragraph">
    <w:name w:val="fullwidth2"/>
    <w:basedOn w:val="Normal"/>
    <w:rsid w:val="005C0DAB"/>
    <w:pPr>
      <w:spacing w:after="225" w:before="100" w:beforeAutospacing="1" w:line="336" w:lineRule="atLeast"/>
    </w:pPr>
  </w:style>
  <w:style w:customStyle="1" w:styleId="tb-na182" w:type="paragraph">
    <w:name w:val="tb-na182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title4" w:type="paragraph">
    <w:name w:val="title4"/>
    <w:basedOn w:val="Normal"/>
    <w:rsid w:val="005C0DAB"/>
    <w:pPr>
      <w:spacing w:after="225" w:before="450" w:line="240" w:lineRule="atLeast"/>
    </w:pPr>
  </w:style>
  <w:style w:customStyle="1" w:styleId="natpis4" w:type="paragraph">
    <w:name w:val="natpis4"/>
    <w:basedOn w:val="Normal"/>
    <w:rsid w:val="005C0DAB"/>
    <w:pPr>
      <w:spacing w:after="225" w:before="240"/>
      <w:ind w:left="330"/>
    </w:pPr>
  </w:style>
  <w:style w:customStyle="1" w:styleId="bx-wrapper4" w:type="paragraph">
    <w:name w:val="bx-wrapper4"/>
    <w:basedOn w:val="Normal"/>
    <w:rsid w:val="005C0DAB"/>
    <w:pPr>
      <w:spacing w:after="225" w:before="100" w:beforeAutospacing="1"/>
    </w:pPr>
  </w:style>
  <w:style w:customStyle="1" w:styleId="bx-viewport4" w:type="paragraph">
    <w:name w:val="bx-viewport4"/>
    <w:basedOn w:val="Normal"/>
    <w:rsid w:val="005C0DAB"/>
    <w:pPr>
      <w:spacing w:after="225" w:before="100" w:beforeAutospacing="1"/>
    </w:pPr>
  </w:style>
  <w:style w:customStyle="1" w:styleId="bx-pager4" w:type="paragraph">
    <w:name w:val="bx-pager4"/>
    <w:basedOn w:val="Normal"/>
    <w:rsid w:val="005C0DAB"/>
    <w:pPr>
      <w:spacing w:after="225" w:before="100" w:beforeAutospacing="1"/>
    </w:pPr>
    <w:rPr>
      <w:vanish/>
    </w:rPr>
  </w:style>
  <w:style w:customStyle="1" w:styleId="bx-prev4" w:type="paragraph">
    <w:name w:val="bx-prev4"/>
    <w:basedOn w:val="Normal"/>
    <w:rsid w:val="005C0DAB"/>
    <w:pPr>
      <w:spacing w:after="225" w:before="100" w:beforeAutospacing="1"/>
    </w:pPr>
  </w:style>
  <w:style w:customStyle="1" w:styleId="bx-next4" w:type="paragraph">
    <w:name w:val="bx-next4"/>
    <w:basedOn w:val="Normal"/>
    <w:rsid w:val="005C0DAB"/>
    <w:pPr>
      <w:spacing w:after="225" w:before="100" w:beforeAutospacing="1"/>
    </w:pPr>
  </w:style>
  <w:style w:customStyle="1" w:styleId="slide4" w:type="paragraph">
    <w:name w:val="slide4"/>
    <w:basedOn w:val="Normal"/>
    <w:rsid w:val="005C0DAB"/>
    <w:pPr>
      <w:spacing w:after="225" w:before="100" w:beforeAutospacing="1"/>
      <w:jc w:val="center"/>
    </w:pPr>
  </w:style>
  <w:style w:customStyle="1" w:styleId="rg-caption4" w:type="paragraph">
    <w:name w:val="rg-caption4"/>
    <w:basedOn w:val="Normal"/>
    <w:rsid w:val="005C0DAB"/>
  </w:style>
  <w:style w:customStyle="1" w:styleId="news4" w:type="paragraph">
    <w:name w:val="news4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6" w:type="paragraph">
    <w:name w:val="image1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7" w:type="paragraph">
    <w:name w:val="content7"/>
    <w:basedOn w:val="Normal"/>
    <w:rsid w:val="005C0DAB"/>
    <w:pPr>
      <w:spacing w:after="225" w:before="100" w:beforeAutospacing="1"/>
    </w:pPr>
  </w:style>
  <w:style w:customStyle="1" w:styleId="date7" w:type="paragraph">
    <w:name w:val="date7"/>
    <w:basedOn w:val="Normal"/>
    <w:rsid w:val="005C0DAB"/>
    <w:pPr>
      <w:spacing w:after="300" w:before="100" w:beforeAutospacing="1"/>
    </w:pPr>
  </w:style>
  <w:style w:customStyle="1" w:styleId="date8" w:type="paragraph">
    <w:name w:val="date8"/>
    <w:basedOn w:val="Normal"/>
    <w:rsid w:val="005C0DAB"/>
    <w:pPr>
      <w:spacing w:after="300" w:before="100" w:beforeAutospacing="1"/>
    </w:pPr>
    <w:rPr>
      <w:b/>
      <w:bCs/>
    </w:rPr>
  </w:style>
  <w:style w:customStyle="1" w:styleId="item7" w:type="paragraph">
    <w:name w:val="item7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4" w:type="paragraph">
    <w:name w:val="marks4"/>
    <w:basedOn w:val="Normal"/>
    <w:rsid w:val="005C0DAB"/>
    <w:pPr>
      <w:spacing w:after="75"/>
    </w:pPr>
  </w:style>
  <w:style w:customStyle="1" w:styleId="image17" w:type="paragraph">
    <w:name w:val="image17"/>
    <w:basedOn w:val="Normal"/>
    <w:rsid w:val="005C0DAB"/>
    <w:pPr>
      <w:spacing w:after="225" w:before="100" w:beforeAutospacing="1"/>
    </w:pPr>
  </w:style>
  <w:style w:customStyle="1" w:styleId="price7" w:type="paragraph">
    <w:name w:val="price7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4" w:type="paragraph">
    <w:name w:val="more4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8" w:type="paragraph">
    <w:name w:val="item8"/>
    <w:basedOn w:val="Normal"/>
    <w:rsid w:val="005C0DAB"/>
    <w:pPr>
      <w:spacing w:after="150"/>
      <w:ind w:left="45" w:right="45"/>
    </w:pPr>
  </w:style>
  <w:style w:customStyle="1" w:styleId="image18" w:type="paragraph">
    <w:name w:val="image1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19" w:type="paragraph">
    <w:name w:val="image1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4" w:type="paragraph">
    <w:name w:val="pager-prev4"/>
    <w:basedOn w:val="Normal"/>
    <w:rsid w:val="005C0DAB"/>
    <w:pPr>
      <w:spacing w:after="225" w:before="100" w:beforeAutospacing="1"/>
    </w:pPr>
  </w:style>
  <w:style w:customStyle="1" w:styleId="pager-next4" w:type="paragraph">
    <w:name w:val="pager-next4"/>
    <w:basedOn w:val="Normal"/>
    <w:rsid w:val="005C0DAB"/>
    <w:pPr>
      <w:spacing w:after="225" w:before="100" w:beforeAutospacing="1"/>
    </w:pPr>
  </w:style>
  <w:style w:customStyle="1" w:styleId="image20" w:type="paragraph">
    <w:name w:val="image2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4" w:type="paragraph">
    <w:name w:val="summary4"/>
    <w:basedOn w:val="Normal"/>
    <w:rsid w:val="005C0DAB"/>
    <w:pPr>
      <w:spacing w:after="225" w:before="100" w:beforeAutospacing="1"/>
    </w:pPr>
  </w:style>
  <w:style w:customStyle="1" w:styleId="price8" w:type="paragraph">
    <w:name w:val="price8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4" w:type="paragraph">
    <w:name w:val="old-price4"/>
    <w:basedOn w:val="Normal"/>
    <w:rsid w:val="005C0DAB"/>
    <w:pPr>
      <w:spacing w:after="225"/>
    </w:pPr>
  </w:style>
  <w:style w:customStyle="1" w:styleId="value4" w:type="paragraph">
    <w:name w:val="value4"/>
    <w:basedOn w:val="Normal"/>
    <w:rsid w:val="005C0DAB"/>
    <w:pPr>
      <w:spacing w:after="225" w:before="100" w:beforeAutospacing="1"/>
    </w:pPr>
    <w:rPr>
      <w:strike/>
    </w:rPr>
  </w:style>
  <w:style w:customStyle="1" w:styleId="buy4" w:type="paragraph">
    <w:name w:val="buy4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4" w:type="paragraph">
    <w:name w:val="info_content4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4" w:type="paragraph">
    <w:name w:val="has-image4"/>
    <w:basedOn w:val="Normal"/>
    <w:rsid w:val="005C0DAB"/>
    <w:pPr>
      <w:spacing w:after="225" w:before="100" w:beforeAutospacing="1"/>
    </w:pPr>
  </w:style>
  <w:style w:customStyle="1" w:styleId="input-last4" w:type="paragraph">
    <w:name w:val="input-last4"/>
    <w:basedOn w:val="Normal"/>
    <w:rsid w:val="005C0DAB"/>
    <w:pPr>
      <w:spacing w:after="225" w:before="100" w:beforeAutospacing="1"/>
    </w:pPr>
    <w:rPr>
      <w:vanish/>
    </w:rPr>
  </w:style>
  <w:style w:customStyle="1" w:styleId="input-error4" w:type="paragraph">
    <w:name w:val="input-error4"/>
    <w:basedOn w:val="Normal"/>
    <w:rsid w:val="005C0DAB"/>
    <w:pPr>
      <w:spacing w:after="225" w:before="100" w:beforeAutospacing="1"/>
    </w:pPr>
  </w:style>
  <w:style w:customStyle="1" w:styleId="important4" w:type="paragraph">
    <w:name w:val="important4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4" w:type="paragraph">
    <w:name w:val="message-sent4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4" w:type="paragraph">
    <w:name w:val="message-error4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4" w:type="paragraph">
    <w:name w:val="inner4"/>
    <w:basedOn w:val="Normal"/>
    <w:rsid w:val="005C0DAB"/>
    <w:pPr>
      <w:spacing w:after="225" w:before="100" w:beforeAutospacing="1"/>
    </w:pPr>
  </w:style>
  <w:style w:customStyle="1" w:styleId="glagoljica4" w:type="paragraph">
    <w:name w:val="glagoljica4"/>
    <w:basedOn w:val="Normal"/>
    <w:rsid w:val="005C0DAB"/>
    <w:pPr>
      <w:spacing w:after="225" w:before="100" w:beforeAutospacing="1"/>
    </w:pPr>
  </w:style>
  <w:style w:customStyle="1" w:styleId="links4" w:type="paragraph">
    <w:name w:val="links4"/>
    <w:basedOn w:val="Normal"/>
    <w:rsid w:val="005C0DAB"/>
    <w:pPr>
      <w:spacing w:after="225" w:before="100" w:beforeAutospacing="1"/>
      <w:textAlignment w:val="top"/>
    </w:pPr>
  </w:style>
  <w:style w:customStyle="1" w:styleId="right4" w:type="paragraph">
    <w:name w:val="right4"/>
    <w:basedOn w:val="Normal"/>
    <w:rsid w:val="005C0DAB"/>
    <w:pPr>
      <w:spacing w:after="225" w:before="100" w:beforeAutospacing="1"/>
    </w:pPr>
  </w:style>
  <w:style w:customStyle="1" w:styleId="content8" w:type="paragraph">
    <w:name w:val="content8"/>
    <w:basedOn w:val="Normal"/>
    <w:rsid w:val="005C0DAB"/>
  </w:style>
  <w:style w:customStyle="1" w:styleId="article-column3" w:type="paragraph">
    <w:name w:val="article-column3"/>
    <w:basedOn w:val="Normal"/>
    <w:rsid w:val="005C0DAB"/>
    <w:pPr>
      <w:spacing w:after="225" w:before="100" w:beforeAutospacing="1" w:line="336" w:lineRule="atLeast"/>
    </w:pPr>
  </w:style>
  <w:style w:customStyle="1" w:styleId="fullwidth3" w:type="paragraph">
    <w:name w:val="fullwidth3"/>
    <w:basedOn w:val="Normal"/>
    <w:rsid w:val="005C0DAB"/>
    <w:pPr>
      <w:spacing w:after="225" w:before="100" w:beforeAutospacing="1" w:line="336" w:lineRule="atLeast"/>
    </w:pPr>
  </w:style>
  <w:style w:customStyle="1" w:styleId="tb-na183" w:type="paragraph">
    <w:name w:val="tb-na183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title5" w:type="paragraph">
    <w:name w:val="title5"/>
    <w:basedOn w:val="Normal"/>
    <w:rsid w:val="005C0DAB"/>
    <w:pPr>
      <w:spacing w:after="225" w:before="450" w:line="240" w:lineRule="atLeast"/>
    </w:pPr>
  </w:style>
  <w:style w:customStyle="1" w:styleId="natpis5" w:type="paragraph">
    <w:name w:val="natpis5"/>
    <w:basedOn w:val="Normal"/>
    <w:rsid w:val="005C0DAB"/>
    <w:pPr>
      <w:spacing w:after="225" w:before="240"/>
      <w:ind w:left="330"/>
    </w:pPr>
  </w:style>
  <w:style w:customStyle="1" w:styleId="bx-wrapper5" w:type="paragraph">
    <w:name w:val="bx-wrapper5"/>
    <w:basedOn w:val="Normal"/>
    <w:rsid w:val="005C0DAB"/>
    <w:pPr>
      <w:spacing w:after="225" w:before="100" w:beforeAutospacing="1"/>
    </w:pPr>
  </w:style>
  <w:style w:customStyle="1" w:styleId="bx-viewport5" w:type="paragraph">
    <w:name w:val="bx-viewport5"/>
    <w:basedOn w:val="Normal"/>
    <w:rsid w:val="005C0DAB"/>
    <w:pPr>
      <w:spacing w:after="225" w:before="100" w:beforeAutospacing="1"/>
    </w:pPr>
  </w:style>
  <w:style w:customStyle="1" w:styleId="bx-pager5" w:type="paragraph">
    <w:name w:val="bx-pager5"/>
    <w:basedOn w:val="Normal"/>
    <w:rsid w:val="005C0DAB"/>
    <w:pPr>
      <w:spacing w:after="225" w:before="100" w:beforeAutospacing="1"/>
    </w:pPr>
    <w:rPr>
      <w:vanish/>
    </w:rPr>
  </w:style>
  <w:style w:customStyle="1" w:styleId="bx-prev5" w:type="paragraph">
    <w:name w:val="bx-prev5"/>
    <w:basedOn w:val="Normal"/>
    <w:rsid w:val="005C0DAB"/>
    <w:pPr>
      <w:spacing w:after="225" w:before="100" w:beforeAutospacing="1"/>
    </w:pPr>
  </w:style>
  <w:style w:customStyle="1" w:styleId="bx-next5" w:type="paragraph">
    <w:name w:val="bx-next5"/>
    <w:basedOn w:val="Normal"/>
    <w:rsid w:val="005C0DAB"/>
    <w:pPr>
      <w:spacing w:after="225" w:before="100" w:beforeAutospacing="1"/>
    </w:pPr>
  </w:style>
  <w:style w:customStyle="1" w:styleId="slide5" w:type="paragraph">
    <w:name w:val="slide5"/>
    <w:basedOn w:val="Normal"/>
    <w:rsid w:val="005C0DAB"/>
    <w:pPr>
      <w:spacing w:after="225" w:before="100" w:beforeAutospacing="1"/>
      <w:jc w:val="center"/>
    </w:pPr>
  </w:style>
  <w:style w:customStyle="1" w:styleId="rg-caption5" w:type="paragraph">
    <w:name w:val="rg-caption5"/>
    <w:basedOn w:val="Normal"/>
    <w:rsid w:val="005C0DAB"/>
  </w:style>
  <w:style w:customStyle="1" w:styleId="news5" w:type="paragraph">
    <w:name w:val="news5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21" w:type="paragraph">
    <w:name w:val="image2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9" w:type="paragraph">
    <w:name w:val="content9"/>
    <w:basedOn w:val="Normal"/>
    <w:rsid w:val="005C0DAB"/>
    <w:pPr>
      <w:spacing w:after="225" w:before="100" w:beforeAutospacing="1"/>
    </w:pPr>
  </w:style>
  <w:style w:customStyle="1" w:styleId="date9" w:type="paragraph">
    <w:name w:val="date9"/>
    <w:basedOn w:val="Normal"/>
    <w:rsid w:val="005C0DAB"/>
    <w:pPr>
      <w:spacing w:after="300" w:before="100" w:beforeAutospacing="1"/>
    </w:pPr>
  </w:style>
  <w:style w:customStyle="1" w:styleId="date10" w:type="paragraph">
    <w:name w:val="date10"/>
    <w:basedOn w:val="Normal"/>
    <w:rsid w:val="005C0DAB"/>
    <w:pPr>
      <w:spacing w:after="300" w:before="100" w:beforeAutospacing="1"/>
    </w:pPr>
    <w:rPr>
      <w:b/>
      <w:bCs/>
    </w:rPr>
  </w:style>
  <w:style w:customStyle="1" w:styleId="item9" w:type="paragraph">
    <w:name w:val="item9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5" w:type="paragraph">
    <w:name w:val="marks5"/>
    <w:basedOn w:val="Normal"/>
    <w:rsid w:val="005C0DAB"/>
    <w:pPr>
      <w:spacing w:after="75"/>
    </w:pPr>
  </w:style>
  <w:style w:customStyle="1" w:styleId="image22" w:type="paragraph">
    <w:name w:val="image22"/>
    <w:basedOn w:val="Normal"/>
    <w:rsid w:val="005C0DAB"/>
    <w:pPr>
      <w:spacing w:after="225" w:before="100" w:beforeAutospacing="1"/>
    </w:pPr>
  </w:style>
  <w:style w:customStyle="1" w:styleId="price9" w:type="paragraph">
    <w:name w:val="price9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5" w:type="paragraph">
    <w:name w:val="more5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0" w:type="paragraph">
    <w:name w:val="item10"/>
    <w:basedOn w:val="Normal"/>
    <w:rsid w:val="005C0DAB"/>
    <w:pPr>
      <w:spacing w:after="150"/>
      <w:ind w:left="45" w:right="45"/>
    </w:pPr>
  </w:style>
  <w:style w:customStyle="1" w:styleId="image23" w:type="paragraph">
    <w:name w:val="image2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24" w:type="paragraph">
    <w:name w:val="image2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5" w:type="paragraph">
    <w:name w:val="pager-prev5"/>
    <w:basedOn w:val="Normal"/>
    <w:rsid w:val="005C0DAB"/>
    <w:pPr>
      <w:spacing w:after="225" w:before="100" w:beforeAutospacing="1"/>
    </w:pPr>
  </w:style>
  <w:style w:customStyle="1" w:styleId="pager-next5" w:type="paragraph">
    <w:name w:val="pager-next5"/>
    <w:basedOn w:val="Normal"/>
    <w:rsid w:val="005C0DAB"/>
    <w:pPr>
      <w:spacing w:after="225" w:before="100" w:beforeAutospacing="1"/>
    </w:pPr>
  </w:style>
  <w:style w:customStyle="1" w:styleId="image25" w:type="paragraph">
    <w:name w:val="image2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5" w:type="paragraph">
    <w:name w:val="summary5"/>
    <w:basedOn w:val="Normal"/>
    <w:rsid w:val="005C0DAB"/>
    <w:pPr>
      <w:spacing w:after="225" w:before="100" w:beforeAutospacing="1"/>
    </w:pPr>
  </w:style>
  <w:style w:customStyle="1" w:styleId="price10" w:type="paragraph">
    <w:name w:val="price10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5" w:type="paragraph">
    <w:name w:val="old-price5"/>
    <w:basedOn w:val="Normal"/>
    <w:rsid w:val="005C0DAB"/>
    <w:pPr>
      <w:spacing w:after="225"/>
    </w:pPr>
  </w:style>
  <w:style w:customStyle="1" w:styleId="value5" w:type="paragraph">
    <w:name w:val="value5"/>
    <w:basedOn w:val="Normal"/>
    <w:rsid w:val="005C0DAB"/>
    <w:pPr>
      <w:spacing w:after="225" w:before="100" w:beforeAutospacing="1"/>
    </w:pPr>
    <w:rPr>
      <w:strike/>
    </w:rPr>
  </w:style>
  <w:style w:customStyle="1" w:styleId="buy5" w:type="paragraph">
    <w:name w:val="buy5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5" w:type="paragraph">
    <w:name w:val="info_content5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5" w:type="paragraph">
    <w:name w:val="has-image5"/>
    <w:basedOn w:val="Normal"/>
    <w:rsid w:val="005C0DAB"/>
    <w:pPr>
      <w:spacing w:after="225" w:before="100" w:beforeAutospacing="1"/>
    </w:pPr>
  </w:style>
  <w:style w:customStyle="1" w:styleId="input-last5" w:type="paragraph">
    <w:name w:val="input-last5"/>
    <w:basedOn w:val="Normal"/>
    <w:rsid w:val="005C0DAB"/>
    <w:pPr>
      <w:spacing w:after="225" w:before="100" w:beforeAutospacing="1"/>
    </w:pPr>
    <w:rPr>
      <w:vanish/>
    </w:rPr>
  </w:style>
  <w:style w:customStyle="1" w:styleId="input-error5" w:type="paragraph">
    <w:name w:val="input-error5"/>
    <w:basedOn w:val="Normal"/>
    <w:rsid w:val="005C0DAB"/>
    <w:pPr>
      <w:spacing w:after="225" w:before="100" w:beforeAutospacing="1"/>
    </w:pPr>
  </w:style>
  <w:style w:customStyle="1" w:styleId="important5" w:type="paragraph">
    <w:name w:val="important5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5" w:type="paragraph">
    <w:name w:val="message-sent5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5" w:type="paragraph">
    <w:name w:val="message-error5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5" w:type="paragraph">
    <w:name w:val="inner5"/>
    <w:basedOn w:val="Normal"/>
    <w:rsid w:val="005C0DAB"/>
    <w:pPr>
      <w:spacing w:after="225" w:before="100" w:beforeAutospacing="1"/>
    </w:pPr>
  </w:style>
  <w:style w:customStyle="1" w:styleId="glagoljica5" w:type="paragraph">
    <w:name w:val="glagoljica5"/>
    <w:basedOn w:val="Normal"/>
    <w:rsid w:val="005C0DAB"/>
    <w:pPr>
      <w:spacing w:after="225" w:before="100" w:beforeAutospacing="1"/>
    </w:pPr>
  </w:style>
  <w:style w:customStyle="1" w:styleId="links5" w:type="paragraph">
    <w:name w:val="links5"/>
    <w:basedOn w:val="Normal"/>
    <w:rsid w:val="005C0DAB"/>
    <w:pPr>
      <w:spacing w:after="225" w:before="100" w:beforeAutospacing="1"/>
      <w:textAlignment w:val="top"/>
    </w:pPr>
  </w:style>
  <w:style w:customStyle="1" w:styleId="right5" w:type="paragraph">
    <w:name w:val="right5"/>
    <w:basedOn w:val="Normal"/>
    <w:rsid w:val="005C0DAB"/>
    <w:pPr>
      <w:spacing w:after="225" w:before="100" w:beforeAutospacing="1"/>
    </w:pPr>
  </w:style>
  <w:style w:customStyle="1" w:styleId="content10" w:type="paragraph">
    <w:name w:val="content10"/>
    <w:basedOn w:val="Normal"/>
    <w:rsid w:val="005C0DAB"/>
  </w:style>
  <w:style w:customStyle="1" w:styleId="article-column4" w:type="paragraph">
    <w:name w:val="article-column4"/>
    <w:basedOn w:val="Normal"/>
    <w:rsid w:val="005C0DAB"/>
    <w:pPr>
      <w:spacing w:after="225" w:before="100" w:beforeAutospacing="1" w:line="336" w:lineRule="atLeast"/>
    </w:pPr>
  </w:style>
  <w:style w:customStyle="1" w:styleId="fullwidth4" w:type="paragraph">
    <w:name w:val="fullwidth4"/>
    <w:basedOn w:val="Normal"/>
    <w:rsid w:val="005C0DAB"/>
    <w:pPr>
      <w:spacing w:after="225" w:before="100" w:beforeAutospacing="1" w:line="336" w:lineRule="atLeast"/>
    </w:pPr>
  </w:style>
  <w:style w:customStyle="1" w:styleId="tb-na184" w:type="paragraph">
    <w:name w:val="tb-na184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kurziv1" w:type="character">
    <w:name w:val="kurziv1"/>
    <w:basedOn w:val="Zadanifontodlomka"/>
    <w:rsid w:val="005C0DAB"/>
    <w:rPr>
      <w:i/>
      <w:iCs/>
    </w:rPr>
  </w:style>
  <w:style w:customStyle="1" w:styleId="bold1" w:type="character">
    <w:name w:val="bold1"/>
    <w:basedOn w:val="Zadanifontodlomka"/>
    <w:rsid w:val="005C0DAB"/>
    <w:rPr>
      <w:b/>
      <w:bCs/>
    </w:rPr>
  </w:style>
  <w:style w:customStyle="1" w:styleId="full-screen-title" w:type="paragraph">
    <w:name w:val="full-screen-title"/>
    <w:basedOn w:val="Normal"/>
    <w:rsid w:val="005C0DAB"/>
    <w:rPr>
      <w:rFonts w:ascii="Times" w:cs="Times" w:hAnsi="Times"/>
      <w:b/>
      <w:bCs/>
      <w:color w:val="000000"/>
      <w:sz w:val="27"/>
      <w:szCs w:val="27"/>
    </w:rPr>
  </w:style>
  <w:style w:customStyle="1" w:styleId="title6" w:type="paragraph">
    <w:name w:val="title6"/>
    <w:basedOn w:val="Normal"/>
    <w:rsid w:val="005C0DAB"/>
    <w:pPr>
      <w:spacing w:after="225" w:before="450" w:line="240" w:lineRule="atLeast"/>
    </w:pPr>
  </w:style>
  <w:style w:customStyle="1" w:styleId="natpis6" w:type="paragraph">
    <w:name w:val="natpis6"/>
    <w:basedOn w:val="Normal"/>
    <w:rsid w:val="005C0DAB"/>
    <w:pPr>
      <w:spacing w:after="225" w:before="240"/>
      <w:ind w:left="330"/>
    </w:pPr>
  </w:style>
  <w:style w:customStyle="1" w:styleId="bx-wrapper6" w:type="paragraph">
    <w:name w:val="bx-wrapper6"/>
    <w:basedOn w:val="Normal"/>
    <w:rsid w:val="005C0DAB"/>
    <w:pPr>
      <w:spacing w:after="225" w:before="100" w:beforeAutospacing="1"/>
    </w:pPr>
  </w:style>
  <w:style w:customStyle="1" w:styleId="bx-viewport6" w:type="paragraph">
    <w:name w:val="bx-viewport6"/>
    <w:basedOn w:val="Normal"/>
    <w:rsid w:val="005C0DAB"/>
    <w:pPr>
      <w:spacing w:after="225" w:before="100" w:beforeAutospacing="1"/>
    </w:pPr>
  </w:style>
  <w:style w:customStyle="1" w:styleId="bx-pager6" w:type="paragraph">
    <w:name w:val="bx-pager6"/>
    <w:basedOn w:val="Normal"/>
    <w:rsid w:val="005C0DAB"/>
    <w:pPr>
      <w:spacing w:after="225" w:before="100" w:beforeAutospacing="1"/>
    </w:pPr>
    <w:rPr>
      <w:vanish/>
    </w:rPr>
  </w:style>
  <w:style w:customStyle="1" w:styleId="bx-prev6" w:type="paragraph">
    <w:name w:val="bx-prev6"/>
    <w:basedOn w:val="Normal"/>
    <w:rsid w:val="005C0DAB"/>
    <w:pPr>
      <w:spacing w:after="225" w:before="100" w:beforeAutospacing="1"/>
    </w:pPr>
  </w:style>
  <w:style w:customStyle="1" w:styleId="bx-next6" w:type="paragraph">
    <w:name w:val="bx-next6"/>
    <w:basedOn w:val="Normal"/>
    <w:rsid w:val="005C0DAB"/>
    <w:pPr>
      <w:spacing w:after="225" w:before="100" w:beforeAutospacing="1"/>
    </w:pPr>
  </w:style>
  <w:style w:customStyle="1" w:styleId="slide6" w:type="paragraph">
    <w:name w:val="slide6"/>
    <w:basedOn w:val="Normal"/>
    <w:rsid w:val="005C0DAB"/>
    <w:pPr>
      <w:spacing w:after="225" w:before="100" w:beforeAutospacing="1"/>
      <w:jc w:val="center"/>
    </w:pPr>
  </w:style>
  <w:style w:customStyle="1" w:styleId="rg-caption6" w:type="paragraph">
    <w:name w:val="rg-caption6"/>
    <w:basedOn w:val="Normal"/>
    <w:rsid w:val="005C0DAB"/>
  </w:style>
  <w:style w:customStyle="1" w:styleId="news6" w:type="paragraph">
    <w:name w:val="news6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26" w:type="paragraph">
    <w:name w:val="image2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1" w:type="paragraph">
    <w:name w:val="content11"/>
    <w:basedOn w:val="Normal"/>
    <w:rsid w:val="005C0DAB"/>
    <w:pPr>
      <w:spacing w:after="225" w:before="100" w:beforeAutospacing="1"/>
    </w:pPr>
  </w:style>
  <w:style w:customStyle="1" w:styleId="date11" w:type="paragraph">
    <w:name w:val="date11"/>
    <w:basedOn w:val="Normal"/>
    <w:rsid w:val="005C0DAB"/>
    <w:pPr>
      <w:spacing w:after="300" w:before="100" w:beforeAutospacing="1"/>
    </w:pPr>
  </w:style>
  <w:style w:customStyle="1" w:styleId="date12" w:type="paragraph">
    <w:name w:val="date12"/>
    <w:basedOn w:val="Normal"/>
    <w:rsid w:val="005C0DAB"/>
    <w:pPr>
      <w:spacing w:after="300" w:before="100" w:beforeAutospacing="1"/>
    </w:pPr>
    <w:rPr>
      <w:b/>
      <w:bCs/>
    </w:rPr>
  </w:style>
  <w:style w:customStyle="1" w:styleId="item11" w:type="paragraph">
    <w:name w:val="item11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6" w:type="paragraph">
    <w:name w:val="marks6"/>
    <w:basedOn w:val="Normal"/>
    <w:rsid w:val="005C0DAB"/>
    <w:pPr>
      <w:spacing w:after="75"/>
    </w:pPr>
  </w:style>
  <w:style w:customStyle="1" w:styleId="image27" w:type="paragraph">
    <w:name w:val="image27"/>
    <w:basedOn w:val="Normal"/>
    <w:rsid w:val="005C0DAB"/>
    <w:pPr>
      <w:spacing w:after="225" w:before="100" w:beforeAutospacing="1"/>
    </w:pPr>
  </w:style>
  <w:style w:customStyle="1" w:styleId="price11" w:type="paragraph">
    <w:name w:val="price11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6" w:type="paragraph">
    <w:name w:val="more6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2" w:type="paragraph">
    <w:name w:val="item12"/>
    <w:basedOn w:val="Normal"/>
    <w:rsid w:val="005C0DAB"/>
    <w:pPr>
      <w:spacing w:after="150"/>
      <w:ind w:left="45" w:right="45"/>
    </w:pPr>
  </w:style>
  <w:style w:customStyle="1" w:styleId="image28" w:type="paragraph">
    <w:name w:val="image2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29" w:type="paragraph">
    <w:name w:val="image2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6" w:type="paragraph">
    <w:name w:val="pager-prev6"/>
    <w:basedOn w:val="Normal"/>
    <w:rsid w:val="005C0DAB"/>
    <w:pPr>
      <w:spacing w:after="225" w:before="100" w:beforeAutospacing="1"/>
    </w:pPr>
  </w:style>
  <w:style w:customStyle="1" w:styleId="pager-next6" w:type="paragraph">
    <w:name w:val="pager-next6"/>
    <w:basedOn w:val="Normal"/>
    <w:rsid w:val="005C0DAB"/>
    <w:pPr>
      <w:spacing w:after="225" w:before="100" w:beforeAutospacing="1"/>
    </w:pPr>
  </w:style>
  <w:style w:customStyle="1" w:styleId="image30" w:type="paragraph">
    <w:name w:val="image3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6" w:type="paragraph">
    <w:name w:val="summary6"/>
    <w:basedOn w:val="Normal"/>
    <w:rsid w:val="005C0DAB"/>
    <w:pPr>
      <w:spacing w:after="225" w:before="100" w:beforeAutospacing="1"/>
    </w:pPr>
  </w:style>
  <w:style w:customStyle="1" w:styleId="price12" w:type="paragraph">
    <w:name w:val="price12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6" w:type="paragraph">
    <w:name w:val="old-price6"/>
    <w:basedOn w:val="Normal"/>
    <w:rsid w:val="005C0DAB"/>
    <w:pPr>
      <w:spacing w:after="225"/>
    </w:pPr>
  </w:style>
  <w:style w:customStyle="1" w:styleId="value6" w:type="paragraph">
    <w:name w:val="value6"/>
    <w:basedOn w:val="Normal"/>
    <w:rsid w:val="005C0DAB"/>
    <w:pPr>
      <w:spacing w:after="225" w:before="100" w:beforeAutospacing="1"/>
    </w:pPr>
    <w:rPr>
      <w:strike/>
    </w:rPr>
  </w:style>
  <w:style w:customStyle="1" w:styleId="buy6" w:type="paragraph">
    <w:name w:val="buy6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6" w:type="paragraph">
    <w:name w:val="info_content6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6" w:type="paragraph">
    <w:name w:val="has-image6"/>
    <w:basedOn w:val="Normal"/>
    <w:rsid w:val="005C0DAB"/>
    <w:pPr>
      <w:spacing w:after="225" w:before="100" w:beforeAutospacing="1"/>
    </w:pPr>
  </w:style>
  <w:style w:customStyle="1" w:styleId="input-last6" w:type="paragraph">
    <w:name w:val="input-last6"/>
    <w:basedOn w:val="Normal"/>
    <w:rsid w:val="005C0DAB"/>
    <w:pPr>
      <w:spacing w:after="225" w:before="100" w:beforeAutospacing="1"/>
    </w:pPr>
    <w:rPr>
      <w:vanish/>
    </w:rPr>
  </w:style>
  <w:style w:customStyle="1" w:styleId="input-error6" w:type="paragraph">
    <w:name w:val="input-error6"/>
    <w:basedOn w:val="Normal"/>
    <w:rsid w:val="005C0DAB"/>
    <w:pPr>
      <w:spacing w:after="225" w:before="100" w:beforeAutospacing="1"/>
    </w:pPr>
  </w:style>
  <w:style w:customStyle="1" w:styleId="important6" w:type="paragraph">
    <w:name w:val="important6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6" w:type="paragraph">
    <w:name w:val="message-sent6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6" w:type="paragraph">
    <w:name w:val="message-error6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6" w:type="paragraph">
    <w:name w:val="inner6"/>
    <w:basedOn w:val="Normal"/>
    <w:rsid w:val="005C0DAB"/>
    <w:pPr>
      <w:spacing w:after="225" w:before="100" w:beforeAutospacing="1"/>
    </w:pPr>
  </w:style>
  <w:style w:customStyle="1" w:styleId="glagoljica6" w:type="paragraph">
    <w:name w:val="glagoljica6"/>
    <w:basedOn w:val="Normal"/>
    <w:rsid w:val="005C0DAB"/>
    <w:pPr>
      <w:spacing w:after="225" w:before="100" w:beforeAutospacing="1"/>
    </w:pPr>
  </w:style>
  <w:style w:customStyle="1" w:styleId="links6" w:type="paragraph">
    <w:name w:val="links6"/>
    <w:basedOn w:val="Normal"/>
    <w:rsid w:val="005C0DAB"/>
    <w:pPr>
      <w:spacing w:after="225" w:before="100" w:beforeAutospacing="1"/>
      <w:textAlignment w:val="top"/>
    </w:pPr>
  </w:style>
  <w:style w:customStyle="1" w:styleId="right6" w:type="paragraph">
    <w:name w:val="right6"/>
    <w:basedOn w:val="Normal"/>
    <w:rsid w:val="005C0DAB"/>
    <w:pPr>
      <w:spacing w:after="225" w:before="100" w:beforeAutospacing="1"/>
    </w:pPr>
  </w:style>
  <w:style w:customStyle="1" w:styleId="content12" w:type="paragraph">
    <w:name w:val="content12"/>
    <w:basedOn w:val="Normal"/>
    <w:rsid w:val="005C0DAB"/>
  </w:style>
  <w:style w:customStyle="1" w:styleId="article-column5" w:type="paragraph">
    <w:name w:val="article-column5"/>
    <w:basedOn w:val="Normal"/>
    <w:rsid w:val="005C0DAB"/>
    <w:pPr>
      <w:spacing w:after="225" w:before="100" w:beforeAutospacing="1" w:line="336" w:lineRule="atLeast"/>
    </w:pPr>
  </w:style>
  <w:style w:customStyle="1" w:styleId="fullwidth5" w:type="paragraph">
    <w:name w:val="fullwidth5"/>
    <w:basedOn w:val="Normal"/>
    <w:rsid w:val="005C0DAB"/>
    <w:pPr>
      <w:spacing w:after="225" w:before="100" w:beforeAutospacing="1" w:line="336" w:lineRule="atLeast"/>
    </w:pPr>
  </w:style>
  <w:style w:customStyle="1" w:styleId="tb-na185" w:type="paragraph">
    <w:name w:val="tb-na185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doc" w:type="paragraph">
    <w:name w:val="doc"/>
    <w:basedOn w:val="Normal"/>
    <w:rsid w:val="005C0DAB"/>
    <w:pPr>
      <w:spacing w:after="225" w:before="100" w:beforeAutospacing="1"/>
    </w:pPr>
  </w:style>
  <w:style w:customStyle="1" w:styleId="title7" w:type="paragraph">
    <w:name w:val="title7"/>
    <w:basedOn w:val="Normal"/>
    <w:rsid w:val="005C0DAB"/>
    <w:pPr>
      <w:spacing w:after="225" w:before="450" w:line="240" w:lineRule="atLeast"/>
    </w:pPr>
  </w:style>
  <w:style w:customStyle="1" w:styleId="natpis7" w:type="paragraph">
    <w:name w:val="natpis7"/>
    <w:basedOn w:val="Normal"/>
    <w:rsid w:val="005C0DAB"/>
    <w:pPr>
      <w:spacing w:after="225" w:before="240"/>
      <w:ind w:left="330"/>
    </w:pPr>
  </w:style>
  <w:style w:customStyle="1" w:styleId="bx-wrapper7" w:type="paragraph">
    <w:name w:val="bx-wrapper7"/>
    <w:basedOn w:val="Normal"/>
    <w:rsid w:val="005C0DAB"/>
    <w:pPr>
      <w:spacing w:after="225" w:before="100" w:beforeAutospacing="1"/>
    </w:pPr>
  </w:style>
  <w:style w:customStyle="1" w:styleId="bx-viewport7" w:type="paragraph">
    <w:name w:val="bx-viewport7"/>
    <w:basedOn w:val="Normal"/>
    <w:rsid w:val="005C0DAB"/>
    <w:pPr>
      <w:spacing w:after="225" w:before="100" w:beforeAutospacing="1"/>
    </w:pPr>
  </w:style>
  <w:style w:customStyle="1" w:styleId="bx-pager7" w:type="paragraph">
    <w:name w:val="bx-pager7"/>
    <w:basedOn w:val="Normal"/>
    <w:rsid w:val="005C0DAB"/>
    <w:pPr>
      <w:spacing w:after="225" w:before="100" w:beforeAutospacing="1"/>
    </w:pPr>
    <w:rPr>
      <w:vanish/>
    </w:rPr>
  </w:style>
  <w:style w:customStyle="1" w:styleId="bx-prev7" w:type="paragraph">
    <w:name w:val="bx-prev7"/>
    <w:basedOn w:val="Normal"/>
    <w:rsid w:val="005C0DAB"/>
    <w:pPr>
      <w:spacing w:after="225" w:before="100" w:beforeAutospacing="1"/>
    </w:pPr>
  </w:style>
  <w:style w:customStyle="1" w:styleId="bx-next7" w:type="paragraph">
    <w:name w:val="bx-next7"/>
    <w:basedOn w:val="Normal"/>
    <w:rsid w:val="005C0DAB"/>
    <w:pPr>
      <w:spacing w:after="225" w:before="100" w:beforeAutospacing="1"/>
    </w:pPr>
  </w:style>
  <w:style w:customStyle="1" w:styleId="slide7" w:type="paragraph">
    <w:name w:val="slide7"/>
    <w:basedOn w:val="Normal"/>
    <w:rsid w:val="005C0DAB"/>
    <w:pPr>
      <w:spacing w:after="225" w:before="100" w:beforeAutospacing="1"/>
      <w:jc w:val="center"/>
    </w:pPr>
  </w:style>
  <w:style w:customStyle="1" w:styleId="rg-caption7" w:type="paragraph">
    <w:name w:val="rg-caption7"/>
    <w:basedOn w:val="Normal"/>
    <w:rsid w:val="005C0DAB"/>
  </w:style>
  <w:style w:customStyle="1" w:styleId="news7" w:type="paragraph">
    <w:name w:val="news7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31" w:type="paragraph">
    <w:name w:val="image3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3" w:type="paragraph">
    <w:name w:val="content13"/>
    <w:basedOn w:val="Normal"/>
    <w:rsid w:val="005C0DAB"/>
    <w:pPr>
      <w:spacing w:after="225" w:before="100" w:beforeAutospacing="1"/>
    </w:pPr>
  </w:style>
  <w:style w:customStyle="1" w:styleId="date13" w:type="paragraph">
    <w:name w:val="date13"/>
    <w:basedOn w:val="Normal"/>
    <w:rsid w:val="005C0DAB"/>
    <w:pPr>
      <w:spacing w:after="300" w:before="100" w:beforeAutospacing="1"/>
    </w:pPr>
  </w:style>
  <w:style w:customStyle="1" w:styleId="date14" w:type="paragraph">
    <w:name w:val="date14"/>
    <w:basedOn w:val="Normal"/>
    <w:rsid w:val="005C0DAB"/>
    <w:pPr>
      <w:spacing w:after="300" w:before="100" w:beforeAutospacing="1"/>
    </w:pPr>
    <w:rPr>
      <w:b/>
      <w:bCs/>
    </w:rPr>
  </w:style>
  <w:style w:customStyle="1" w:styleId="item13" w:type="paragraph">
    <w:name w:val="item13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7" w:type="paragraph">
    <w:name w:val="marks7"/>
    <w:basedOn w:val="Normal"/>
    <w:rsid w:val="005C0DAB"/>
    <w:pPr>
      <w:spacing w:after="75"/>
    </w:pPr>
  </w:style>
  <w:style w:customStyle="1" w:styleId="image32" w:type="paragraph">
    <w:name w:val="image32"/>
    <w:basedOn w:val="Normal"/>
    <w:rsid w:val="005C0DAB"/>
    <w:pPr>
      <w:spacing w:after="225" w:before="100" w:beforeAutospacing="1"/>
    </w:pPr>
  </w:style>
  <w:style w:customStyle="1" w:styleId="price13" w:type="paragraph">
    <w:name w:val="price13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7" w:type="paragraph">
    <w:name w:val="more7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4" w:type="paragraph">
    <w:name w:val="item14"/>
    <w:basedOn w:val="Normal"/>
    <w:rsid w:val="005C0DAB"/>
    <w:pPr>
      <w:spacing w:after="150"/>
      <w:ind w:left="45" w:right="45"/>
    </w:pPr>
  </w:style>
  <w:style w:customStyle="1" w:styleId="image33" w:type="paragraph">
    <w:name w:val="image3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34" w:type="paragraph">
    <w:name w:val="image3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7" w:type="paragraph">
    <w:name w:val="pager-prev7"/>
    <w:basedOn w:val="Normal"/>
    <w:rsid w:val="005C0DAB"/>
    <w:pPr>
      <w:spacing w:after="225" w:before="100" w:beforeAutospacing="1"/>
    </w:pPr>
  </w:style>
  <w:style w:customStyle="1" w:styleId="pager-next7" w:type="paragraph">
    <w:name w:val="pager-next7"/>
    <w:basedOn w:val="Normal"/>
    <w:rsid w:val="005C0DAB"/>
    <w:pPr>
      <w:spacing w:after="225" w:before="100" w:beforeAutospacing="1"/>
    </w:pPr>
  </w:style>
  <w:style w:customStyle="1" w:styleId="image35" w:type="paragraph">
    <w:name w:val="image3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7" w:type="paragraph">
    <w:name w:val="summary7"/>
    <w:basedOn w:val="Normal"/>
    <w:rsid w:val="005C0DAB"/>
    <w:pPr>
      <w:spacing w:after="225" w:before="100" w:beforeAutospacing="1"/>
    </w:pPr>
  </w:style>
  <w:style w:customStyle="1" w:styleId="price14" w:type="paragraph">
    <w:name w:val="price14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7" w:type="paragraph">
    <w:name w:val="old-price7"/>
    <w:basedOn w:val="Normal"/>
    <w:rsid w:val="005C0DAB"/>
    <w:pPr>
      <w:spacing w:after="225"/>
    </w:pPr>
  </w:style>
  <w:style w:customStyle="1" w:styleId="value7" w:type="paragraph">
    <w:name w:val="value7"/>
    <w:basedOn w:val="Normal"/>
    <w:rsid w:val="005C0DAB"/>
    <w:pPr>
      <w:spacing w:after="225" w:before="100" w:beforeAutospacing="1"/>
    </w:pPr>
    <w:rPr>
      <w:strike/>
    </w:rPr>
  </w:style>
  <w:style w:customStyle="1" w:styleId="buy7" w:type="paragraph">
    <w:name w:val="buy7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7" w:type="paragraph">
    <w:name w:val="info_content7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7" w:type="paragraph">
    <w:name w:val="has-image7"/>
    <w:basedOn w:val="Normal"/>
    <w:rsid w:val="005C0DAB"/>
    <w:pPr>
      <w:spacing w:after="225" w:before="100" w:beforeAutospacing="1"/>
    </w:pPr>
  </w:style>
  <w:style w:customStyle="1" w:styleId="input-last7" w:type="paragraph">
    <w:name w:val="input-last7"/>
    <w:basedOn w:val="Normal"/>
    <w:rsid w:val="005C0DAB"/>
    <w:pPr>
      <w:spacing w:after="225" w:before="100" w:beforeAutospacing="1"/>
    </w:pPr>
    <w:rPr>
      <w:vanish/>
    </w:rPr>
  </w:style>
  <w:style w:customStyle="1" w:styleId="input-error7" w:type="paragraph">
    <w:name w:val="input-error7"/>
    <w:basedOn w:val="Normal"/>
    <w:rsid w:val="005C0DAB"/>
    <w:pPr>
      <w:spacing w:after="225" w:before="100" w:beforeAutospacing="1"/>
    </w:pPr>
  </w:style>
  <w:style w:customStyle="1" w:styleId="important7" w:type="paragraph">
    <w:name w:val="important7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7" w:type="paragraph">
    <w:name w:val="message-sent7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7" w:type="paragraph">
    <w:name w:val="message-error7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7" w:type="paragraph">
    <w:name w:val="inner7"/>
    <w:basedOn w:val="Normal"/>
    <w:rsid w:val="005C0DAB"/>
    <w:pPr>
      <w:spacing w:after="225" w:before="100" w:beforeAutospacing="1"/>
    </w:pPr>
  </w:style>
  <w:style w:customStyle="1" w:styleId="glagoljica7" w:type="paragraph">
    <w:name w:val="glagoljica7"/>
    <w:basedOn w:val="Normal"/>
    <w:rsid w:val="005C0DAB"/>
    <w:pPr>
      <w:spacing w:after="225" w:before="100" w:beforeAutospacing="1"/>
    </w:pPr>
  </w:style>
  <w:style w:customStyle="1" w:styleId="links7" w:type="paragraph">
    <w:name w:val="links7"/>
    <w:basedOn w:val="Normal"/>
    <w:rsid w:val="005C0DAB"/>
    <w:pPr>
      <w:spacing w:after="225" w:before="100" w:beforeAutospacing="1"/>
      <w:textAlignment w:val="top"/>
    </w:pPr>
  </w:style>
  <w:style w:customStyle="1" w:styleId="right7" w:type="paragraph">
    <w:name w:val="right7"/>
    <w:basedOn w:val="Normal"/>
    <w:rsid w:val="005C0DAB"/>
    <w:pPr>
      <w:spacing w:after="225" w:before="100" w:beforeAutospacing="1"/>
    </w:pPr>
  </w:style>
  <w:style w:customStyle="1" w:styleId="content14" w:type="paragraph">
    <w:name w:val="content14"/>
    <w:basedOn w:val="Normal"/>
    <w:rsid w:val="005C0DAB"/>
  </w:style>
  <w:style w:customStyle="1" w:styleId="article-column6" w:type="paragraph">
    <w:name w:val="article-column6"/>
    <w:basedOn w:val="Normal"/>
    <w:rsid w:val="005C0DAB"/>
    <w:pPr>
      <w:spacing w:after="225" w:before="100" w:beforeAutospacing="1" w:line="336" w:lineRule="atLeast"/>
    </w:pPr>
    <w:rPr>
      <w:color w:val="231F20"/>
    </w:rPr>
  </w:style>
  <w:style w:customStyle="1" w:styleId="fullwidth6" w:type="paragraph">
    <w:name w:val="fullwidth6"/>
    <w:basedOn w:val="Normal"/>
    <w:rsid w:val="005C0DAB"/>
    <w:pPr>
      <w:spacing w:after="225" w:before="100" w:beforeAutospacing="1" w:line="336" w:lineRule="atLeast"/>
    </w:pPr>
  </w:style>
  <w:style w:customStyle="1" w:styleId="tb-na186" w:type="paragraph">
    <w:name w:val="tb-na186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doc1" w:type="paragraph">
    <w:name w:val="doc1"/>
    <w:basedOn w:val="Normal"/>
    <w:rsid w:val="005C0DAB"/>
    <w:pPr>
      <w:spacing w:line="336" w:lineRule="atLeast"/>
    </w:pPr>
  </w:style>
  <w:style w:customStyle="1" w:styleId="doc2" w:type="paragraph">
    <w:name w:val="doc2"/>
    <w:basedOn w:val="Normal"/>
    <w:rsid w:val="005C0DAB"/>
  </w:style>
  <w:style w:customStyle="1" w:styleId="doc3" w:type="paragraph">
    <w:name w:val="doc3"/>
    <w:basedOn w:val="Normal"/>
    <w:rsid w:val="005C0DAB"/>
  </w:style>
  <w:style w:styleId="Tekstbalonia" w:type="paragraph">
    <w:name w:val="Balloon Text"/>
    <w:basedOn w:val="Normal"/>
    <w:link w:val="TekstbaloniaChar"/>
    <w:uiPriority w:val="99"/>
    <w:semiHidden/>
    <w:unhideWhenUsed/>
    <w:rsid w:val="005C0D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0DAB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61F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1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1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1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1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5715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837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61492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23627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7790305">
                      <w:marLeft w:val="0"/>
                      <w:marRight w:val="0"/>
                      <w:marTop w:val="300"/>
                      <w:marBottom w:val="45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22187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8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8665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1739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142590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5358831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71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596178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993814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5429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718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1703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00407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73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233907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3355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9925891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D70A.0FCA7E5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 dio</izvorni_sadrzaj>
    <derivirana_varijabla naziv="DomainObject.Predmet.PrimjedbaSuca_1">I, II  dio</derivirana_varijabla>
  </DomainObject.Predmet.PrimjedbaSuc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94762402535</item>
      <item>, OIB null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85821130368</item>
      <item>, OIB 94762402535</item>
      <item>, OIB null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1194</properties:Words>
  <properties:Characters>6717</properties:Characters>
  <properties:Lines>194</properties:Lines>
  <properties:Paragraphs>64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2018-04-18T09:45:00Z</dcterms:created>
  <dc:creator>wsadmin</dc:creator>
  <cp:lastModifiedBy>wsadmin</cp:lastModifiedBy>
  <cp:lastPrinted>2018-05-25T11:47:00Z</cp:lastPrinted>
  <dcterms:modified xmlns:xsi="http://www.w3.org/2001/XMLSchema-instance" xsi:type="dcterms:W3CDTF">2018-05-25T12:14:00Z</dcterms:modified>
  <cp:revision>79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DOSUDI-NAKON DRAŽBE KOD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