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76d9" w14:paraId="74676d9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2E136D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</w:t>
      </w:r>
      <w:r w:rsidR="007A409F">
        <w:t xml:space="preserve">sucu </w:t>
      </w:r>
      <w:r w:rsidR="003450D0" w:rsidRPr="001A741C">
        <w:t xml:space="preserve">u stečajnom predmetu </w:t>
      </w:r>
      <w:r w:rsidR="007A409F">
        <w:t>p</w:t>
      </w:r>
      <w:r w:rsidR="007A409F" w:rsidRPr="001A741C">
        <w:t xml:space="preserve">ovodom </w:t>
      </w:r>
      <w:r w:rsidR="007A409F" w:rsidRPr="001A741C">
        <w:rPr>
          <w:szCs w:val="22"/>
        </w:rPr>
        <w:t xml:space="preserve">prijedloga </w:t>
      </w:r>
      <w:r w:rsidR="007A409F">
        <w:t>Financijske agencije, Regionalni centar Zagreb, Podružnica Varaždin,</w:t>
      </w:r>
      <w:r w:rsidR="00AD3393">
        <w:t xml:space="preserve"> </w:t>
      </w:r>
      <w:r w:rsidR="003450D0" w:rsidRPr="00C774AF">
        <w:t>za otvaranje stečajnog postupka nad dužnikom</w:t>
      </w:r>
      <w:r w:rsidR="002E136D">
        <w:t xml:space="preserve"> </w:t>
      </w:r>
      <w:r w:rsidR="002E136D" w:rsidRPr="00790E31">
        <w:t>SANI-MONT</w:t>
      </w:r>
      <w:r w:rsidR="002E136D">
        <w:t xml:space="preserve"> </w:t>
      </w:r>
      <w:r w:rsidR="002E136D" w:rsidRPr="00790E31">
        <w:t>GRADITELJSTVO d.o.o., Trnovec, Varaždinska 91, OIB: 77524021544</w:t>
      </w:r>
      <w:r w:rsidR="007A409F">
        <w:t>,</w:t>
      </w:r>
      <w:r w:rsidR="009171EE">
        <w:t xml:space="preserve"> </w:t>
      </w:r>
      <w:r w:rsidR="00C93F1E">
        <w:t>2</w:t>
      </w:r>
      <w:r w:rsidR="00AD3393">
        <w:t>. veljače 2017</w:t>
      </w:r>
      <w:r w:rsidR="00CC4415">
        <w:t>.</w:t>
      </w:r>
    </w:p>
    <w:p w:rsidRDefault="00014768" w:rsidP="00E75A6A" w:rsidR="00014768">
      <w:pPr>
        <w:jc w:val="both"/>
      </w:pP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317732" w:rsidP="00B12946" w:rsidR="00317732"/>
    <w:p w:rsidRDefault="00F266B0" w:rsidP="00F266B0" w:rsidR="00F266B0">
      <w:pPr>
        <w:ind w:left="1068"/>
        <w:jc w:val="both"/>
      </w:pPr>
    </w:p>
    <w:p w:rsidRDefault="00C93F1E" w:rsidP="00C93F1E" w:rsidR="00C93F1E">
      <w:pPr>
        <w:ind w:firstLine="708"/>
        <w:jc w:val="both"/>
      </w:pPr>
      <w:r>
        <w:t xml:space="preserve">Odbija se prijedlog Financijske agencije, za otvaranje stečajnog postupka nad dužnikom </w:t>
      </w:r>
      <w:r w:rsidRPr="00790E31">
        <w:t>SANI-MONT</w:t>
      </w:r>
      <w:r>
        <w:t xml:space="preserve"> </w:t>
      </w:r>
      <w:r w:rsidRPr="00790E31">
        <w:t>GRADITELJSTVO d.o.o., Trnovec, Varaždinska 91, OIB: 77524021544</w:t>
      </w:r>
      <w:r>
        <w:t>.</w:t>
      </w:r>
    </w:p>
    <w:p w:rsidRDefault="00C93F1E" w:rsidP="00F266B0" w:rsidR="00C93F1E">
      <w:pPr>
        <w:ind w:left="1068"/>
        <w:jc w:val="both"/>
      </w:pPr>
    </w:p>
    <w:p w:rsidRDefault="00C93F1E" w:rsidP="00F266B0" w:rsidR="00C93F1E">
      <w:pPr>
        <w:ind w:left="1068"/>
        <w:jc w:val="both"/>
      </w:pPr>
    </w:p>
    <w:p w:rsidRDefault="00B1190C" w:rsidP="00C93F1E" w:rsidR="00B1190C"/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B1190C" w:rsidP="00DC2518" w:rsidR="00B1190C">
      <w:pPr>
        <w:jc w:val="center"/>
      </w:pPr>
    </w:p>
    <w:p w:rsidRDefault="00C93F1E" w:rsidP="00C93F1E" w:rsidR="00CC1FDB">
      <w:pPr>
        <w:jc w:val="both"/>
      </w:pPr>
      <w:r>
        <w:tab/>
        <w:t>U ovome predmetu Financijska agencija, podnijela je 30. lipnja 2016. prijedlog za otvaranje stečajnog postupka zbog toga jer je dužnik na dan 28. lipnja 2016. imao u Očevidniku redoslijeda osnova za plaćanje evidentirane, neizvršene osnove za plaćanje u neprekinutom razdoblju od 120 dana, u ukupnom iznosu od 79.711,91 kn.</w:t>
      </w:r>
    </w:p>
    <w:p w:rsidRDefault="00C93F1E" w:rsidP="00C93F1E" w:rsidR="00C93F1E">
      <w:pPr>
        <w:jc w:val="both"/>
      </w:pPr>
    </w:p>
    <w:p w:rsidRDefault="00C93F1E" w:rsidP="00C93F1E" w:rsidR="00C93F1E">
      <w:pPr>
        <w:jc w:val="both"/>
      </w:pPr>
      <w:r>
        <w:tab/>
        <w:t xml:space="preserve">Na ročištu održanom 20. listopada 2016. zastupnik Republike Hrvatske izjavio je da dug Republike Hrvatske s osnova javnih davanja iznosi 98.558,21 kn na dan 7. rujna 2016., te da je ovaj vjerovnik svoju tražbinu osigurao založnim pravom na nekretnini dužnika. </w:t>
      </w:r>
    </w:p>
    <w:p w:rsidRDefault="00C93F1E" w:rsidP="00C93F1E" w:rsidR="00C93F1E">
      <w:pPr>
        <w:jc w:val="both"/>
      </w:pPr>
    </w:p>
    <w:p w:rsidRDefault="00C93F1E" w:rsidP="00C93F1E" w:rsidR="00C93F1E">
      <w:pPr>
        <w:ind w:firstLine="708"/>
        <w:jc w:val="both"/>
      </w:pPr>
      <w:r>
        <w:t xml:space="preserve">Direktor dužnika Marijan Hrman izjavio je na tom ročištu da je dužnik vlasnik nekretnina u Poduzetničkoj zoni u Trnovcu, čija knjigovodstvena vrijednost iznosi oko 200.000,00 kn prema stanju knjigovodstvenih podataka, </w:t>
      </w:r>
      <w:r w:rsidR="009472CA">
        <w:t>a radi se o nekretninama i to čkbr. 100</w:t>
      </w:r>
      <w:r w:rsidR="007F4D15">
        <w:t>7/5 oranica P</w:t>
      </w:r>
      <w:r w:rsidR="009472CA">
        <w:t>oduzetnička zona Trnovec od 5001 m</w:t>
      </w:r>
      <w:r w:rsidR="009472CA" w:rsidRPr="009472CA">
        <w:rPr>
          <w:vertAlign w:val="superscript"/>
        </w:rPr>
        <w:t>2</w:t>
      </w:r>
      <w:r w:rsidR="009472CA">
        <w:t>, upisane u z.k. ul. broj 3812, k.o. Trnovec, kod Općinskog suda u Varaždinu, Zemljišno-knjižni odjel, čkbr. 261/2 livada u mjesnoj rudini sa 780 m</w:t>
      </w:r>
      <w:r w:rsidR="009472CA" w:rsidRPr="009472CA">
        <w:rPr>
          <w:vertAlign w:val="superscript"/>
        </w:rPr>
        <w:t>2</w:t>
      </w:r>
      <w:r w:rsidR="009472CA">
        <w:t>, upisane u z.k. ul. broj 162, k.o. Trnovec, kod Općinskog suda u Varaždinu, Zemljišno-knjižni odjel, i čkbr. 261/1</w:t>
      </w:r>
      <w:r w:rsidR="00957151">
        <w:t xml:space="preserve"> </w:t>
      </w:r>
      <w:r w:rsidR="009472CA">
        <w:t>kuća i dvorište u Trnovcu sa 781 m</w:t>
      </w:r>
      <w:r w:rsidR="009472CA" w:rsidRPr="009472CA">
        <w:rPr>
          <w:vertAlign w:val="superscript"/>
        </w:rPr>
        <w:t xml:space="preserve">2 </w:t>
      </w:r>
      <w:r w:rsidR="009472CA">
        <w:t>upisane u z.k. ul. 2656, k.o. Trnovec, upisane kod Općinskog suda u Varaždinu, Zemljišno-knjižni odjel.</w:t>
      </w:r>
    </w:p>
    <w:p w:rsidRDefault="009472CA" w:rsidP="00C93F1E" w:rsidR="009472CA">
      <w:pPr>
        <w:ind w:firstLine="708"/>
        <w:jc w:val="both"/>
      </w:pPr>
    </w:p>
    <w:p w:rsidRDefault="00236476" w:rsidP="00C93F1E" w:rsidR="00236476">
      <w:pPr>
        <w:jc w:val="both"/>
      </w:pPr>
      <w:r>
        <w:lastRenderedPageBreak/>
        <w:tab/>
      </w:r>
      <w:r w:rsidR="009472CA">
        <w:t>Također je na tom ročištu direktor dužnika predao u spis dokaze vlasništva na navedenim nekretninama, popis pokretnina u vlasništvu dužnika</w:t>
      </w:r>
      <w:r w:rsidR="007F4D15">
        <w:t xml:space="preserve"> čija knjigovodstvena vrijednost iznosi 290.395,97 kn</w:t>
      </w:r>
      <w:r w:rsidR="009472CA">
        <w:t xml:space="preserve"> i nenaplaćenih tražbina, te tražbina za koje vodi sudske sporove.</w:t>
      </w:r>
    </w:p>
    <w:p w:rsidRDefault="009472CA" w:rsidP="00C93F1E" w:rsidR="009472CA">
      <w:pPr>
        <w:jc w:val="both"/>
      </w:pPr>
    </w:p>
    <w:p w:rsidRDefault="009472CA" w:rsidP="009472CA" w:rsidR="009472CA">
      <w:pPr>
        <w:ind w:firstLine="708"/>
        <w:jc w:val="both"/>
      </w:pPr>
      <w:r>
        <w:t>Iz navedenih podataka o imovini dužnika, utvrđeno je da vrijednost imovine dužnika premašuje iznos tražbine evidentirane u Očevidniku redoslijeda osnova za plaćanje, radi čega je sud odbio prijedlog za otvaranje stečajnog postupka, jer dužnik nije prezadužen.</w:t>
      </w:r>
    </w:p>
    <w:p w:rsidRDefault="00236476" w:rsidP="002B17BC" w:rsidR="00236476"/>
    <w:p w:rsidRDefault="00B1190C" w:rsidP="002B17BC" w:rsidR="00B1190C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C93F1E">
        <w:t>2</w:t>
      </w:r>
      <w:r w:rsidR="00AD3393">
        <w:t>. veljače 2017</w:t>
      </w:r>
      <w:r>
        <w:t>. godine.</w:t>
      </w:r>
    </w:p>
    <w:p w:rsidRDefault="00710747" w:rsidP="00710747" w:rsidR="00710747"/>
    <w:p w:rsidRDefault="00B1190C" w:rsidP="00710747" w:rsidR="00B1190C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4F794B" w:rsidP="00957151" w:rsidR="00236476">
      <w:pPr>
        <w:jc w:val="both"/>
      </w:pPr>
      <w:r w:rsidRPr="004F794B"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4F794B" w:rsidP="00F472B4" w:rsidR="004F794B"/>
    <w:p w:rsidRDefault="00E75A6A" w:rsidP="001B402A" w:rsidR="0000620E">
      <w:r>
        <w:t>DNA:</w:t>
      </w:r>
    </w:p>
    <w:p w:rsidRDefault="00957151" w:rsidP="001B402A" w:rsidR="00957151"/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AD3393">
        <w:t xml:space="preserve"> A. Cesarca 2,</w:t>
      </w:r>
    </w:p>
    <w:p w:rsidRDefault="00CC1FDB" w:rsidP="00EF4A9A" w:rsidR="00CC1FDB">
      <w:pPr>
        <w:numPr>
          <w:ilvl w:val="0"/>
          <w:numId w:val="4"/>
        </w:numPr>
        <w:jc w:val="both"/>
      </w:pPr>
      <w:r>
        <w:t xml:space="preserve">dužnik </w:t>
      </w:r>
      <w:r w:rsidR="00957151" w:rsidRPr="00790E31">
        <w:t>SANI-MONT</w:t>
      </w:r>
      <w:r w:rsidR="00957151">
        <w:t xml:space="preserve"> </w:t>
      </w:r>
      <w:r w:rsidR="00957151" w:rsidRPr="00790E31">
        <w:t xml:space="preserve">GRADITELJSTVO d.o.o., Trnovec, Varaždinska 91, </w:t>
      </w:r>
      <w:r>
        <w:t xml:space="preserve">direktor dužnika </w:t>
      </w:r>
      <w:r w:rsidR="00957151">
        <w:t>Marijan Hrman, Trnovec, Nikole Tesle 4,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317732" w:rsidP="00236476" w:rsidR="00E75A6A">
      <w:pPr>
        <w:numPr>
          <w:ilvl w:val="0"/>
          <w:numId w:val="4"/>
        </w:numPr>
        <w:jc w:val="both"/>
      </w:pPr>
      <w:r>
        <w:t>E-oglasna ploča,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B6F" w:rsidR="00E75B6F">
      <w:r>
        <w:separator/>
      </w:r>
    </w:p>
  </w:endnote>
  <w:endnote w:id="0" w:type="continuationSeparator">
    <w:p w:rsidRDefault="00E75B6F" w:rsidR="00E7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B6F" w:rsidR="00E75B6F">
      <w:r>
        <w:separator/>
      </w:r>
    </w:p>
  </w:footnote>
  <w:footnote w:id="0" w:type="continuationSeparator">
    <w:p w:rsidRDefault="00E75B6F" w:rsidR="00E75B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4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FD48E5">
      <w:t>907/16-</w:t>
    </w:r>
    <w:r w:rsidR="00C93F1E">
      <w:t>6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FD48E5">
      <w:t>907/16-</w:t>
    </w:r>
    <w:r w:rsidR="00C93F1E">
      <w:t>6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C0012"/>
    <w:rsid w:val="000E5FA5"/>
    <w:rsid w:val="000F1F1D"/>
    <w:rsid w:val="000F4F92"/>
    <w:rsid w:val="000F67EC"/>
    <w:rsid w:val="00106AE1"/>
    <w:rsid w:val="00135A10"/>
    <w:rsid w:val="00156FB7"/>
    <w:rsid w:val="00176AF4"/>
    <w:rsid w:val="00185467"/>
    <w:rsid w:val="001B402A"/>
    <w:rsid w:val="00217C42"/>
    <w:rsid w:val="00236476"/>
    <w:rsid w:val="002B17BC"/>
    <w:rsid w:val="002E136D"/>
    <w:rsid w:val="00317732"/>
    <w:rsid w:val="00320E05"/>
    <w:rsid w:val="003210FF"/>
    <w:rsid w:val="003450D0"/>
    <w:rsid w:val="00356405"/>
    <w:rsid w:val="003C7413"/>
    <w:rsid w:val="003E198B"/>
    <w:rsid w:val="003E302F"/>
    <w:rsid w:val="004153D1"/>
    <w:rsid w:val="004329E6"/>
    <w:rsid w:val="00445898"/>
    <w:rsid w:val="004709ED"/>
    <w:rsid w:val="004874C2"/>
    <w:rsid w:val="00497516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A409F"/>
    <w:rsid w:val="007B7005"/>
    <w:rsid w:val="007D5803"/>
    <w:rsid w:val="007F4D15"/>
    <w:rsid w:val="007F528E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472CA"/>
    <w:rsid w:val="00957151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D3393"/>
    <w:rsid w:val="00AE2489"/>
    <w:rsid w:val="00AE4B2E"/>
    <w:rsid w:val="00B1190C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41D16"/>
    <w:rsid w:val="00C82768"/>
    <w:rsid w:val="00C93F1E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B6F"/>
    <w:rsid w:val="00E75F10"/>
    <w:rsid w:val="00E829E1"/>
    <w:rsid w:val="00EB44D6"/>
    <w:rsid w:val="00ED2AA7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  <w:rsid w:val="00FD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5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St-907/2016-6</izvorni_sadrzaj>
    <derivirana_varijabla naziv="DomainObject.Oznaka_1">St-907/2016-6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SANI-MONT GRADITELJSTVO društvo s ograničenom odgovornošću za graditeljstvo, trgovinu i usluge</izvorni_sadrzaj>
    <derivirana_varijabla naziv="DomainObject.Predmet.ProtustrankaFormated_1">  SANI-MONT GRADITELJSTVO društvo s ograničenom odgovornošću za graditeljstvo, trgovinu i usluge</derivirana_varijabla>
  </DomainObject.Predmet.ProtustrankaFormated>
  <DomainObject.Predmet.ProtustrankaFormatedOIB>
    <izvorni_sadrzaj>  SANI-MONT GRADITELJSTVO društvo s ograničenom odgovornošću za graditeljstvo, trgovinu i usluge, OIB 77524021544</izvorni_sadrzaj>
    <derivirana_varijabla naziv="DomainObject.Predmet.ProtustrankaFormatedOIB_1">  SANI-MONT GRADITELJSTVO društvo s ograničenom odgovornošću za graditeljstvo, trgovinu i usluge, OIB 77524021544</derivirana_varijabla>
  </DomainObject.Predmet.ProtustrankaFormatedOIB>
  <DomainObject.Predmet.ProtustrankaFormatedWithAdress>
    <izvorni_sadrzaj> SANI-MONT GRADITELJSTVO društvo s ograničenom odgovornošću za graditeljstvo, trgovinu i usluge, Varaždinska 91, 42202 Trnovec</izvorni_sadrzaj>
    <derivirana_varijabla naziv="DomainObject.Predmet.ProtustrankaFormatedWithAdress_1"> SANI-MONT GRADITELJSTVO društvo s ograničenom odgovornošću za graditeljstvo, trgovinu i usluge, Varaždinska 91, 42202 Trnovec</derivirana_varijabla>
  </DomainObject.Predmet.ProtustrankaFormatedWithAdress>
  <DomainObject.Predmet.ProtustrankaFormatedWithAdressOIB>
    <izvorni_sadrzaj> SANI-MONT GRADITELJSTVO društvo s ograničenom odgovornošću za graditeljstvo, trgovinu i usluge, OIB 77524021544, Varaždinska 91, 42202 Trnovec</izvorni_sadrzaj>
    <derivirana_varijabla naziv="DomainObject.Predmet.ProtustrankaFormatedWithAdressOIB_1"> SANI-MONT GRADITELJSTVO društvo s ograničenom odgovornošću za graditeljstvo, trgovinu i usluge, OIB 77524021544, Varaždinska 91, 42202 Trnovec</derivirana_varijabla>
  </DomainObject.Predmet.ProtustrankaFormatedWithAdressOIB>
  <DomainObject.Predmet.ProtustrankaWithAdress>
    <izvorni_sadrzaj>SANI-MONT GRADITELJSTVO društvo s ograničenom odgovornošću za graditeljstvo, trgovinu i usluge Varaždinska 91, 42202 Trnovec</izvorni_sadrzaj>
    <derivirana_varijabla naziv="DomainObject.Predmet.ProtustrankaWithAdress_1">SANI-MONT GRADITELJSTVO društvo s ograničenom odgovornošću za graditeljstvo, trgovinu i usluge Varaždinska 91, 42202 Trnovec</derivirana_varijabla>
  </DomainObject.Predmet.ProtustrankaWithAdress>
  <DomainObject.Predmet.ProtustrankaWithAdressOIB>
    <izvorni_sadrzaj>SANI-MONT GRADITELJSTVO društvo s ograničenom odgovornošću za graditeljstvo, trgovinu i usluge, OIB 77524021544, Varaždinska 91, 42202 Trnovec</izvorni_sadrzaj>
    <derivirana_varijabla naziv="DomainObject.Predmet.ProtustrankaWithAdressOIB_1">SANI-MONT GRADITELJSTVO društvo s ograničenom odgovornošću za graditeljstvo, trgovinu i usluge, OIB 77524021544, Varaždinska 91, 42202 Trnovec</derivirana_varijabla>
  </DomainObject.Predmet.ProtustrankaWithAdressOIB>
  <DomainObject.Predmet.ProtustrankaNazivFormated>
    <izvorni_sadrzaj>SANI-MONT GRADITELJSTVO društvo s ograničenom odgovornošću za graditeljstvo, trgovinu i usluge</izvorni_sadrzaj>
    <derivirana_varijabla naziv="DomainObject.Predmet.ProtustrankaNazivFormated_1">SANI-MONT GRADITELJSTVO društvo s ograničenom odgovornošću za graditeljstvo, trgovinu i usluge</derivirana_varijabla>
  </DomainObject.Predmet.ProtustrankaNazivFormated>
  <DomainObject.Predmet.ProtustrankaNazivFormatedOIB>
    <izvorni_sadrzaj>SANI-MONT GRADITELJSTVO društvo s ograničenom odgovornošću za graditeljstvo, trgovinu i usluge, OIB 77524021544</izvorni_sadrzaj>
    <derivirana_varijabla naziv="DomainObject.Predmet.ProtustrankaNazivFormatedOIB_1">SANI-MONT GRADITELJSTVO društvo s ograničenom odgovornošću za graditeljstvo, trgovinu i usluge, OIB 77524021544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79711.91</izvorni_sadrzaj>
    <derivirana_varijabla naziv="DomainObject.Predmet.TrenutnaVrijednost_1">79711.91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SANI-MONT GRADITELJSTVO društvo s ograničenom odgovornošću za graditeljstvo, trgovinu i usluge</item>
    </izvorni_sadrzaj>
    <derivirana_varijabla naziv="DomainObject.Predmet.ProtuStrankaListFormated_1">
      <item>SANI-MONT GRADITELJSTVO društvo s ograničenom odgovornošću za graditeljstvo, trgovinu i usluge</item>
    </derivirana_varijabla>
  </DomainObject.Predmet.ProtuStrankaListFormated>
  <DomainObject.Predmet.ProtuStrankaListFormatedOIB>
    <izvorni_sadrzaj>
      <item>SANI-MONT GRADITELJSTVO društvo s ograničenom odgovornošću za graditeljstvo, trgovinu i usluge, OIB 77524021544</item>
    </izvorni_sadrzaj>
    <derivirana_varijabla naziv="DomainObject.Predmet.ProtuStrankaListFormatedOIB_1">
      <item>SANI-MONT GRADITELJSTVO društvo s ograničenom odgovornošću za graditeljstvo, trgovinu i usluge, OIB 77524021544</item>
    </derivirana_varijabla>
  </DomainObject.Predmet.ProtuStrankaListFormatedOIB>
  <DomainObject.Predmet.ProtuStrankaListFormatedWithAdress>
    <izvorni_sadrzaj>
      <item>SANI-MONT GRADITELJSTVO društvo s ograničenom odgovornošću za graditeljstvo, trgovinu i usluge, Varaždinska 91, 42202 Trnovec</item>
    </izvorni_sadrzaj>
    <derivirana_varijabla naziv="DomainObject.Predmet.ProtuStrankaListFormatedWithAdress_1">
      <item>SANI-MONT GRADITELJSTVO društvo s ograničenom odgovornošću za graditeljstvo, trgovinu i usluge, Varaždinska 91, 42202 Trnovec</item>
    </derivirana_varijabla>
  </DomainObject.Predmet.ProtuStrankaListFormatedWithAdress>
  <DomainObject.Predmet.ProtuStrankaListFormatedWithAdressOIB>
    <izvorni_sadrzaj>
      <item>SANI-MONT GRADITELJSTVO društvo s ograničenom odgovornošću za graditeljstvo, trgovinu i usluge, OIB 77524021544, Varaždinska 91, 42202 Trnovec</item>
    </izvorni_sadrzaj>
    <derivirana_varijabla naziv="DomainObject.Predmet.ProtuStrankaListFormatedWithAdressOIB_1">
      <item>SANI-MONT GRADITELJSTVO društvo s ograničenom odgovornošću za graditeljstvo, trgovinu i usluge, OIB 77524021544, Varaždinska 91, 42202 Trnovec</item>
    </derivirana_varijabla>
  </DomainObject.Predmet.ProtuStrankaListFormatedWithAdressOIB>
  <DomainObject.Predmet.ProtuStrankaListNazivFormated>
    <izvorni_sadrzaj>
      <item>SANI-MONT GRADITELJSTVO društvo s ograničenom odgovornošću za graditeljstvo, trgovinu i usluge</item>
    </izvorni_sadrzaj>
    <derivirana_varijabla naziv="DomainObject.Predmet.ProtuStrankaListNazivFormated_1">
      <item>SANI-MONT GRADITELJSTVO društvo s ograničenom odgovornošću za graditeljstvo, trgovinu i usluge</item>
    </derivirana_varijabla>
  </DomainObject.Predmet.ProtuStrankaListNazivFormated>
  <DomainObject.Predmet.ProtuStrankaListNazivFormatedOIB>
    <izvorni_sadrzaj>
      <item>SANI-MONT GRADITELJSTVO društvo s ograničenom odgovornošću za graditeljstvo, trgovinu i usluge, OIB 77524021544</item>
    </izvorni_sadrzaj>
    <derivirana_varijabla naziv="DomainObject.Predmet.ProtuStrankaListNazivFormatedOIB_1">
      <item>SANI-MONT GRADITELJSTVO društvo s ograničenom odgovornošću za graditeljstvo, trgovinu i usluge, OIB 77524021544</item>
    </derivirana_varijabla>
  </DomainObject.Predmet.ProtuStrankaListNazivFormatedOIB>
  <DomainObject.Predmet.OstaliListFormated>
    <izvorni_sadrzaj>
      <item>sudski registar</item>
      <item>Marijan Hrman</item>
      <item>Županijsko državno odvjetništvo</item>
    </izvorni_sadrzaj>
    <derivirana_varijabla naziv="DomainObject.Predmet.OstaliListFormated_1">
      <item>sudski registar</item>
      <item>Marijan Hrman</item>
      <item>Županijsko državno odvjetništvo</item>
    </derivirana_varijabla>
  </DomainObject.Predmet.OstaliListFormated>
  <DomainObject.Predmet.OstaliListFormatedOIB>
    <izvorni_sadrzaj>
      <item>sudski registar</item>
      <item>Marijan Hrman, OIB 14889902454</item>
      <item>Županijsko državno odvjetništvo</item>
    </izvorni_sadrzaj>
    <derivirana_varijabla naziv="DomainObject.Predmet.OstaliListFormatedOIB_1">
      <item>sudski registar</item>
      <item>Marijan Hrman, OIB 14889902454</item>
      <item>Županijsko državno odvjetništvo</item>
    </derivirana_varijabla>
  </DomainObject.Predmet.OstaliListFormatedOIB>
  <DomainObject.Predmet.OstaliListFormatedWithAdress>
    <izvorni_sadrzaj>
      <item>sudski registar</item>
      <item>Marijan Hrman, Nikole Tesle 4, 42202 Trnovec</item>
      <item>Županijsko državno odvjetništvo</item>
    </izvorni_sadrzaj>
    <derivirana_varijabla naziv="DomainObject.Predmet.OstaliListFormatedWithAdress_1">
      <item>sudski registar</item>
      <item>Marijan Hrman, Nikole Tesle 4, 42202 Trnovec</item>
      <item>Županijsko državno odvjetništvo</item>
    </derivirana_varijabla>
  </DomainObject.Predmet.OstaliListFormatedWithAdress>
  <DomainObject.Predmet.OstaliListFormatedWithAdressOIB>
    <izvorni_sadrzaj>
      <item>sudski registar</item>
      <item>Marijan Hrman, OIB 14889902454, Nikole Tesle 4, 42202 Trnovec</item>
      <item>Županijsko državno odvjetništvo</item>
    </izvorni_sadrzaj>
    <derivirana_varijabla naziv="DomainObject.Predmet.OstaliListFormatedWithAdressOIB_1">
      <item>sudski registar</item>
      <item>Marijan Hrman, OIB 14889902454, Nikole Tesle 4, 42202 Trnovec</item>
      <item>Županijsko državno odvjetništvo</item>
    </derivirana_varijabla>
  </DomainObject.Predmet.OstaliListFormatedWithAdressOIB>
  <DomainObject.Predmet.OstaliListNazivFormated>
    <izvorni_sadrzaj>
      <item>sudski registar</item>
      <item>Marijan Hrman</item>
      <item>Županijsko državno odvjetništvo</item>
    </izvorni_sadrzaj>
    <derivirana_varijabla naziv="DomainObject.Predmet.OstaliListNazivFormated_1">
      <item>sudski registar</item>
      <item>Marijan Hrman</item>
      <item>Županijsko državno odvjetništvo</item>
    </derivirana_varijabla>
  </DomainObject.Predmet.OstaliListNazivFormated>
  <DomainObject.Predmet.OstaliListNazivFormatedOIB>
    <izvorni_sadrzaj>
      <item>sudski registar</item>
      <item>Marijan Hrman, OIB 14889902454</item>
      <item>Županijsko državno odvjetništvo</item>
    </izvorni_sadrzaj>
    <derivirana_varijabla naziv="DomainObject.Predmet.OstaliListNazivFormatedOIB_1">
      <item>sudski registar</item>
      <item>Marijan Hrman, OIB 14889902454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St-907/2016-6</izvorni_sadrzaj>
    <derivirana_varijabla naziv="DomainObject.PoslovniBrojDokumenta_1">St-907/2016-6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SANI-MONT GRADITELJSTVO društvo s ograničenom odgovornošću za graditeljstvo, trgovinu i usluge</izvorni_sadrzaj>
    <derivirana_varijabla naziv="DomainObject.Predmet.ProtustrankaIDrugi_1">SANI-MONT GRADITELJSTVO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SANI-MONT GRADITELJSTVO društvo s ograničenom odgovornošću za graditeljstvo, trgovinu i usluge, OIB 77524021544, Varaždinska 91, 42202 Trnovec</izvorni_sadrzaj>
    <derivirana_varijabla naziv="DomainObject.Predmet.ProtustrankaIDrugiAdressOIB_1">SANI-MONT GRADITELJSTVO društvo s ograničenom odgovornošću za graditeljstvo, trgovinu i usluge, OIB 77524021544, Varaždinska 91,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SANI-MONT GRADITELJSTVO društvo s ograničenom odgovornošću za graditeljstvo, trgovinu i usluge</item>
      <item>sudski registar</item>
      <item>Marijan Hrman</item>
      <item>Županijsko državno odvjetništvo</item>
    </izvorni_sadrzaj>
    <derivirana_varijabla naziv="DomainObject.Predmet.SudioniciListNaziv_1">
      <item>Financijska agencija</item>
      <item>SANI-MONT GRADITELJSTVO društvo s ograničenom odgovornošću za graditeljstvo, trgovinu i usluge</item>
      <item>sudski registar</item>
      <item>Marijan Hrman</item>
      <item>Županijsko državno odvjetništvo</item>
    </derivirana_varijabla>
  </DomainObject.Predmet.SudioniciListNaziv>
  <DomainObject.Predmet.SudioniciListAdressOIB>
    <izvorni_sadrzaj>
      <item>Financijska agencija, OIB 85821130368</item>
      <item>SANI-MONT GRADITELJSTVO društvo s ograničenom odgovornošću za graditeljstvo, trgovinu i usluge, OIB 77524021544, Varaždinska 91,42202 Trnovec</item>
      <item>sudski registar</item>
      <item>Marijan Hrman, OIB 14889902454, Nikole Tesle 4,42202 Trnovec</item>
      <item>Županijsko državno odvjetništvo</item>
    </izvorni_sadrzaj>
    <derivirana_varijabla naziv="DomainObject.Predmet.SudioniciListAdressOIB_1">
      <item>Financijska agencija, OIB 85821130368</item>
      <item>SANI-MONT GRADITELJSTVO društvo s ograničenom odgovornošću za graditeljstvo, trgovinu i usluge, OIB 77524021544, Varaždinska 91,42202 Trnovec</item>
      <item>sudski registar</item>
      <item>Marijan Hrman, OIB 14889902454, Nikole Tesle 4,42202 Trnovec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77524021544</item>
      <item>, OIB null</item>
      <item>, OIB 14889902454</item>
      <item>, OIB null</item>
    </izvorni_sadrzaj>
    <derivirana_varijabla naziv="DomainObject.Predmet.SudioniciListNazivOIB_1">
      <item>, OIB 85821130368</item>
      <item>, OIB 77524021544</item>
      <item>, OIB null</item>
      <item>, OIB 14889902454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14027-DC78-41E3-A6D5-2442D39D9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2659</properties:Characters>
  <properties:Lines>84</properties:Lines>
  <properties:Paragraphs>25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2017-02-02T07:52:00Z</cp:lastPrinted>
  <dcterms:modified xmlns:xsi="http://www.w3.org/2001/XMLSchema-instance" xsi:type="dcterms:W3CDTF">2017-02-02T08:32:00Z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St-907/2016-6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