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2c89" w14:paraId="b212c89" w:rsidRDefault="00AE649C" w:rsidP="00B4715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47153" w:rsidP="00B4715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7153" w:rsidP="00B47153" w:rsidR="00AE649C" w:rsidRPr="00B76F3C">
      <w:pPr>
        <w:pStyle w:val="SudSjedite"/>
      </w:pPr>
      <w:r>
        <w:t xml:space="preserve">                                                                                                  Poslovni broj: 4 St-1056/15-4</w:t>
      </w:r>
      <w:r w:rsidR="00EA1C6D">
        <w:tab/>
      </w:r>
    </w:p>
    <w:p w:rsidRDefault="00B47153" w:rsidP="00B47153" w:rsidR="00B4715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47153" w:rsidP="00B47153" w:rsidR="00B4715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47153" w:rsidP="00B47153" w:rsidR="00B4715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47153" w:rsidP="00B47153" w:rsidR="00B4715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47153" w:rsidP="00B47153" w:rsidR="00B47153">
      <w:pPr>
        <w:spacing w:after="0"/>
        <w:jc w:val="right"/>
        <w:rPr>
          <w:lang w:eastAsia="hr-HR"/>
        </w:rPr>
      </w:pPr>
    </w:p>
    <w:p w:rsidRDefault="00B47153" w:rsidP="00B47153" w:rsidR="00B47153">
      <w:pPr>
        <w:spacing w:after="0"/>
        <w:jc w:val="right"/>
      </w:pPr>
    </w:p>
    <w:p w:rsidRDefault="00B47153" w:rsidP="00B47153" w:rsidR="00B47153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ESSENTIA d.o.o., Čakovec, Gundulićeva 34, OIB: 69242713363,  14. siječnja 2016. temeljem čl. 430. Stečajnog zakona („NN“ 71/15, u daljnjem tekstu SZ) objavljuje sljedeći</w:t>
      </w:r>
    </w:p>
    <w:p w:rsidRDefault="00B47153" w:rsidP="00B47153" w:rsidR="00B47153">
      <w:pPr>
        <w:spacing w:after="0"/>
        <w:jc w:val="center"/>
      </w:pPr>
    </w:p>
    <w:p w:rsidRDefault="00B47153" w:rsidP="00B47153" w:rsidR="00B47153">
      <w:pPr>
        <w:spacing w:after="0"/>
        <w:jc w:val="center"/>
      </w:pPr>
      <w:r>
        <w:t>OGLAS</w:t>
      </w:r>
    </w:p>
    <w:p w:rsidRDefault="00B47153" w:rsidP="00B47153" w:rsidR="00B47153">
      <w:pPr>
        <w:spacing w:after="0"/>
      </w:pPr>
    </w:p>
    <w:p w:rsidRDefault="00B47153" w:rsidP="00B47153" w:rsidR="00B47153">
      <w:pPr>
        <w:spacing w:after="0"/>
        <w:jc w:val="both"/>
      </w:pPr>
      <w:r>
        <w:t>1/</w:t>
      </w:r>
      <w:r>
        <w:tab/>
        <w:t>Utvrđuje se da ukupni iznos evidentiranog duga dužnika ESSENTIA d.o.o., Čakovec, Gundulićeva 34, OIB: 69242713363 iznosi 106.293,64 kn.</w:t>
      </w:r>
    </w:p>
    <w:p w:rsidRDefault="00B47153" w:rsidP="00B47153" w:rsidR="00B47153">
      <w:pPr>
        <w:spacing w:after="0"/>
        <w:jc w:val="both"/>
      </w:pPr>
    </w:p>
    <w:p w:rsidRDefault="00B47153" w:rsidP="00B47153" w:rsidR="00B47153">
      <w:pPr>
        <w:spacing w:after="0"/>
        <w:jc w:val="both"/>
      </w:pPr>
      <w:r>
        <w:t>2/</w:t>
      </w:r>
      <w:r>
        <w:tab/>
        <w:t xml:space="preserve"> Poziva se predsjednik uprave dužnika Tomislav Vrbanec iz Čakovca, Gundulićeva 34, OIB: 59931598181  da u roku od 15 dana od dana objave ovog oglasa na e-oglasnoj ploči suda podnese ovome sudu, pozivom na gornji broj spisa, javnobilježnički ovjerovljeni prokazni popis imovine i obveza dužnika na propisanom obrascu.</w:t>
      </w:r>
    </w:p>
    <w:p w:rsidRDefault="00B47153" w:rsidP="00B47153" w:rsidR="00B47153">
      <w:pPr>
        <w:spacing w:after="0"/>
        <w:jc w:val="both"/>
      </w:pPr>
    </w:p>
    <w:p w:rsidRDefault="00B47153" w:rsidP="00B47153" w:rsidR="00B47153">
      <w:pPr>
        <w:spacing w:after="0"/>
        <w:jc w:val="both"/>
      </w:pPr>
      <w:r>
        <w:t>3/</w:t>
      </w:r>
      <w:r>
        <w:tab/>
        <w:t>Upozorava se predsjednik uprave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47153" w:rsidP="00B47153" w:rsidR="00B47153">
      <w:pPr>
        <w:spacing w:after="0"/>
      </w:pPr>
    </w:p>
    <w:p w:rsidRDefault="00B47153" w:rsidP="00B47153" w:rsidR="00B4715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47153" w:rsidP="00B47153" w:rsidR="00B47153">
      <w:pPr>
        <w:spacing w:after="0"/>
        <w:jc w:val="both"/>
        <w:rPr>
          <w:color w:val="000000"/>
        </w:rPr>
      </w:pPr>
      <w:r>
        <w:tab/>
      </w:r>
    </w:p>
    <w:p w:rsidRDefault="00B47153" w:rsidP="00B47153" w:rsidR="00B4715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220105615 otvoren kod Hrvatske poštanske banke. </w:t>
      </w:r>
    </w:p>
    <w:p w:rsidRDefault="00B47153" w:rsidP="00B47153" w:rsidR="00B4715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47153" w:rsidP="00B47153" w:rsidR="00B47153">
      <w:pPr>
        <w:spacing w:after="0"/>
        <w:jc w:val="both"/>
      </w:pPr>
    </w:p>
    <w:p w:rsidRDefault="00B47153" w:rsidP="00B47153" w:rsidR="00B47153">
      <w:pPr>
        <w:spacing w:after="0"/>
        <w:jc w:val="center"/>
      </w:pPr>
      <w:r>
        <w:t>U Varaždinu, 14. siječnja 2016.</w:t>
      </w:r>
    </w:p>
    <w:p w:rsidRDefault="00B47153" w:rsidP="00B47153" w:rsidR="00B47153">
      <w:pPr>
        <w:spacing w:after="0"/>
        <w:jc w:val="both"/>
      </w:pPr>
    </w:p>
    <w:p w:rsidRDefault="00B47153" w:rsidP="00B47153" w:rsidR="00B4715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47153" w:rsidP="00B47153" w:rsidR="00B47153">
      <w:pPr>
        <w:spacing w:after="0"/>
      </w:pPr>
    </w:p>
    <w:p w:rsidRDefault="00B47153" w:rsidP="00B47153" w:rsidR="00B4715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B47153" w:rsidR="00CB0EA4">
      <w:pPr>
        <w:pStyle w:val="Naslovdokumenta"/>
        <w:spacing w:after="0"/>
      </w:pPr>
    </w:p>
    <w:p w:rsidRDefault="0071688E" w:rsidP="00B47153" w:rsidR="0071688E">
      <w:pPr>
        <w:pStyle w:val="Poetniodjeljak"/>
        <w:spacing w:after="0"/>
      </w:pPr>
    </w:p>
    <w:p w:rsidRDefault="00A21F0D" w:rsidP="00B47153" w:rsidR="00A21F0D">
      <w:pPr>
        <w:pStyle w:val="NormaleSPIS"/>
        <w:spacing w:after="0"/>
        <w:rPr>
          <w:noProof/>
        </w:rPr>
      </w:pPr>
    </w:p>
    <w:p w:rsidRDefault="00DA0242" w:rsidP="00B4715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153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2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St-1056/2015-4</izvorni_sadrzaj>
    <derivirana_varijabla naziv="DomainObject.Oznaka_1">St-1056/2015-4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ESSENTIA društvo s ograničenom odgovornošću za trgovinu,ugostiteljstvo,proizvodnju i usluge</izvorni_sadrzaj>
    <derivirana_varijabla naziv="DomainObject.Predmet.ProtustrankaFormated_1">  ESSENTIA društvo s ograničenom odgovornošću za trgovinu,ugostiteljstvo,proizvodnju i usluge</derivirana_varijabla>
  </DomainObject.Predmet.ProtustrankaFormated>
  <DomainObject.Predmet.ProtustrankaFormatedOIB>
    <izvorni_sadrzaj>  ESSENTIA društvo s ograničenom odgovornošću za trgovinu,ugostiteljstvo,proizvodnju i usluge, OIB 69242713363</izvorni_sadrzaj>
    <derivirana_varijabla naziv="DomainObject.Predmet.ProtustrankaFormatedOIB_1">  ESSENTIA društvo s ograničenom odgovornošću za trgovinu,ugostiteljstvo,proizvodnju i usluge, OIB 69242713363</derivirana_varijabla>
  </DomainObject.Predmet.ProtustrankaFormatedOIB>
  <DomainObject.Predmet.ProtustrankaFormatedWithAdress>
    <izvorni_sadrzaj> ESSENTIA društvo s ograničenom odgovornošću za trgovinu,ugostiteljstvo,proizvodnju i usluge, Gundulićeva 34, 40000 Čakovec</izvorni_sadrzaj>
    <derivirana_varijabla naziv="DomainObject.Predmet.ProtustrankaFormatedWithAdress_1"> ESSENTIA društvo s ograničenom odgovornošću za trgovinu,ugostiteljstvo,proizvodnju i usluge, Gundulićeva 34, 40000 Čakovec</derivirana_varijabla>
  </DomainObject.Predmet.ProtustrankaFormatedWithAdress>
  <DomainObject.Predmet.ProtustrankaFormatedWithAdressOIB>
    <izvorni_sadrzaj> ESSENTIA društvo s ograničenom odgovornošću za trgovinu,ugostiteljstvo,proizvodnju i usluge, OIB 69242713363, Gundulićeva 34, 40000 Čakovec</izvorni_sadrzaj>
    <derivirana_varijabla naziv="DomainObject.Predmet.ProtustrankaFormatedWithAdressOIB_1"> ESSENTIA društvo s ograničenom odgovornošću za trgovinu,ugostiteljstvo,proizvodnju i usluge, OIB 69242713363, Gundulićeva 34, 40000 Čakovec</derivirana_varijabla>
  </DomainObject.Predmet.ProtustrankaFormatedWithAdressOIB>
  <DomainObject.Predmet.ProtustrankaWithAdress>
    <izvorni_sadrzaj>ESSENTIA društvo s ograničenom odgovornošću za trgovinu,ugostiteljstvo,proizvodnju i usluge Gundulićeva 34, 40000 Čakovec</izvorni_sadrzaj>
    <derivirana_varijabla naziv="DomainObject.Predmet.ProtustrankaWithAdress_1">ESSENTIA društvo s ograničenom odgovornošću za trgovinu,ugostiteljstvo,proizvodnju i usluge Gundulićeva 34, 40000 Čakovec</derivirana_varijabla>
  </DomainObject.Predmet.ProtustrankaWithAdress>
  <DomainObject.Predmet.ProtustrankaWithAdressOIB>
    <izvorni_sadrzaj>ESSENTIA društvo s ograničenom odgovornošću za trgovinu,ugostiteljstvo,proizvodnju i usluge, OIB 69242713363, Gundulićeva 34, 40000 Čakovec</izvorni_sadrzaj>
    <derivirana_varijabla naziv="DomainObject.Predmet.ProtustrankaWithAdressOIB_1">ESSENTIA društvo s ograničenom odgovornošću za trgovinu,ugostiteljstvo,proizvodnju i usluge, OIB 69242713363, Gundulićeva 34, 40000 Čakovec</derivirana_varijabla>
  </DomainObject.Predmet.ProtustrankaWithAdressOIB>
  <DomainObject.Predmet.ProtustrankaNazivFormated>
    <izvorni_sadrzaj>ESSENTIA društvo s ograničenom odgovornošću za trgovinu,ugostiteljstvo,proizvodnju i usluge</izvorni_sadrzaj>
    <derivirana_varijabla naziv="DomainObject.Predmet.ProtustrankaNazivFormated_1">ESSENTIA društvo s ograničenom odgovornošću za trgovinu,ugostiteljstvo,proizvodnju i usluge</derivirana_varijabla>
  </DomainObject.Predmet.ProtustrankaNazivFormated>
  <DomainObject.Predmet.ProtustrankaNazivFormatedOIB>
    <izvorni_sadrzaj>ESSENTIA društvo s ograničenom odgovornošću za trgovinu,ugostiteljstvo,proizvodnju i usluge, OIB 69242713363</izvorni_sadrzaj>
    <derivirana_varijabla naziv="DomainObject.Predmet.ProtustrankaNazivFormatedOIB_1">ESSENTIA društvo s ograničenom odgovornošću za trgovinu,ugostiteljstvo,proizvodnju i usluge, OIB 69242713363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106293.64</izvorni_sadrzaj>
    <derivirana_varijabla naziv="DomainObject.Predmet.TrenutnaVrijednost_1">106293.64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ESSENTIA društvo s ograničenom odgovornošću za trgovinu,ugostiteljstvo,proizvodnju i usluge</item>
    </izvorni_sadrzaj>
    <derivirana_varijabla naziv="DomainObject.Predmet.ProtuStrankaListFormated_1">
      <item>ESSENTIA društvo s ograničenom odgovornošću za trgovinu,ugostiteljstvo,proizvodnju i usluge</item>
    </derivirana_varijabla>
  </DomainObject.Predmet.ProtuStrankaListFormated>
  <DomainObject.Predmet.ProtuStrankaListFormatedOIB>
    <izvorni_sadrzaj>
      <item>ESSENTIA društvo s ograničenom odgovornošću za trgovinu,ugostiteljstvo,proizvodnju i usluge, OIB 69242713363</item>
    </izvorni_sadrzaj>
    <derivirana_varijabla naziv="DomainObject.Predmet.ProtuStrankaListFormatedOIB_1">
      <item>ESSENTIA društvo s ograničenom odgovornošću za trgovinu,ugostiteljstvo,proizvodnju i usluge, OIB 69242713363</item>
    </derivirana_varijabla>
  </DomainObject.Predmet.ProtuStrankaListFormatedOIB>
  <DomainObject.Predmet.ProtuStrankaListFormatedWithAdress>
    <izvorni_sadrzaj>
      <item>ESSENTIA društvo s ograničenom odgovornošću za trgovinu,ugostiteljstvo,proizvodnju i usluge, Gundulićeva 34, 40000 Čakovec</item>
    </izvorni_sadrzaj>
    <derivirana_varijabla naziv="DomainObject.Predmet.ProtuStrankaListFormatedWithAdress_1">
      <item>ESSENTIA društvo s ograničenom odgovornošću za trgovinu,ugostiteljstvo,proizvodnju i usluge, Gundulićeva 34, 40000 Čakovec</item>
    </derivirana_varijabla>
  </DomainObject.Predmet.ProtuStrankaListFormatedWithAdress>
  <DomainObject.Predmet.ProtuStrankaListFormatedWithAdressOIB>
    <izvorni_sadrzaj>
      <item>ESSENTIA društvo s ograničenom odgovornošću za trgovinu,ugostiteljstvo,proizvodnju i usluge, OIB 69242713363, Gundulićeva 34, 40000 Čakovec</item>
    </izvorni_sadrzaj>
    <derivirana_varijabla naziv="DomainObject.Predmet.ProtuStrankaListFormatedWithAdressOIB_1">
      <item>ESSENTIA društvo s ograničenom odgovornošću za trgovinu,ugostiteljstvo,proizvodnju i usluge, OIB 69242713363, Gundulićeva 34, 40000 Čakovec</item>
    </derivirana_varijabla>
  </DomainObject.Predmet.ProtuStrankaListFormatedWithAdressOIB>
  <DomainObject.Predmet.ProtuStrankaListNazivFormated>
    <izvorni_sadrzaj>
      <item>ESSENTIA društvo s ograničenom odgovornošću za trgovinu,ugostiteljstvo,proizvodnju i usluge</item>
    </izvorni_sadrzaj>
    <derivirana_varijabla naziv="DomainObject.Predmet.ProtuStrankaListNazivFormated_1">
      <item>ESSENTIA društvo s ograničenom odgovornošću za trgovinu,ugostiteljstvo,proizvodnju i usluge</item>
    </derivirana_varijabla>
  </DomainObject.Predmet.ProtuStrankaListNazivFormated>
  <DomainObject.Predmet.ProtuStrankaListNazivFormatedOIB>
    <izvorni_sadrzaj>
      <item>ESSENTIA društvo s ograničenom odgovornošću za trgovinu,ugostiteljstvo,proizvodnju i usluge, OIB 69242713363</item>
    </izvorni_sadrzaj>
    <derivirana_varijabla naziv="DomainObject.Predmet.ProtuStrankaListNazivFormatedOIB_1">
      <item>ESSENTIA društvo s ograničenom odgovornošću za trgovinu,ugostiteljstvo,proizvodnju i usluge, OIB 69242713363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St-1056/2015-4</izvorni_sadrzaj>
    <derivirana_varijabla naziv="DomainObject.PoslovniBrojDokumenta_1">St-1056/2015-4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ESSENTIA društvo s ograničenom odgovornošću za trgovinu,ugostiteljstvo,proizvodnju i usluge</izvorni_sadrzaj>
    <derivirana_varijabla naziv="DomainObject.Predmet.ProtustrankaIDrugi_1">ESSENTIA društvo s ograničenom odgovornošću za trgovinu,ugostiteljstvo,proizvodnju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ESSENTIA društvo s ograničenom odgovornošću za trgovinu,ugostiteljstvo,proizvodnju i usluge, OIB 69242713363, Gundulićeva 34, 40000 Čakovec</izvorni_sadrzaj>
    <derivirana_varijabla naziv="DomainObject.Predmet.ProtustrankaIDrugiAdressOIB_1">ESSENTIA društvo s ograničenom odgovornošću za trgovinu,ugostiteljstvo,proizvodnju i usluge, OIB 69242713363, Gundulićeva 34,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ESSENTIA društvo s ograničenom odgovornošću za trgovinu,ugostiteljstvo,proizvodnju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ESSENTIA društvo s ograničenom odgovornošću za trgovinu,ugostiteljstvo,proizvodnju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ESSENTIA društvo s ograničenom odgovornošću za trgovinu,ugostiteljstvo,proizvodnju i usluge, OIB 69242713363, Gundulićeva 34,40000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ESSENTIA društvo s ograničenom odgovornošću za trgovinu,ugostiteljstvo,proizvodnju i usluge, OIB 69242713363, Gundulićeva 34,40000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8C479-CF64-4CF2-95B1-FCAB18B86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2016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