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77E84" w:rsidRPr="00C61EDF">
        <w:trPr>
          <w:trHeight w:val="2231"/>
        </w:trPr>
        <w:tc>
          <w:tcPr>
            <w:tcW w:type="dxa" w:w="3369"/>
            <w:vAlign w:val="center"/>
          </w:tcPr>
          <w:p w:rsidRDefault="00A77E84" w:rsidP="00A66C00" w:rsidR="00A77E8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77E84" w:rsidP="00A66C00" w:rsidR="00A77E84" w:rsidRPr="00F24FD8">
            <w:pPr>
              <w:spacing w:before="100"/>
            </w:pPr>
            <w:r w:rsidRPr="00F24FD8">
              <w:t>REPUBLIKA HRVATSKA</w:t>
            </w:r>
          </w:p>
          <w:p w:rsidRDefault="00A77E84" w:rsidP="00A66C00" w:rsidR="00A77E84" w:rsidRPr="00F24FD8">
            <w:r w:rsidRPr="00F24FD8">
              <w:t>TRGOVAČKI SUD U SPLITU</w:t>
            </w:r>
          </w:p>
          <w:p w:rsidRDefault="00A77E84" w:rsidP="00DA5B9D" w:rsidR="00A77E8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77E84" w:rsidP="00DA5B9D" w:rsidR="00A77E84">
            <w:pPr>
              <w:jc w:val="both"/>
            </w:pPr>
          </w:p>
          <w:p w:rsidRDefault="00A77E84" w:rsidP="00DA5B9D" w:rsidR="00A77E84">
            <w:pPr>
              <w:jc w:val="both"/>
            </w:pPr>
          </w:p>
          <w:p w:rsidRDefault="00A77E84" w:rsidP="00DA5B9D" w:rsidR="00A77E84">
            <w:pPr>
              <w:jc w:val="both"/>
            </w:pPr>
          </w:p>
          <w:p w:rsidRDefault="00A77E84" w:rsidP="00DA5B9D" w:rsidR="00A77E84">
            <w:pPr>
              <w:jc w:val="right"/>
            </w:pPr>
          </w:p>
          <w:p w:rsidRDefault="00A77E84" w:rsidP="00DA5B9D" w:rsidR="00A77E84">
            <w:pPr>
              <w:jc w:val="right"/>
            </w:pPr>
          </w:p>
          <w:p w:rsidRDefault="00A77E84" w:rsidP="00DA5B9D" w:rsidR="00A77E84">
            <w:pPr>
              <w:jc w:val="right"/>
              <w:rPr>
                <w:noProof/>
              </w:rPr>
            </w:pPr>
          </w:p>
          <w:p w:rsidRDefault="00A77E84" w:rsidP="00DA5B9D" w:rsidR="00A77E84">
            <w:pPr>
              <w:jc w:val="right"/>
              <w:rPr>
                <w:noProof/>
              </w:rPr>
            </w:pPr>
          </w:p>
          <w:p w:rsidRDefault="00A77E84" w:rsidP="00DA5B9D" w:rsidR="00A77E84">
            <w:pPr>
              <w:jc w:val="right"/>
              <w:rPr>
                <w:noProof/>
              </w:rPr>
            </w:pPr>
          </w:p>
          <w:p w:rsidRDefault="00A77E84" w:rsidP="00A77E84" w:rsidR="00A77E8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289/2015</w:t>
            </w:r>
          </w:p>
        </w:tc>
      </w:tr>
    </w:tbl>
    <w:p w14:textId="bc97d05" w14:paraId="bc97d05" w:rsidRDefault="00DE2B55" w:rsidP="0065129A" w:rsidR="00DE2B55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1A490E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E460B6">
        <w:rPr>
          <w:rFonts w:eastAsiaTheme="minorHAnsi"/>
          <w:lang w:eastAsia="en-US"/>
        </w:rPr>
        <w:t xml:space="preserve"> </w:t>
      </w:r>
      <w:r w:rsidR="00E460B6">
        <w:rPr>
          <w:lang w:eastAsia="en-US"/>
        </w:rPr>
        <w:t>u</w:t>
      </w:r>
      <w:r w:rsidR="00B873A2" w:rsidRPr="00B873A2">
        <w:rPr>
          <w:lang w:eastAsia="en-US"/>
        </w:rPr>
        <w:t xml:space="preserve"> postupku povodom prijedloga </w:t>
      </w:r>
      <w:r w:rsidR="00E460B6">
        <w:rPr>
          <w:lang w:eastAsia="en-US"/>
        </w:rPr>
        <w:t>predlagatelja</w:t>
      </w:r>
      <w:r w:rsidR="001A490E">
        <w:rPr>
          <w:lang w:eastAsia="en-US"/>
        </w:rPr>
        <w:t>-dužnika</w:t>
      </w:r>
      <w:r w:rsidR="00E460B6">
        <w:rPr>
          <w:lang w:eastAsia="en-US"/>
        </w:rPr>
        <w:t xml:space="preserve"> </w:t>
      </w:r>
      <w:r w:rsidR="00E460B6" w:rsidRPr="00E460B6">
        <w:rPr>
          <w:lang w:eastAsia="en-US"/>
        </w:rPr>
        <w:t>POCULUM d.o.o. Split, Žnjanska 2, OIB: 81577388506</w:t>
      </w:r>
      <w:r w:rsidR="00E460B6">
        <w:rPr>
          <w:lang w:eastAsia="en-US"/>
        </w:rPr>
        <w:t xml:space="preserve">, </w:t>
      </w:r>
      <w:r w:rsidR="00B873A2" w:rsidRPr="00B873A2">
        <w:rPr>
          <w:lang w:eastAsia="en-US"/>
        </w:rPr>
        <w:t>za otvaranje stečajnog postupka</w:t>
      </w:r>
      <w:r w:rsidR="00DD51D8">
        <w:t>,</w:t>
      </w:r>
      <w:r w:rsidR="000C06DF" w:rsidRPr="000C06DF">
        <w:t xml:space="preserve"> </w:t>
      </w:r>
      <w:r w:rsidR="0036571B">
        <w:t>5.</w:t>
      </w:r>
      <w:r w:rsidR="00A77E84">
        <w:t xml:space="preserve"> lipnja 2018.</w:t>
      </w:r>
    </w:p>
    <w:p w:rsidRDefault="00EF227F" w:rsidP="00A77E84" w:rsidR="00EF227F" w:rsidRPr="00DE2B55">
      <w:pPr>
        <w:spacing w:after="240" w:before="24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 dužnikom</w:t>
      </w:r>
      <w:r w:rsidR="00B873A2" w:rsidRPr="00C96C15">
        <w:t xml:space="preserve"> </w:t>
      </w:r>
      <w:r w:rsidR="00E460B6" w:rsidRPr="00E460B6">
        <w:t>POCULUM d.o.o. Split, Žnjanska 2, OIB: 81577388506</w:t>
      </w:r>
      <w:r w:rsidR="008740C3" w:rsidRPr="00C96C15">
        <w:t>,</w:t>
      </w:r>
      <w:r w:rsidR="004C60EE">
        <w:t xml:space="preserve"> </w:t>
      </w:r>
      <w:r w:rsidR="00B41597" w:rsidRPr="00C96C15">
        <w:t>da u roku od 15 dana</w:t>
      </w:r>
      <w:r w:rsidR="001C2FAE" w:rsidRPr="00C96C15">
        <w:t>,</w:t>
      </w:r>
      <w:r w:rsidR="00B41597" w:rsidRPr="00C96C15">
        <w:t xml:space="preserve"> nakon proteka </w:t>
      </w:r>
      <w:r w:rsidR="00B41597" w:rsidRPr="00303BD9">
        <w:t xml:space="preserve">osmog dana od objave ovog poziva na mrežnoj </w:t>
      </w:r>
      <w:r w:rsidR="00AF6D58">
        <w:t>stranici e-Oglasna ploča sudova,</w:t>
      </w:r>
      <w:r>
        <w:t xml:space="preserve"> solidarno predujme iznos od </w:t>
      </w:r>
      <w:r w:rsidR="00A77E84">
        <w:t>14</w:t>
      </w:r>
      <w:r w:rsidRPr="001F33C5">
        <w:t>.000,00</w:t>
      </w:r>
      <w:r>
        <w:t xml:space="preserve"> kuna za pokriće troškova </w:t>
      </w:r>
      <w:r w:rsidRPr="00554528">
        <w:t>prethodnog</w:t>
      </w:r>
      <w:r w:rsidR="005C6EDE" w:rsidRPr="00554528">
        <w:t xml:space="preserve"> i otvorenog stečajnog</w:t>
      </w:r>
      <w:r w:rsidR="005C6EDE">
        <w:t xml:space="preserve"> postupka</w:t>
      </w:r>
      <w:r>
        <w:t xml:space="preserve"> na depozitni račun Trgovačkog suda u Splitu br. HR1623900011300000664</w:t>
      </w:r>
      <w:r w:rsidR="003A3347">
        <w:t>,</w:t>
      </w:r>
      <w:r>
        <w:t xml:space="preserve"> koji se vodi kod Hrvatske poštanske banke d.d.</w:t>
      </w:r>
      <w:r w:rsidR="00333998">
        <w:t xml:space="preserve"> </w:t>
      </w:r>
      <w:r w:rsidR="00333998" w:rsidRPr="00554528">
        <w:t>Zagreb</w:t>
      </w:r>
      <w:r w:rsidR="003A3347">
        <w:t xml:space="preserve">, poziv na broj: </w:t>
      </w:r>
      <w:r w:rsidR="00E460B6">
        <w:t>289</w:t>
      </w:r>
      <w:r w:rsidR="00264163">
        <w:t>-2015</w:t>
      </w:r>
      <w:r w:rsidR="003A3347">
        <w:t>,</w:t>
      </w:r>
      <w:r w:rsidRPr="00554528">
        <w:t>uz svrhu plaćanja "predujam za pokriće troškova stečajnog postupka br. 11.St-</w:t>
      </w:r>
      <w:r w:rsidR="00E460B6">
        <w:t>289</w:t>
      </w:r>
      <w:r w:rsidR="00264163">
        <w:t>/2015</w:t>
      </w:r>
      <w:r w:rsidRPr="00554528">
        <w:t>"</w:t>
      </w:r>
      <w:r>
        <w:t xml:space="preserve">  te da ovom sudu dostave dokaz o uplati zatraženog predujma.</w:t>
      </w:r>
    </w:p>
    <w:p w:rsidRDefault="00772D95" w:rsidP="00945AF2" w:rsidR="002647F1" w:rsidRPr="00FD17E3">
      <w:pPr>
        <w:spacing w:before="180"/>
        <w:ind w:firstLine="720"/>
        <w:jc w:val="both"/>
      </w:pPr>
      <w:r>
        <w:t>II. Ukoliko u ostavljenom roku ne bude up</w:t>
      </w:r>
      <w:r w:rsidR="00820648">
        <w:t>laćen zatraženi predujam iz točke</w:t>
      </w:r>
      <w:r>
        <w:t xml:space="preserve"> I. ovog rješenja, sud će donijeti rješenje o otvaranju i zaključenju stečajnog postupka nad dužnikom.</w:t>
      </w:r>
    </w:p>
    <w:p w:rsidRDefault="00EF227F" w:rsidP="00A77E84" w:rsidR="00EF227F" w:rsidRPr="00FD17E3">
      <w:pPr>
        <w:pStyle w:val="Naslov2"/>
        <w:numPr>
          <w:ilvl w:val="12"/>
          <w:numId w:val="0"/>
        </w:numPr>
        <w:spacing w:after="12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460B6" w:rsidP="00A77E84" w:rsidR="0036571B">
      <w:pPr>
        <w:ind w:firstLine="703"/>
        <w:jc w:val="both"/>
        <w:rPr>
          <w:color w:val="000000"/>
        </w:rPr>
      </w:pPr>
      <w:r>
        <w:rPr>
          <w:color w:val="000000"/>
        </w:rPr>
        <w:t xml:space="preserve">Dana 22. rujna 2015. godine kod ovog suda zaprimljen je prijedlog </w:t>
      </w:r>
      <w:r w:rsidR="0036571B">
        <w:rPr>
          <w:color w:val="000000"/>
        </w:rPr>
        <w:t xml:space="preserve">dužnika </w:t>
      </w:r>
      <w:r w:rsidRPr="00E460B6">
        <w:rPr>
          <w:color w:val="000000"/>
        </w:rPr>
        <w:t>P</w:t>
      </w:r>
      <w:r>
        <w:rPr>
          <w:color w:val="000000"/>
        </w:rPr>
        <w:t>oculum</w:t>
      </w:r>
      <w:r w:rsidRPr="00E460B6">
        <w:rPr>
          <w:color w:val="000000"/>
        </w:rPr>
        <w:t xml:space="preserve"> d.o.o. Split, Žnjanska 2, OIB: 81577388506</w:t>
      </w:r>
      <w:r w:rsidR="0036571B">
        <w:rPr>
          <w:color w:val="000000"/>
        </w:rPr>
        <w:t>, za otvaranje</w:t>
      </w:r>
      <w:r>
        <w:rPr>
          <w:color w:val="000000"/>
        </w:rPr>
        <w:t xml:space="preserve"> stečajnog </w:t>
      </w:r>
      <w:r w:rsidR="0036571B">
        <w:rPr>
          <w:color w:val="000000"/>
        </w:rPr>
        <w:t>postupka (list 1-5 spisa). U privitku prijedloga predlagatelj-dužnik je dostavio popis imovine i obveza u smislu odredbe čl. 17. Stečajnog zakona.</w:t>
      </w:r>
    </w:p>
    <w:p w:rsidRDefault="0036571B" w:rsidP="0036571B" w:rsidR="00FD4001" w:rsidRPr="00264163">
      <w:pPr>
        <w:spacing w:before="140"/>
        <w:ind w:firstLine="703"/>
        <w:jc w:val="both"/>
        <w:rPr>
          <w:szCs w:val="20"/>
        </w:rPr>
      </w:pPr>
      <w:r>
        <w:rPr>
          <w:color w:val="000000"/>
        </w:rPr>
        <w:t xml:space="preserve">Podneskom od </w:t>
      </w:r>
      <w:r w:rsidR="00E460B6">
        <w:rPr>
          <w:color w:val="000000"/>
        </w:rPr>
        <w:t xml:space="preserve">2. siječnja 2017. </w:t>
      </w:r>
      <w:r>
        <w:rPr>
          <w:color w:val="000000"/>
        </w:rPr>
        <w:t>predlagatelj-dužnik</w:t>
      </w:r>
      <w:r w:rsidR="00E460B6">
        <w:rPr>
          <w:color w:val="000000"/>
        </w:rPr>
        <w:t xml:space="preserve"> dostavio</w:t>
      </w:r>
      <w:r>
        <w:rPr>
          <w:color w:val="000000"/>
        </w:rPr>
        <w:t xml:space="preserve"> je i</w:t>
      </w:r>
      <w:r w:rsidR="00E460B6">
        <w:rPr>
          <w:color w:val="000000"/>
        </w:rPr>
        <w:t xml:space="preserve"> potvrdu FINA-e (list 16 spisa) iz koje </w:t>
      </w:r>
      <w:r w:rsidR="00AB0331" w:rsidRPr="00264163">
        <w:rPr>
          <w:szCs w:val="20"/>
        </w:rPr>
        <w:t xml:space="preserve">proizlazi da </w:t>
      </w:r>
      <w:r w:rsidR="00E460B6">
        <w:rPr>
          <w:szCs w:val="20"/>
        </w:rPr>
        <w:t>je na računima i novčanim sredstvima dužnika Poculum d.o.o. Split na dan izdavanja potvrde (2. siječnja 2017.) evidentirano 733 dana neprekidne blokade, odnosno 180 dana blokade u prethodnih 6 mjeseci zbog nepodmirenih osnova za plaćanje evidentiranih u Očevidniku redoslijeda osnova za plaćanje, a nepodmirene obveze da iznose 160,00 kn, slijedom čega</w:t>
      </w:r>
      <w:r w:rsidR="00AB0331" w:rsidRPr="00264163">
        <w:rPr>
          <w:szCs w:val="20"/>
        </w:rPr>
        <w:t xml:space="preserve"> ovaj sud utvrđuje da je na strani dužnika ostvaren stečajni razlog nesposobnosti za plaćanje u smislu odredbi čl. 6. </w:t>
      </w:r>
      <w:r w:rsidR="00A77E84" w:rsidRPr="0032578D">
        <w:t xml:space="preserve">Stečajnog zakona („Narodne novine“ </w:t>
      </w:r>
      <w:r w:rsidR="00A77E84">
        <w:t>71/15 i 104/17; dalje SZ).</w:t>
      </w:r>
    </w:p>
    <w:p w:rsidRDefault="00A77E84" w:rsidP="0036571B" w:rsidR="00A77E84">
      <w:pPr>
        <w:spacing w:before="140"/>
        <w:ind w:firstLine="720"/>
        <w:jc w:val="both"/>
        <w:rPr>
          <w:szCs w:val="20"/>
        </w:rPr>
      </w:pPr>
      <w:r>
        <w:rPr>
          <w:szCs w:val="20"/>
        </w:rPr>
        <w:t xml:space="preserve">Na ročište </w:t>
      </w:r>
      <w:r w:rsidRPr="00A77E84">
        <w:rPr>
          <w:szCs w:val="20"/>
        </w:rPr>
        <w:t>radi očitovanja o prijedlogu za otvaranje stečajnog postupka nad dužnikom</w:t>
      </w:r>
      <w:r>
        <w:rPr>
          <w:szCs w:val="20"/>
        </w:rPr>
        <w:t>, održano 11. siječnja 2018., pristupila je zastupnica po zakonu dužnika Sandra Mamić koja je izjavila da je suglasna</w:t>
      </w:r>
      <w:r w:rsidRPr="00A77E84">
        <w:rPr>
          <w:szCs w:val="20"/>
        </w:rPr>
        <w:t xml:space="preserve"> sa prijedlogom za otvaranje stečajnog postupka i da priznaje postojanje stečajnog razloga nesposobnosti za plaćanje na strani dužnika.</w:t>
      </w:r>
      <w:r>
        <w:rPr>
          <w:szCs w:val="20"/>
        </w:rPr>
        <w:t xml:space="preserve"> </w:t>
      </w:r>
      <w:r w:rsidRPr="00A77E84">
        <w:rPr>
          <w:szCs w:val="20"/>
        </w:rPr>
        <w:t xml:space="preserve">Društvo Poculum d.o.o. </w:t>
      </w:r>
      <w:r>
        <w:rPr>
          <w:szCs w:val="20"/>
        </w:rPr>
        <w:t xml:space="preserve">da je </w:t>
      </w:r>
      <w:r>
        <w:rPr>
          <w:szCs w:val="20"/>
        </w:rPr>
        <w:lastRenderedPageBreak/>
        <w:t xml:space="preserve">osnovano 2009. i </w:t>
      </w:r>
      <w:r w:rsidRPr="00A77E84">
        <w:rPr>
          <w:szCs w:val="20"/>
        </w:rPr>
        <w:t xml:space="preserve">bilo je registrirano za niz djelatnosti, ali </w:t>
      </w:r>
      <w:r w:rsidRPr="0036571B">
        <w:rPr>
          <w:i/>
          <w:szCs w:val="20"/>
        </w:rPr>
        <w:t>de facto</w:t>
      </w:r>
      <w:r w:rsidRPr="00A77E84">
        <w:rPr>
          <w:szCs w:val="20"/>
        </w:rPr>
        <w:t xml:space="preserve"> te djelatnosti se nikada nisu obavljale. Društvo</w:t>
      </w:r>
      <w:r>
        <w:rPr>
          <w:szCs w:val="20"/>
        </w:rPr>
        <w:t xml:space="preserve"> da</w:t>
      </w:r>
      <w:r w:rsidRPr="00A77E84">
        <w:rPr>
          <w:szCs w:val="20"/>
        </w:rPr>
        <w:t xml:space="preserve"> je u jednom trenutku bilo blokiran</w:t>
      </w:r>
      <w:r>
        <w:rPr>
          <w:szCs w:val="20"/>
        </w:rPr>
        <w:t>o</w:t>
      </w:r>
      <w:r w:rsidRPr="00A77E84">
        <w:rPr>
          <w:szCs w:val="20"/>
        </w:rPr>
        <w:t xml:space="preserve"> od strane Zagrebačke banke d.d. za iznos od oko 51 milijun kn, a za koji iznos je jamčilo za tražbinu Elanije d.o.o. Split. U međuvremenu</w:t>
      </w:r>
      <w:r>
        <w:rPr>
          <w:szCs w:val="20"/>
        </w:rPr>
        <w:t xml:space="preserve"> da</w:t>
      </w:r>
      <w:r w:rsidRPr="00A77E84">
        <w:rPr>
          <w:szCs w:val="20"/>
        </w:rPr>
        <w:t xml:space="preserve"> je predmetno potraživanje namireno te je ostala jedna manja blokada.</w:t>
      </w:r>
      <w:r>
        <w:rPr>
          <w:szCs w:val="20"/>
        </w:rPr>
        <w:t xml:space="preserve"> D</w:t>
      </w:r>
      <w:r w:rsidRPr="00A77E84">
        <w:rPr>
          <w:szCs w:val="20"/>
        </w:rPr>
        <w:t>ruštvo</w:t>
      </w:r>
      <w:r>
        <w:rPr>
          <w:szCs w:val="20"/>
        </w:rPr>
        <w:t xml:space="preserve"> da</w:t>
      </w:r>
      <w:r w:rsidRPr="00A77E84">
        <w:rPr>
          <w:szCs w:val="20"/>
        </w:rPr>
        <w:t xml:space="preserve"> ne vodi niti je</w:t>
      </w:r>
      <w:r>
        <w:rPr>
          <w:szCs w:val="20"/>
        </w:rPr>
        <w:t>dan sudski ili upravni postupak, a p</w:t>
      </w:r>
      <w:r w:rsidRPr="00A77E84">
        <w:rPr>
          <w:szCs w:val="20"/>
        </w:rPr>
        <w:t>oslovne knjige društva</w:t>
      </w:r>
      <w:r>
        <w:rPr>
          <w:szCs w:val="20"/>
        </w:rPr>
        <w:t xml:space="preserve"> da</w:t>
      </w:r>
      <w:r w:rsidRPr="00A77E84">
        <w:rPr>
          <w:szCs w:val="20"/>
        </w:rPr>
        <w:t xml:space="preserve"> su vođene uredno.</w:t>
      </w:r>
      <w:r>
        <w:rPr>
          <w:szCs w:val="20"/>
        </w:rPr>
        <w:t xml:space="preserve"> </w:t>
      </w:r>
    </w:p>
    <w:p w:rsidRDefault="0036571B" w:rsidP="0036571B" w:rsidR="0036571B">
      <w:pPr>
        <w:spacing w:before="140"/>
        <w:ind w:firstLine="720"/>
        <w:jc w:val="both"/>
        <w:rPr>
          <w:szCs w:val="20"/>
        </w:rPr>
      </w:pPr>
      <w:r>
        <w:t xml:space="preserve">Iz uvjerenja MUP-a od 15. srpnja 2016. (list 10 spisa) proizlazi da dužnik prema službenoj evidenciji registracije cestovnih vozila nije evidentiran kao vlasnik vozila, a iz potvrde Općinskog suda u Splitu - Zemljišnoknjižnog odjela Split od 27. srpnja 2016. (list 11 spisa) proizlazi da dužnik nije upisan kao vlasnik nekretnina na području nadležnosti tog zemljišnoknjižnog odjela. </w:t>
      </w:r>
    </w:p>
    <w:p w:rsidRDefault="00A77E84" w:rsidP="0036571B" w:rsidR="00A77E8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77E84" w:rsidP="0036571B" w:rsidR="00A77E8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77E84" w:rsidP="0036571B" w:rsidR="00A77E84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77E84" w:rsidP="0036571B" w:rsidR="00A77E84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A77E84" w:rsidP="00A77E84" w:rsidR="00A77E8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77E84" w:rsidP="00A77E84" w:rsidR="00A77E8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77E84" w:rsidP="00A77E84" w:rsidR="00A77E8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77E84" w:rsidP="00A77E84" w:rsidR="00A77E8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77E84" w:rsidP="00A77E84" w:rsidR="00A77E8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A77E84" w:rsidP="00A77E84" w:rsidR="00A77E8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navedenog, a temeljem odredbe čl. 132. SZ-a, odlučeno je kao u izreci ovog rješenja.</w:t>
      </w:r>
      <w:r w:rsidRPr="00D214A5">
        <w:rPr>
          <w:szCs w:val="20"/>
        </w:rPr>
        <w:t xml:space="preserve">  </w:t>
      </w:r>
    </w:p>
    <w:p w:rsidRDefault="004708DF" w:rsidP="00A77E84" w:rsidR="00215F13">
      <w:pPr>
        <w:spacing w:before="200"/>
        <w:jc w:val="center"/>
      </w:pPr>
      <w:r>
        <w:t>U Splitu</w:t>
      </w:r>
      <w:r w:rsidR="0036571B">
        <w:t xml:space="preserve"> 5</w:t>
      </w:r>
      <w:r w:rsidR="00A77E84">
        <w:t>. lipnja 2018.</w:t>
      </w:r>
    </w:p>
    <w:p w:rsidRDefault="00A77E84" w:rsidP="00A77E84" w:rsidR="00215F13">
      <w:pPr>
        <w:spacing w:before="200"/>
        <w:ind w:left="6480"/>
        <w:jc w:val="center"/>
      </w:pPr>
      <w:r>
        <w:t>Sutkinja</w:t>
      </w:r>
    </w:p>
    <w:p w:rsidRDefault="00A77E84" w:rsidP="00F10594" w:rsidR="00215F13">
      <w:pPr>
        <w:ind w:left="6480"/>
        <w:jc w:val="center"/>
      </w:pPr>
      <w:r>
        <w:t>Ana Golub Gruić</w:t>
      </w:r>
    </w:p>
    <w:p w:rsidRDefault="00A77E84" w:rsidP="00A77E84" w:rsidR="001257D4" w:rsidRPr="00CA4354">
      <w:pPr>
        <w:spacing w:before="240"/>
        <w:jc w:val="both"/>
      </w:pPr>
      <w:r>
        <w:t>Uputa o pravnom lijeku</w:t>
      </w:r>
      <w:r w:rsidR="001257D4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5129A" w:rsidP="00A77E84" w:rsidR="0065129A" w:rsidRPr="0065129A">
      <w:pPr>
        <w:numPr>
          <w:ilvl w:val="12"/>
          <w:numId w:val="0"/>
        </w:numPr>
        <w:spacing w:before="240"/>
        <w:jc w:val="both"/>
      </w:pPr>
      <w:r w:rsidRPr="0065129A">
        <w:t>D</w:t>
      </w:r>
      <w:r w:rsidR="00A77E84">
        <w:t>na</w:t>
      </w:r>
      <w:r w:rsidRPr="0065129A">
        <w:t>:</w:t>
      </w:r>
    </w:p>
    <w:p w:rsidRDefault="0065129A" w:rsidP="00162996" w:rsidR="00CB225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E567AF">
        <w:t>predlagatelju</w:t>
      </w:r>
      <w:r w:rsidR="004E423F">
        <w:t>-</w:t>
      </w:r>
      <w:r w:rsidR="000C06DF">
        <w:t xml:space="preserve">dužniku </w:t>
      </w:r>
    </w:p>
    <w:p w:rsidRDefault="0050647D" w:rsidP="00162996" w:rsidR="0065129A" w:rsidRPr="0065129A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3A3347" w:rsidR="0065129A" w:rsidRPr="0065129A"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AAE" w:rsidR="00AA5AAE">
      <w:r>
        <w:separator/>
      </w:r>
    </w:p>
  </w:endnote>
  <w:endnote w:id="0" w:type="continuationSeparator">
    <w:p w:rsidRDefault="00AA5AAE" w:rsidR="00AA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AAE" w:rsidR="00AA5AAE">
      <w:r>
        <w:separator/>
      </w:r>
    </w:p>
  </w:footnote>
  <w:footnote w:id="0" w:type="continuationSeparator">
    <w:p w:rsidRDefault="00AA5AAE" w:rsidR="00AA5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D633CA">
      <w:fldChar w:fldCharType="begin"/>
    </w:r>
    <w:r>
      <w:instrText xml:space="preserve"> PAGE </w:instrText>
    </w:r>
    <w:r w:rsidR="00D633CA">
      <w:fldChar w:fldCharType="separate"/>
    </w:r>
    <w:r w:rsidR="00E15CC4">
      <w:rPr>
        <w:noProof/>
      </w:rPr>
      <w:t>3</w:t>
    </w:r>
    <w:r w:rsidR="00D633CA">
      <w:fldChar w:fldCharType="end"/>
    </w:r>
    <w:r w:rsidR="007353A0">
      <w:t xml:space="preserve"> -</w:t>
    </w:r>
    <w:r w:rsidR="007353A0">
      <w:tab/>
    </w:r>
    <w:r w:rsidR="00A77E84">
      <w:t xml:space="preserve">Poslovni broj: </w:t>
    </w:r>
    <w:r w:rsidR="00F430F5" w:rsidRPr="00F430F5">
      <w:t>11. St-</w:t>
    </w:r>
    <w:r w:rsidR="00E460B6">
      <w:t>289</w:t>
    </w:r>
    <w:r w:rsidR="00264163">
      <w:t>/2015</w:t>
    </w:r>
  </w:p>
  <w:p w:rsidRDefault="00CE70B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3E88"/>
    <w:rsid w:val="00005068"/>
    <w:rsid w:val="00032A1C"/>
    <w:rsid w:val="00034638"/>
    <w:rsid w:val="000431ED"/>
    <w:rsid w:val="00054A86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072D4"/>
    <w:rsid w:val="00112845"/>
    <w:rsid w:val="001257D4"/>
    <w:rsid w:val="00127AA7"/>
    <w:rsid w:val="00132F51"/>
    <w:rsid w:val="00142ED7"/>
    <w:rsid w:val="0015054A"/>
    <w:rsid w:val="001536AA"/>
    <w:rsid w:val="00153CFF"/>
    <w:rsid w:val="00154A3C"/>
    <w:rsid w:val="00160C6A"/>
    <w:rsid w:val="00162996"/>
    <w:rsid w:val="00176060"/>
    <w:rsid w:val="00187F28"/>
    <w:rsid w:val="00197BEF"/>
    <w:rsid w:val="001A490E"/>
    <w:rsid w:val="001C2F44"/>
    <w:rsid w:val="001C2FAE"/>
    <w:rsid w:val="001D2072"/>
    <w:rsid w:val="001D2EB8"/>
    <w:rsid w:val="001F33C5"/>
    <w:rsid w:val="002010AB"/>
    <w:rsid w:val="002067C4"/>
    <w:rsid w:val="00207B3C"/>
    <w:rsid w:val="00211C82"/>
    <w:rsid w:val="00215F13"/>
    <w:rsid w:val="00216A56"/>
    <w:rsid w:val="002177DD"/>
    <w:rsid w:val="00233E8D"/>
    <w:rsid w:val="00246FD6"/>
    <w:rsid w:val="002474D6"/>
    <w:rsid w:val="00250235"/>
    <w:rsid w:val="00254EFF"/>
    <w:rsid w:val="00257849"/>
    <w:rsid w:val="00263D21"/>
    <w:rsid w:val="00264163"/>
    <w:rsid w:val="002647F1"/>
    <w:rsid w:val="00265143"/>
    <w:rsid w:val="002944F1"/>
    <w:rsid w:val="0029559F"/>
    <w:rsid w:val="002A61F9"/>
    <w:rsid w:val="002B2B0D"/>
    <w:rsid w:val="002B402A"/>
    <w:rsid w:val="002C3422"/>
    <w:rsid w:val="002C35A5"/>
    <w:rsid w:val="002D5AF9"/>
    <w:rsid w:val="002D5FC4"/>
    <w:rsid w:val="002E012D"/>
    <w:rsid w:val="002E4BB2"/>
    <w:rsid w:val="002F1273"/>
    <w:rsid w:val="002F4E9C"/>
    <w:rsid w:val="002F796A"/>
    <w:rsid w:val="0030572B"/>
    <w:rsid w:val="003061D6"/>
    <w:rsid w:val="003202E0"/>
    <w:rsid w:val="00321F24"/>
    <w:rsid w:val="00333998"/>
    <w:rsid w:val="003520C2"/>
    <w:rsid w:val="00352750"/>
    <w:rsid w:val="003647D7"/>
    <w:rsid w:val="0036571B"/>
    <w:rsid w:val="00372547"/>
    <w:rsid w:val="0038601C"/>
    <w:rsid w:val="003877B6"/>
    <w:rsid w:val="00393DFB"/>
    <w:rsid w:val="003A3347"/>
    <w:rsid w:val="003C17F1"/>
    <w:rsid w:val="003C7143"/>
    <w:rsid w:val="003D2BC5"/>
    <w:rsid w:val="003D46DE"/>
    <w:rsid w:val="003D534D"/>
    <w:rsid w:val="003D63E6"/>
    <w:rsid w:val="003D6E2A"/>
    <w:rsid w:val="003E40ED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6C52"/>
    <w:rsid w:val="00483108"/>
    <w:rsid w:val="00484F0E"/>
    <w:rsid w:val="00492072"/>
    <w:rsid w:val="004939BB"/>
    <w:rsid w:val="00496DEE"/>
    <w:rsid w:val="004A166C"/>
    <w:rsid w:val="004B0080"/>
    <w:rsid w:val="004B62D6"/>
    <w:rsid w:val="004B7BF3"/>
    <w:rsid w:val="004C122D"/>
    <w:rsid w:val="004C60EE"/>
    <w:rsid w:val="004E3289"/>
    <w:rsid w:val="004E423F"/>
    <w:rsid w:val="004E5469"/>
    <w:rsid w:val="004E60CA"/>
    <w:rsid w:val="004F022B"/>
    <w:rsid w:val="004F4486"/>
    <w:rsid w:val="004F7147"/>
    <w:rsid w:val="0050647D"/>
    <w:rsid w:val="0051075D"/>
    <w:rsid w:val="00513BC5"/>
    <w:rsid w:val="005201F0"/>
    <w:rsid w:val="005303C5"/>
    <w:rsid w:val="00532453"/>
    <w:rsid w:val="00535795"/>
    <w:rsid w:val="00551E28"/>
    <w:rsid w:val="00552537"/>
    <w:rsid w:val="00554528"/>
    <w:rsid w:val="00565533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C6EDE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66486"/>
    <w:rsid w:val="00667856"/>
    <w:rsid w:val="00691E85"/>
    <w:rsid w:val="006944F6"/>
    <w:rsid w:val="006C0F5B"/>
    <w:rsid w:val="006C2C72"/>
    <w:rsid w:val="006C7A02"/>
    <w:rsid w:val="006D1E1E"/>
    <w:rsid w:val="006D271A"/>
    <w:rsid w:val="006E29BD"/>
    <w:rsid w:val="006E3E25"/>
    <w:rsid w:val="006E4546"/>
    <w:rsid w:val="006E5670"/>
    <w:rsid w:val="006F00B6"/>
    <w:rsid w:val="006F4EE8"/>
    <w:rsid w:val="006F67E3"/>
    <w:rsid w:val="00705F1B"/>
    <w:rsid w:val="00706BA1"/>
    <w:rsid w:val="00712C93"/>
    <w:rsid w:val="00720F2C"/>
    <w:rsid w:val="00721E63"/>
    <w:rsid w:val="007353A0"/>
    <w:rsid w:val="00740E49"/>
    <w:rsid w:val="00750BFD"/>
    <w:rsid w:val="007544AD"/>
    <w:rsid w:val="00772D95"/>
    <w:rsid w:val="00776DE7"/>
    <w:rsid w:val="007978E1"/>
    <w:rsid w:val="007A3ED3"/>
    <w:rsid w:val="007A6843"/>
    <w:rsid w:val="007B39F6"/>
    <w:rsid w:val="007B3F07"/>
    <w:rsid w:val="007C165D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0648"/>
    <w:rsid w:val="008238D5"/>
    <w:rsid w:val="008302F8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45A5"/>
    <w:rsid w:val="008E78E3"/>
    <w:rsid w:val="008F4D43"/>
    <w:rsid w:val="008F608A"/>
    <w:rsid w:val="008F7471"/>
    <w:rsid w:val="0090240B"/>
    <w:rsid w:val="009138A9"/>
    <w:rsid w:val="0092573E"/>
    <w:rsid w:val="00925E6A"/>
    <w:rsid w:val="009308F8"/>
    <w:rsid w:val="009434AB"/>
    <w:rsid w:val="00944F5F"/>
    <w:rsid w:val="00945AF2"/>
    <w:rsid w:val="009505D9"/>
    <w:rsid w:val="00951C24"/>
    <w:rsid w:val="00953D3D"/>
    <w:rsid w:val="00955CD8"/>
    <w:rsid w:val="00960E2D"/>
    <w:rsid w:val="00975617"/>
    <w:rsid w:val="00976439"/>
    <w:rsid w:val="009862D2"/>
    <w:rsid w:val="0099084A"/>
    <w:rsid w:val="00992F9F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1362B"/>
    <w:rsid w:val="00A1502F"/>
    <w:rsid w:val="00A3187C"/>
    <w:rsid w:val="00A32BBB"/>
    <w:rsid w:val="00A36243"/>
    <w:rsid w:val="00A45C23"/>
    <w:rsid w:val="00A47153"/>
    <w:rsid w:val="00A5198B"/>
    <w:rsid w:val="00A54EA5"/>
    <w:rsid w:val="00A63480"/>
    <w:rsid w:val="00A658C0"/>
    <w:rsid w:val="00A715D7"/>
    <w:rsid w:val="00A76F82"/>
    <w:rsid w:val="00A77C29"/>
    <w:rsid w:val="00A77E84"/>
    <w:rsid w:val="00A87924"/>
    <w:rsid w:val="00A90229"/>
    <w:rsid w:val="00AA0AAF"/>
    <w:rsid w:val="00AA5AAE"/>
    <w:rsid w:val="00AA62D5"/>
    <w:rsid w:val="00AB0331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57992"/>
    <w:rsid w:val="00B639DE"/>
    <w:rsid w:val="00B84521"/>
    <w:rsid w:val="00B873A2"/>
    <w:rsid w:val="00B97668"/>
    <w:rsid w:val="00BA2C9B"/>
    <w:rsid w:val="00BB5EDE"/>
    <w:rsid w:val="00BC1BB8"/>
    <w:rsid w:val="00BC1EB9"/>
    <w:rsid w:val="00BD17B0"/>
    <w:rsid w:val="00BD37FE"/>
    <w:rsid w:val="00BE64CD"/>
    <w:rsid w:val="00BE73D2"/>
    <w:rsid w:val="00C007AA"/>
    <w:rsid w:val="00C071DF"/>
    <w:rsid w:val="00C07DA5"/>
    <w:rsid w:val="00C1723C"/>
    <w:rsid w:val="00C213BE"/>
    <w:rsid w:val="00C2366F"/>
    <w:rsid w:val="00C37BEE"/>
    <w:rsid w:val="00C40D3E"/>
    <w:rsid w:val="00C42ADA"/>
    <w:rsid w:val="00C57239"/>
    <w:rsid w:val="00C634D4"/>
    <w:rsid w:val="00C6460C"/>
    <w:rsid w:val="00C65648"/>
    <w:rsid w:val="00C729AD"/>
    <w:rsid w:val="00C746F6"/>
    <w:rsid w:val="00C80CCF"/>
    <w:rsid w:val="00C8657B"/>
    <w:rsid w:val="00C86FF1"/>
    <w:rsid w:val="00C87362"/>
    <w:rsid w:val="00C90C73"/>
    <w:rsid w:val="00C90E86"/>
    <w:rsid w:val="00C95640"/>
    <w:rsid w:val="00C96C15"/>
    <w:rsid w:val="00CA1916"/>
    <w:rsid w:val="00CA5C34"/>
    <w:rsid w:val="00CA61F9"/>
    <w:rsid w:val="00CB225A"/>
    <w:rsid w:val="00CB6613"/>
    <w:rsid w:val="00CD01F7"/>
    <w:rsid w:val="00CD3A6C"/>
    <w:rsid w:val="00CE27EC"/>
    <w:rsid w:val="00CE70B0"/>
    <w:rsid w:val="00CF3410"/>
    <w:rsid w:val="00D035AC"/>
    <w:rsid w:val="00D07DFA"/>
    <w:rsid w:val="00D13B23"/>
    <w:rsid w:val="00D158CE"/>
    <w:rsid w:val="00D20319"/>
    <w:rsid w:val="00D27B0A"/>
    <w:rsid w:val="00D359EC"/>
    <w:rsid w:val="00D438B6"/>
    <w:rsid w:val="00D508C2"/>
    <w:rsid w:val="00D633CA"/>
    <w:rsid w:val="00D6364C"/>
    <w:rsid w:val="00D67CFB"/>
    <w:rsid w:val="00D70952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E785A"/>
    <w:rsid w:val="00DF2458"/>
    <w:rsid w:val="00DF748F"/>
    <w:rsid w:val="00E03193"/>
    <w:rsid w:val="00E03D7B"/>
    <w:rsid w:val="00E15CC4"/>
    <w:rsid w:val="00E161B7"/>
    <w:rsid w:val="00E17AD8"/>
    <w:rsid w:val="00E23552"/>
    <w:rsid w:val="00E45782"/>
    <w:rsid w:val="00E460B6"/>
    <w:rsid w:val="00E53574"/>
    <w:rsid w:val="00E538E7"/>
    <w:rsid w:val="00E557F6"/>
    <w:rsid w:val="00E55DFF"/>
    <w:rsid w:val="00E567AF"/>
    <w:rsid w:val="00E56836"/>
    <w:rsid w:val="00E724BD"/>
    <w:rsid w:val="00E77024"/>
    <w:rsid w:val="00E810CB"/>
    <w:rsid w:val="00EB174F"/>
    <w:rsid w:val="00EB6CC8"/>
    <w:rsid w:val="00EC3C9B"/>
    <w:rsid w:val="00ED376C"/>
    <w:rsid w:val="00EF0986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C6984"/>
    <w:rsid w:val="00FD17E3"/>
    <w:rsid w:val="00FD4001"/>
    <w:rsid w:val="00FD70C6"/>
    <w:rsid w:val="00FD79D1"/>
    <w:rsid w:val="00FE4CFD"/>
    <w:rsid w:val="00FF1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A77E8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A77E8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POCULUM d.o.o. za upravljanje i građenje</izvorni_sadrzaj>
    <derivirana_varijabla naziv="DomainObject.Predmet.StrankaFormated_1">  POCULUM d.o.o. za upravljanje i građenje</derivirana_varijabla>
  </DomainObject.Predmet.StrankaFormated>
  <DomainObject.Predmet.StrankaFormatedOIB>
    <izvorni_sadrzaj>  POCULUM d.o.o. za upravljanje i građenje, OIB 81577388506</izvorni_sadrzaj>
    <derivirana_varijabla naziv="DomainObject.Predmet.StrankaFormatedOIB_1">  POCULUM d.o.o. za upravljanje i građenje, OIB 81577388506</derivirana_varijabla>
  </DomainObject.Predmet.StrankaFormatedOIB>
  <DomainObject.Predmet.StrankaFormatedWithAdress>
    <izvorni_sadrzaj> POCULUM d.o.o. za upravljanje i građenje, Žnjanska 2, 21000 Split</izvorni_sadrzaj>
    <derivirana_varijabla naziv="DomainObject.Predmet.StrankaFormatedWithAdress_1"> POCULUM d.o.o. za upravljanje i građenje, Žnjanska 2, 21000 Split</derivirana_varijabla>
  </DomainObject.Predmet.StrankaFormatedWithAdress>
  <DomainObject.Predmet.StrankaFormatedWithAdressOIB>
    <izvorni_sadrzaj> POCULUM d.o.o. za upravljanje i građenje, OIB 81577388506, Žnjanska 2, 21000 Split</izvorni_sadrzaj>
    <derivirana_varijabla naziv="DomainObject.Predmet.StrankaFormatedWithAdressOIB_1"> POCULUM d.o.o. za upravljanje i građenje, OIB 81577388506, Žnjanska 2, 21000 Split</derivirana_varijabla>
  </DomainObject.Predmet.StrankaFormatedWithAdressOIB>
  <DomainObject.Predmet.StrankaWithAdress>
    <izvorni_sadrzaj>POCULUM d.o.o. za upravljanje i građenje Žnjanska 2,21000 Split</izvorni_sadrzaj>
    <derivirana_varijabla naziv="DomainObject.Predmet.StrankaWithAdress_1">POCULUM d.o.o. za upravljanje i građenje Žnjanska 2,21000 Split</derivirana_varijabla>
  </DomainObject.Predmet.StrankaWithAdress>
  <DomainObject.Predmet.StrankaWithAdressOIB>
    <izvorni_sadrzaj>POCULUM d.o.o. za upravljanje i građenje, OIB 81577388506, Žnjanska 2,21000 Split</izvorni_sadrzaj>
    <derivirana_varijabla naziv="DomainObject.Predmet.StrankaWithAdressOIB_1">POCULUM d.o.o. za upravljanje i građenje, OIB 81577388506, Žnjanska 2,21000 Split</derivirana_varijabla>
  </DomainObject.Predmet.StrankaWithAdressOIB>
  <DomainObject.Predmet.StrankaNazivFormated>
    <izvorni_sadrzaj>POCULUM d.o.o. za upravljanje i građenje</izvorni_sadrzaj>
    <derivirana_varijabla naziv="DomainObject.Predmet.StrankaNazivFormated_1">POCULUM d.o.o. za upravljanje i građenje</derivirana_varijabla>
  </DomainObject.Predmet.StrankaNazivFormated>
  <DomainObject.Predmet.StrankaNazivFormatedOIB>
    <izvorni_sadrzaj>POCULUM d.o.o. za upravljanje i građenje, OIB 81577388506</izvorni_sadrzaj>
    <derivirana_varijabla naziv="DomainObject.Predmet.StrankaNazivFormatedOIB_1">POCULUM d.o.o. za upravljanje i građenje, OIB 81577388506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POCULUM d.o.o. za upravljanje i građenje</item>
    </izvorni_sadrzaj>
    <derivirana_varijabla naziv="DomainObject.Predmet.StrankaListFormated_1">
      <item>POCULUM d.o.o. za upravljanje i građenje</item>
    </derivirana_varijabla>
  </DomainObject.Predmet.StrankaListFormated>
  <DomainObject.Predmet.StrankaListFormatedOIB>
    <izvorni_sadrzaj>
      <item>POCULUM d.o.o. za upravljanje i građenje, OIB 81577388506</item>
    </izvorni_sadrzaj>
    <derivirana_varijabla naziv="DomainObject.Predmet.StrankaListFormatedOIB_1">
      <item>POCULUM d.o.o. za upravljanje i građenje, OIB 81577388506</item>
    </derivirana_varijabla>
  </DomainObject.Predmet.StrankaListFormatedOIB>
  <DomainObject.Predmet.StrankaListFormatedWithAdress>
    <izvorni_sadrzaj>
      <item>POCULUM d.o.o. za upravljanje i građenje, Žnjanska 2, 21000 Split</item>
    </izvorni_sadrzaj>
    <derivirana_varijabla naziv="DomainObject.Predmet.StrankaListFormatedWithAdress_1">
      <item>POCULUM d.o.o. za upravljanje i građenje, Žnjanska 2, 21000 Split</item>
    </derivirana_varijabla>
  </DomainObject.Predmet.StrankaListFormatedWithAdress>
  <DomainObject.Predmet.StrankaListFormatedWithAdressOIB>
    <izvorni_sadrzaj>
      <item>POCULUM d.o.o. za upravljanje i građenje, OIB 81577388506, Žnjanska 2, 21000 Split</item>
    </izvorni_sadrzaj>
    <derivirana_varijabla naziv="DomainObject.Predmet.StrankaListFormatedWithAdressOIB_1">
      <item>POCULUM d.o.o. za upravljanje i građenje, OIB 81577388506, Žnjanska 2, 21000 Split</item>
    </derivirana_varijabla>
  </DomainObject.Predmet.StrankaListFormatedWithAdressOIB>
  <DomainObject.Predmet.StrankaListNazivFormated>
    <izvorni_sadrzaj>
      <item>POCULUM d.o.o. za upravljanje i građenje</item>
    </izvorni_sadrzaj>
    <derivirana_varijabla naziv="DomainObject.Predmet.StrankaListNazivFormated_1">
      <item>POCULUM d.o.o. za upravljanje i građenje</item>
    </derivirana_varijabla>
  </DomainObject.Predmet.StrankaListNazivFormated>
  <DomainObject.Predmet.StrankaListNazivFormatedOIB>
    <izvorni_sadrzaj>
      <item>POCULUM d.o.o. za upravljanje i građenje, OIB 81577388506</item>
    </izvorni_sadrzaj>
    <derivirana_varijabla naziv="DomainObject.Predmet.StrankaListNazivFormatedOIB_1">
      <item>POCULUM d.o.o. za upravljanje i građenje, OIB 81577388506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Sandra Mamić</item>
    </izvorni_sadrzaj>
    <derivirana_varijabla naziv="DomainObject.Predmet.OstaliListFormated_1">
      <item>Sandra Mamić</item>
    </derivirana_varijabla>
  </DomainObject.Predmet.OstaliListFormated>
  <DomainObject.Predmet.OstaliListFormatedOIB>
    <izvorni_sadrzaj>
      <item>Sandra Mamić, OIB 69981924254</item>
    </izvorni_sadrzaj>
    <derivirana_varijabla naziv="DomainObject.Predmet.OstaliListFormatedOIB_1">
      <item>Sandra Mamić, OIB 69981924254</item>
    </derivirana_varijabla>
  </DomainObject.Predmet.OstaliListFormatedOIB>
  <DomainObject.Predmet.OstaliListFormatedWithAdress>
    <izvorni_sadrzaj>
      <item>Sandra Mamić, Put Radoševca 50, 21000 Split</item>
    </izvorni_sadrzaj>
    <derivirana_varijabla naziv="DomainObject.Predmet.OstaliListFormatedWithAdress_1">
      <item>Sandra Mamić, Put Radoševca 50, 21000 Split</item>
    </derivirana_varijabla>
  </DomainObject.Predmet.OstaliListFormatedWithAdress>
  <DomainObject.Predmet.OstaliListFormatedWithAdressOIB>
    <izvorni_sadrzaj>
      <item>Sandra Mamić, OIB 69981924254, Put Radoševca 50, 21000 Split</item>
    </izvorni_sadrzaj>
    <derivirana_varijabla naziv="DomainObject.Predmet.OstaliListFormatedWithAdressOIB_1">
      <item>Sandra Mamić, OIB 69981924254, Put Radoševca 50, 21000 Split</item>
    </derivirana_varijabla>
  </DomainObject.Predmet.OstaliListFormatedWithAdressOIB>
  <DomainObject.Predmet.OstaliListNazivFormated>
    <izvorni_sadrzaj>
      <item>Sandra Mamić</item>
    </izvorni_sadrzaj>
    <derivirana_varijabla naziv="DomainObject.Predmet.OstaliListNazivFormated_1">
      <item>Sandra Mamić</item>
    </derivirana_varijabla>
  </DomainObject.Predmet.OstaliListNazivFormated>
  <DomainObject.Predmet.OstaliListNazivFormatedOIB>
    <izvorni_sadrzaj>
      <item>Sandra Mamić, OIB 69981924254</item>
    </izvorni_sadrzaj>
    <derivirana_varijabla naziv="DomainObject.Predmet.OstaliListNazivFormatedOIB_1">
      <item>Sandra Mamić, OIB 69981924254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POCULUM d.o.o. za upravljanje i građenje</izvorni_sadrzaj>
    <derivirana_varijabla naziv="DomainObject.Predmet.StrankaIDrugi_1">POCULUM d.o.o. za upravljanje i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POCULUM d.o.o. za upravljanje i građenje, OIB 81577388506, Žnjanska 2, 21000 Split</izvorni_sadrzaj>
    <derivirana_varijabla naziv="DomainObject.Predmet.StrankaIDrugiAdressOIB_1">POCULUM d.o.o. za upravljanje i građenje, OIB 81577388506,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POCULUM d.o.o. za upravljanje i građenje</item>
      <item>Sandra Mamić</item>
    </izvorni_sadrzaj>
    <derivirana_varijabla naziv="DomainObject.Predmet.SudioniciListNaziv_1">
      <item>POCULUM d.o.o. za upravljanje i građenje</item>
      <item>Sandra Mamić</item>
    </derivirana_varijabla>
  </DomainObject.Predmet.SudioniciListNaziv>
  <DomainObject.Predmet.SudioniciListAdressOIB>
    <izvorni_sadrzaj>
      <item>POCULUM d.o.o. za upravljanje i građenje, OIB 81577388506, Žnjanska 2,21000 Split</item>
      <item>Sandra Mamić, OIB 69981924254, Put Radoševca 50,21000 Split</item>
    </izvorni_sadrzaj>
    <derivirana_varijabla naziv="DomainObject.Predmet.SudioniciListAdressOIB_1">
      <item>POCULUM d.o.o. za upravljanje i građenje, OIB 81577388506, Žnjanska 2,21000 Split</item>
      <item>Sandra Mamić, OIB 69981924254, Put Radoševca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81577388506</item>
      <item>, OIB 69981924254</item>
    </izvorni_sadrzaj>
    <derivirana_varijabla naziv="DomainObject.Predmet.SudioniciListNazivOIB_1">
      <item>, OIB 81577388506</item>
      <item>, OIB 69981924254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37040-4827-4E76-BCD0-052A4CE56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4888</properties:Characters>
  <properties:Lines>96</properties:Lines>
  <properties:Paragraphs>33</properties:Paragraphs>
  <properties:TotalTime>35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5737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2017-01-09T08:40:00Z</dcterms:created>
  <dc:creator>nmarkovic</dc:creator>
  <cp:lastModifiedBy>Ana Golub Gruić</cp:lastModifiedBy>
  <cp:lastPrinted>2018-06-05T10:07:00Z</cp:lastPrinted>
  <dcterms:modified xmlns:xsi="http://www.w3.org/2001/XMLSchema-instance" xsi:type="dcterms:W3CDTF">2018-06-05T10:19:00Z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(St-289-2015 Rješenje poziv na predujam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