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a894ae5" w14:paraId="a894ae5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2B76AB">
        <w:t>82</w:t>
      </w:r>
      <w:r>
        <w:t>/</w:t>
      </w:r>
      <w:r w:rsidR="00086229">
        <w:t>2019</w:t>
      </w:r>
      <w:r>
        <w:t>-</w:t>
      </w:r>
      <w:r w:rsidR="002B76AB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2B76AB" w:rsidRPr="002B76AB">
        <w:t xml:space="preserve">BITRA </w:t>
      </w:r>
      <w:proofErr w:type="spellStart"/>
      <w:r w:rsidR="002B76AB" w:rsidRPr="002B76AB">
        <w:t>j.d.o.o</w:t>
      </w:r>
      <w:proofErr w:type="spellEnd"/>
      <w:r w:rsidR="002B76AB" w:rsidRPr="002B76AB">
        <w:t>.</w:t>
      </w:r>
      <w:r>
        <w:rPr>
          <w:lang w:val="hr-HR"/>
        </w:rPr>
        <w:t>,</w:t>
      </w:r>
      <w:r w:rsidR="002B76AB">
        <w:rPr>
          <w:lang w:val="hr-HR"/>
        </w:rPr>
        <w:t xml:space="preserve"> </w:t>
      </w:r>
      <w:r w:rsidR="002B76AB" w:rsidRPr="002B76AB">
        <w:rPr>
          <w:lang w:val="hr-HR"/>
        </w:rPr>
        <w:t>Ivana Pavla II 11</w:t>
      </w:r>
      <w:r w:rsidR="002B76AB">
        <w:rPr>
          <w:lang w:val="hr-HR"/>
        </w:rPr>
        <w:t xml:space="preserve">, Klis, OIB: </w:t>
      </w:r>
      <w:r w:rsidR="002B76AB" w:rsidRPr="002B76AB">
        <w:rPr>
          <w:lang w:val="hr-HR"/>
        </w:rPr>
        <w:t>68178872190</w:t>
      </w:r>
      <w:r w:rsidR="002B76AB">
        <w:rPr>
          <w:lang w:val="hr-HR"/>
        </w:rPr>
        <w:t>,</w:t>
      </w:r>
      <w:r>
        <w:rPr>
          <w:lang w:val="hr-HR"/>
        </w:rPr>
        <w:t xml:space="preserve"> </w:t>
      </w:r>
      <w:r w:rsidR="002B76AB">
        <w:rPr>
          <w:lang w:val="hr-HR"/>
        </w:rPr>
        <w:t>25</w:t>
      </w:r>
      <w:r w:rsidR="00FB45AB">
        <w:rPr>
          <w:lang w:val="hr-HR"/>
        </w:rPr>
        <w:t xml:space="preserve">. </w:t>
      </w:r>
      <w:r w:rsidR="002B76AB">
        <w:rPr>
          <w:lang w:val="hr-HR"/>
        </w:rPr>
        <w:t>veljače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B76AB" w:rsidRPr="002B76AB">
        <w:t xml:space="preserve">BITRA </w:t>
      </w:r>
      <w:proofErr w:type="spellStart"/>
      <w:r w:rsidR="002B76AB" w:rsidRPr="002B76AB">
        <w:t>j.d.o.o</w:t>
      </w:r>
      <w:proofErr w:type="spellEnd"/>
      <w:r w:rsidR="002B76AB" w:rsidRPr="002B76AB">
        <w:t>.</w:t>
      </w:r>
      <w:r w:rsidR="002B76AB">
        <w:rPr>
          <w:lang w:val="hr-HR"/>
        </w:rPr>
        <w:t xml:space="preserve">, </w:t>
      </w:r>
      <w:r w:rsidR="002B76AB" w:rsidRPr="002B76AB">
        <w:rPr>
          <w:lang w:val="hr-HR"/>
        </w:rPr>
        <w:t>Ivana Pavla II 11</w:t>
      </w:r>
      <w:r w:rsidR="002B76AB">
        <w:rPr>
          <w:lang w:val="hr-HR"/>
        </w:rPr>
        <w:t xml:space="preserve">, Klis, OIB: </w:t>
      </w:r>
      <w:r w:rsidR="002B76AB" w:rsidRPr="002B76AB">
        <w:rPr>
          <w:lang w:val="hr-HR"/>
        </w:rPr>
        <w:t>68178872190</w:t>
      </w:r>
      <w:r w:rsidR="002B76AB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2B76AB">
        <w:rPr>
          <w:lang w:val="hr-HR"/>
        </w:rPr>
        <w:t>18. veljače</w:t>
      </w:r>
      <w:r w:rsidR="00196EED">
        <w:rPr>
          <w:lang w:val="hr-HR"/>
        </w:rPr>
        <w:t xml:space="preserve"> </w:t>
      </w:r>
      <w:r w:rsidR="0046762B">
        <w:rPr>
          <w:lang w:val="hr-HR"/>
        </w:rPr>
        <w:t>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2B76AB">
        <w:rPr>
          <w:lang w:val="hr-HR"/>
        </w:rPr>
        <w:t>11.822,21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027344">
        <w:t xml:space="preserve">, </w:t>
      </w:r>
      <w:r w:rsidR="002B76AB">
        <w:t>25.</w:t>
      </w:r>
      <w:proofErr w:type="gramEnd"/>
      <w:r w:rsidR="002B76AB">
        <w:t xml:space="preserve"> </w:t>
      </w:r>
      <w:proofErr w:type="spellStart"/>
      <w:proofErr w:type="gramStart"/>
      <w:r w:rsidR="002B76AB">
        <w:t>veljače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27344" w:rsidR="00473132">
    <w:pPr>
      <w:pStyle w:val="Zaglavlje"/>
      <w:jc w:val="center"/>
    </w:pPr>
  </w:p>
  <w:p w:rsidRDefault="00027344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27344"/>
    <w:rsid w:val="00066650"/>
    <w:rsid w:val="00086229"/>
    <w:rsid w:val="000944EE"/>
    <w:rsid w:val="000B4D96"/>
    <w:rsid w:val="000F03A8"/>
    <w:rsid w:val="00196EED"/>
    <w:rsid w:val="00291D1D"/>
    <w:rsid w:val="002B76AB"/>
    <w:rsid w:val="003453DA"/>
    <w:rsid w:val="003652A6"/>
    <w:rsid w:val="00394F80"/>
    <w:rsid w:val="003C2F22"/>
    <w:rsid w:val="00417EA6"/>
    <w:rsid w:val="00455956"/>
    <w:rsid w:val="0046762B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27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3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3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3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3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27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3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3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3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3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St-82/2019</izvorni_sadrzaj>
    <derivirana_varijabla naziv="DomainObject.Predmet.OznakaBroj_1">St-82/2019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BITRA j.d.o.o. za proizvodnju betona i proizvoda od betona</izvorni_sadrzaj>
    <derivirana_varijabla naziv="DomainObject.Predmet.ProtustrankaFormated_1">  BITRA j.d.o.o. za proizvodnju betona i proizvoda od betona</derivirana_varijabla>
  </DomainObject.Predmet.ProtustrankaFormated>
  <DomainObject.Predmet.ProtustrankaFormatedOIB>
    <izvorni_sadrzaj>  BITRA j.d.o.o. za proizvodnju betona i proizvoda od betona, OIB 68178872190</izvorni_sadrzaj>
    <derivirana_varijabla naziv="DomainObject.Predmet.ProtustrankaFormatedOIB_1">  BITRA j.d.o.o. za proizvodnju betona i proizvoda od betona, OIB 68178872190</derivirana_varijabla>
  </DomainObject.Predmet.ProtustrankaFormatedOIB>
  <DomainObject.Predmet.ProtustrankaFormatedWithAdress>
    <izvorni_sadrzaj> BITRA j.d.o.o. za proizvodnju betona i proizvoda od betona, Ivana Pavla II 11, 21231 Klis</izvorni_sadrzaj>
    <derivirana_varijabla naziv="DomainObject.Predmet.ProtustrankaFormatedWithAdress_1"> BITRA j.d.o.o. za proizvodnju betona i proizvoda od betona, Ivana Pavla II 11, 21231 Klis</derivirana_varijabla>
  </DomainObject.Predmet.ProtustrankaFormatedWithAdress>
  <DomainObject.Predmet.ProtustrankaFormatedWithAdressOIB>
    <izvorni_sadrzaj> BITRA j.d.o.o. za proizvodnju betona i proizvoda od betona, OIB 68178872190, Ivana Pavla II 11, 21231 Klis</izvorni_sadrzaj>
    <derivirana_varijabla naziv="DomainObject.Predmet.ProtustrankaFormatedWithAdressOIB_1"> BITRA j.d.o.o. za proizvodnju betona i proizvoda od betona, OIB 68178872190, Ivana Pavla II 11, 21231 Klis</derivirana_varijabla>
  </DomainObject.Predmet.ProtustrankaFormatedWithAdressOIB>
  <DomainObject.Predmet.ProtustrankaWithAdress>
    <izvorni_sadrzaj>BITRA j.d.o.o. za proizvodnju betona i proizvoda od betona Ivana Pavla II 11, 21231 Klis</izvorni_sadrzaj>
    <derivirana_varijabla naziv="DomainObject.Predmet.ProtustrankaWithAdress_1">BITRA j.d.o.o. za proizvodnju betona i proizvoda od betona Ivana Pavla II 11, 21231 Klis</derivirana_varijabla>
  </DomainObject.Predmet.ProtustrankaWithAdress>
  <DomainObject.Predmet.ProtustrankaWithAdressOIB>
    <izvorni_sadrzaj>BITRA j.d.o.o. za proizvodnju betona i proizvoda od betona, OIB 68178872190, Ivana Pavla II 11, 21231 Klis</izvorni_sadrzaj>
    <derivirana_varijabla naziv="DomainObject.Predmet.ProtustrankaWithAdressOIB_1">BITRA j.d.o.o. za proizvodnju betona i proizvoda od betona, OIB 68178872190, Ivana Pavla II 11, 21231 Klis</derivirana_varijabla>
  </DomainObject.Predmet.ProtustrankaWithAdressOIB>
  <DomainObject.Predmet.ProtustrankaNazivFormated>
    <izvorni_sadrzaj>BITRA j.d.o.o. za proizvodnju betona i proizvoda od betona</izvorni_sadrzaj>
    <derivirana_varijabla naziv="DomainObject.Predmet.ProtustrankaNazivFormated_1">BITRA j.d.o.o. za proizvodnju betona i proizvoda od betona</derivirana_varijabla>
  </DomainObject.Predmet.ProtustrankaNazivFormated>
  <DomainObject.Predmet.ProtustrankaNazivFormatedOIB>
    <izvorni_sadrzaj>BITRA j.d.o.o. za proizvodnju betona i proizvoda od betona, OIB 68178872190</izvorni_sadrzaj>
    <derivirana_varijabla naziv="DomainObject.Predmet.ProtustrankaNazivFormatedOIB_1">BITRA j.d.o.o. za proizvodnju betona i proizvoda od betona, OIB 68178872190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11822.21</izvorni_sadrzaj>
    <derivirana_varijabla naziv="DomainObject.Predmet.TrenutnaVrijednost_1">11822.21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BITRA j.d.o.o. za proizvodnju betona i proizvoda od betona</item>
    </izvorni_sadrzaj>
    <derivirana_varijabla naziv="DomainObject.Predmet.ProtuStrankaListFormated_1">
      <item>BITRA j.d.o.o. za proizvodnju betona i proizvoda od betona</item>
    </derivirana_varijabla>
  </DomainObject.Predmet.ProtuStrankaListFormated>
  <DomainObject.Predmet.ProtuStrankaListFormatedOIB>
    <izvorni_sadrzaj>
      <item>BITRA j.d.o.o. za proizvodnju betona i proizvoda od betona, OIB 68178872190</item>
    </izvorni_sadrzaj>
    <derivirana_varijabla naziv="DomainObject.Predmet.ProtuStrankaListFormatedOIB_1">
      <item>BITRA j.d.o.o. za proizvodnju betona i proizvoda od betona, OIB 68178872190</item>
    </derivirana_varijabla>
  </DomainObject.Predmet.ProtuStrankaListFormatedOIB>
  <DomainObject.Predmet.ProtuStrankaListFormatedWithAdress>
    <izvorni_sadrzaj>
      <item>BITRA j.d.o.o. za proizvodnju betona i proizvoda od betona, Ivana Pavla II 11, 21231 Klis</item>
    </izvorni_sadrzaj>
    <derivirana_varijabla naziv="DomainObject.Predmet.ProtuStrankaListFormatedWithAdress_1">
      <item>BITRA j.d.o.o. za proizvodnju betona i proizvoda od betona, Ivana Pavla II 11, 21231 Klis</item>
    </derivirana_varijabla>
  </DomainObject.Predmet.ProtuStrankaListFormatedWithAdress>
  <DomainObject.Predmet.ProtuStrankaListFormatedWithAdressOIB>
    <izvorni_sadrzaj>
      <item>BITRA j.d.o.o. za proizvodnju betona i proizvoda od betona, OIB 68178872190, Ivana Pavla II 11, 21231 Klis</item>
    </izvorni_sadrzaj>
    <derivirana_varijabla naziv="DomainObject.Predmet.ProtuStrankaListFormatedWithAdressOIB_1">
      <item>BITRA j.d.o.o. za proizvodnju betona i proizvoda od betona, OIB 68178872190, Ivana Pavla II 11, 21231 Klis</item>
    </derivirana_varijabla>
  </DomainObject.Predmet.ProtuStrankaListFormatedWithAdressOIB>
  <DomainObject.Predmet.ProtuStrankaListNazivFormated>
    <izvorni_sadrzaj>
      <item>BITRA j.d.o.o. za proizvodnju betona i proizvoda od betona</item>
    </izvorni_sadrzaj>
    <derivirana_varijabla naziv="DomainObject.Predmet.ProtuStrankaListNazivFormated_1">
      <item>BITRA j.d.o.o. za proizvodnju betona i proizvoda od betona</item>
    </derivirana_varijabla>
  </DomainObject.Predmet.ProtuStrankaListNazivFormated>
  <DomainObject.Predmet.ProtuStrankaListNazivFormatedOIB>
    <izvorni_sadrzaj>
      <item>BITRA j.d.o.o. za proizvodnju betona i proizvoda od betona, OIB 68178872190</item>
    </izvorni_sadrzaj>
    <derivirana_varijabla naziv="DomainObject.Predmet.ProtuStrankaListNazivFormatedOIB_1">
      <item>BITRA j.d.o.o. za proizvodnju betona i proizvoda od betona, OIB 68178872190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BITRA j.d.o.o. za proizvodnju betona i proizvoda od betona</izvorni_sadrzaj>
    <derivirana_varijabla naziv="DomainObject.Predmet.ProtustrankaIDrugi_1">BITRA j.d.o.o. za proizvodnju betona i proizvoda od betona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BITRA j.d.o.o. za proizvodnju betona i proizvoda od betona, OIB 68178872190, Ivana Pavla II 11, 21231 Klis</izvorni_sadrzaj>
    <derivirana_varijabla naziv="DomainObject.Predmet.ProtustrankaIDrugiAdressOIB_1">BITRA j.d.o.o. za proizvodnju betona i proizvoda od betona, OIB 68178872190, Ivana Pavla II 11,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BITRA j.d.o.o. za proizvodnju betona i proizvoda od betona</item>
      <item>FINANCIJSKA AGENCIJA, RC SPLIT</item>
    </izvorni_sadrzaj>
    <derivirana_varijabla naziv="DomainObject.Predmet.SudioniciListNaziv_1">
      <item>BITRA j.d.o.o. za proizvodnju betona i proizvoda od betona</item>
      <item>FINANCIJSKA AGENCIJA, RC SPLIT</item>
    </derivirana_varijabla>
  </DomainObject.Predmet.SudioniciListNaziv>
  <DomainObject.Predmet.SudioniciListAdressOIB>
    <izvorni_sadrzaj>
      <item>BITRA j.d.o.o. za proizvodnju betona i proizvoda od betona, OIB 68178872190, Ivana Pavla II 11,21231 Klis</item>
      <item>FINANCIJSKA AGENCIJA, RC SPLIT, OIB 85821130368, Mažuranićevo šetalište 24 b,21000 Split</item>
    </izvorni_sadrzaj>
    <derivirana_varijabla naziv="DomainObject.Predmet.SudioniciListAdressOIB_1">
      <item>BITRA j.d.o.o. za proizvodnju betona i proizvoda od betona, OIB 68178872190, Ivana Pavla II 11,21231 Klis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68178872190</item>
      <item>, OIB 85821130368</item>
    </izvorni_sadrzaj>
    <derivirana_varijabla naziv="DomainObject.Predmet.SudioniciListNazivOIB_1">
      <item>, OIB 68178872190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1739</properties:Characters>
  <properties:Lines>47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2019-02-25T11:09:00Z</cp:lastPrinted>
  <dcterms:modified xmlns:xsi="http://www.w3.org/2001/XMLSchema-instance" xsi:type="dcterms:W3CDTF">2019-02-25T11:09:00Z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