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a076" w14:paraId="1d6a076" w:rsidRDefault="00C61587" w:rsidP="00BF29B3" w:rsidR="00BF29B3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St-9/16-4</w:t>
      </w:r>
    </w:p>
    <w:p w:rsidRDefault="00BF29B3" w:rsidP="00BF29B3" w:rsidR="00BF29B3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29B3" w:rsidP="00BF29B3" w:rsidR="00BF29B3">
      <w:r>
        <w:t xml:space="preserve">         REPUBLIKA HRVATSKA</w:t>
      </w:r>
    </w:p>
    <w:p w:rsidRDefault="00BF29B3" w:rsidP="00BF29B3" w:rsidR="00BF29B3">
      <w:r>
        <w:t xml:space="preserve"> TRGOVAČKI SUD U VARAŽDINU</w:t>
      </w:r>
    </w:p>
    <w:p w:rsidRDefault="00BF29B3" w:rsidP="00BF29B3" w:rsidR="00BF29B3">
      <w:pPr>
        <w:ind w:firstLine="720"/>
      </w:pPr>
      <w:r>
        <w:t xml:space="preserve">         B. Radić 2</w:t>
      </w:r>
    </w:p>
    <w:p w:rsidRDefault="00BF29B3" w:rsidP="00BF29B3" w:rsidR="00BF29B3">
      <w:pPr>
        <w:jc w:val="center"/>
        <w:rPr>
          <w:lang w:val="hr-HR"/>
        </w:rPr>
      </w:pPr>
    </w:p>
    <w:p w:rsidRDefault="00BF29B3" w:rsidP="00BF29B3" w:rsidR="00BF29B3">
      <w:pPr>
        <w:jc w:val="center"/>
        <w:rPr>
          <w:lang w:val="hr-HR"/>
        </w:rPr>
      </w:pPr>
    </w:p>
    <w:p w:rsidRDefault="00BF29B3" w:rsidP="00BF29B3" w:rsidR="00BF29B3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BIODIZEL HORVAT d.o.o., OIB: 00906286432 sa sjedištem u 3. travnja 11/A, 40328 Donja Dubrava, dana 18. siječnja 2016. godine, temeljem čl. 430. Stečajnog zakona ("Narodne novine" 71/15, u daljnjem tekstu SZ) objavljuje slijedeći</w:t>
      </w:r>
    </w:p>
    <w:p w:rsidRDefault="00BF29B3" w:rsidP="00BF29B3" w:rsidR="00BF29B3">
      <w:pPr>
        <w:jc w:val="both"/>
      </w:pPr>
    </w:p>
    <w:p w:rsidRDefault="00BF29B3" w:rsidP="00BF29B3" w:rsidR="00BF29B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F29B3" w:rsidP="00BF29B3" w:rsidR="00BF29B3">
      <w:pPr>
        <w:jc w:val="both"/>
        <w:rPr>
          <w:lang w:val="hr-HR"/>
        </w:rPr>
      </w:pPr>
    </w:p>
    <w:p w:rsidRDefault="00BF29B3" w:rsidP="00BF29B3" w:rsidR="00BF29B3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BIODIZEL HORVAT d.o.o., OIB: 00906286432 sa sjedištem u 3. travnja 11/A, 40328 Donja Dubrava, iznosi 77.331,45 kn.</w:t>
      </w:r>
    </w:p>
    <w:p w:rsidRDefault="00BF29B3" w:rsidP="00BF29B3" w:rsidR="00BF29B3">
      <w:pPr>
        <w:jc w:val="both"/>
      </w:pPr>
    </w:p>
    <w:p w:rsidRDefault="00BF29B3" w:rsidP="00BF29B3" w:rsidR="00BF29B3">
      <w:pPr>
        <w:jc w:val="both"/>
      </w:pPr>
      <w:r>
        <w:tab/>
        <w:t>II/ Poziva se direktor dužnika Marijan Horvat, OIB: 72574631065, Donja Dubrava, 3. travnja 11/A,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BF29B3" w:rsidP="00BF29B3" w:rsidR="00BF29B3">
      <w:pPr>
        <w:jc w:val="both"/>
      </w:pPr>
    </w:p>
    <w:p w:rsidRDefault="00BF29B3" w:rsidP="00BF29B3" w:rsidR="00BF29B3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F29B3" w:rsidP="00BF29B3" w:rsidR="00BF29B3">
      <w:pPr>
        <w:jc w:val="both"/>
      </w:pPr>
    </w:p>
    <w:p w:rsidRDefault="00BF29B3" w:rsidP="00BF29B3" w:rsidR="00BF29B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F29B3" w:rsidP="00BF29B3" w:rsidR="00BF29B3">
      <w:pPr>
        <w:ind w:firstLine="720"/>
        <w:jc w:val="both"/>
      </w:pPr>
    </w:p>
    <w:p w:rsidRDefault="00BF29B3" w:rsidP="00BF29B3" w:rsidR="00BF29B3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F29B3" w:rsidP="00BF29B3" w:rsidR="00BF29B3">
      <w:pPr>
        <w:outlineLvl w:val="0"/>
        <w:rPr>
          <w:lang w:val="hr-HR"/>
        </w:rPr>
      </w:pPr>
    </w:p>
    <w:p w:rsidRDefault="00BF29B3" w:rsidP="00BF29B3" w:rsidR="00BF29B3">
      <w:pPr>
        <w:jc w:val="center"/>
        <w:outlineLvl w:val="0"/>
        <w:rPr>
          <w:lang w:val="hr-HR"/>
        </w:rPr>
      </w:pPr>
    </w:p>
    <w:p w:rsidRDefault="00BF29B3" w:rsidP="00BF29B3" w:rsidR="00BF29B3">
      <w:pPr>
        <w:jc w:val="center"/>
        <w:outlineLvl w:val="0"/>
        <w:rPr>
          <w:lang w:val="hr-HR"/>
        </w:rPr>
      </w:pPr>
    </w:p>
    <w:p w:rsidRDefault="00BF29B3" w:rsidP="00BF29B3" w:rsidR="00BF29B3">
      <w:pPr>
        <w:jc w:val="center"/>
        <w:outlineLvl w:val="0"/>
        <w:rPr>
          <w:lang w:val="hr-HR"/>
        </w:rPr>
      </w:pPr>
    </w:p>
    <w:p w:rsidRDefault="00BF29B3" w:rsidP="00BF29B3" w:rsidR="00BF29B3">
      <w:pPr>
        <w:jc w:val="center"/>
        <w:outlineLvl w:val="0"/>
        <w:rPr>
          <w:lang w:val="hr-HR"/>
        </w:rPr>
      </w:pPr>
    </w:p>
    <w:p w:rsidRDefault="00BF29B3" w:rsidP="00BF29B3" w:rsidR="00BF29B3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F29B3" w:rsidP="00BF29B3" w:rsidR="00BF29B3">
      <w:pPr>
        <w:outlineLvl w:val="0"/>
        <w:rPr>
          <w:lang w:val="hr-HR"/>
        </w:rPr>
      </w:pPr>
    </w:p>
    <w:p w:rsidRDefault="00BF29B3" w:rsidP="00BF29B3" w:rsidR="00BF29B3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5.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BIODIZEL HORVAT d.o.o., OIB: 00906286432 sa sjedištem u 3. travnja 11/A, 40328 Donja Dubrava, navodeći da dužnik na dan 1. rujna 2015. u Očevidniku redoslijeda osnova za plaćanje ima evidentirane neizvršene osnove za plaćanje u ukupnom iznosu od 77.331,45 kn te da dužnik nema zaposlenih.</w:t>
      </w:r>
    </w:p>
    <w:p w:rsidRDefault="00BF29B3" w:rsidP="00BF29B3" w:rsidR="00BF29B3">
      <w:pPr>
        <w:jc w:val="both"/>
        <w:outlineLvl w:val="0"/>
        <w:rPr>
          <w:lang w:val="hr-HR"/>
        </w:rPr>
      </w:pPr>
    </w:p>
    <w:p w:rsidRDefault="00BF29B3" w:rsidP="00BF29B3" w:rsidR="00BF29B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F29B3" w:rsidP="00BF29B3" w:rsidR="00BF29B3">
      <w:pPr>
        <w:jc w:val="both"/>
        <w:outlineLvl w:val="0"/>
        <w:rPr>
          <w:lang w:val="hr-HR"/>
        </w:rPr>
      </w:pPr>
    </w:p>
    <w:p w:rsidRDefault="00BF29B3" w:rsidP="00BF29B3" w:rsidR="00BF29B3">
      <w:pPr>
        <w:jc w:val="center"/>
        <w:outlineLvl w:val="0"/>
        <w:rPr>
          <w:lang w:val="hr-HR"/>
        </w:rPr>
      </w:pPr>
    </w:p>
    <w:p w:rsidRDefault="00BF29B3" w:rsidP="00BF29B3" w:rsidR="00BF29B3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BF29B3" w:rsidP="00BF29B3" w:rsidR="00BF29B3">
      <w:pPr>
        <w:jc w:val="center"/>
        <w:outlineLvl w:val="0"/>
        <w:rPr>
          <w:lang w:val="hr-HR"/>
        </w:rPr>
      </w:pPr>
    </w:p>
    <w:p w:rsidRDefault="00BF29B3" w:rsidP="00BF29B3" w:rsidR="00BF29B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F29B3" w:rsidP="00BF29B3" w:rsidR="00BF29B3">
      <w:pPr>
        <w:jc w:val="center"/>
        <w:outlineLvl w:val="0"/>
        <w:rPr>
          <w:lang w:val="hr-HR"/>
        </w:rPr>
      </w:pPr>
    </w:p>
    <w:p w:rsidRDefault="00BF29B3" w:rsidP="00BF29B3" w:rsidR="00BF29B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BF29B3" w:rsidP="00BF29B3" w:rsidR="00BF29B3">
      <w:pPr>
        <w:ind w:firstLine="720" w:left="3600"/>
        <w:jc w:val="center"/>
        <w:outlineLvl w:val="0"/>
        <w:rPr>
          <w:lang w:val="hr-HR"/>
        </w:rPr>
      </w:pPr>
    </w:p>
    <w:p w:rsidRDefault="00BF29B3" w:rsidP="00BF29B3" w:rsidR="00BF29B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BF29B3" w:rsidP="00BF29B3" w:rsidR="00BF29B3">
      <w:pPr>
        <w:ind w:firstLine="720" w:left="3600"/>
        <w:jc w:val="center"/>
        <w:outlineLvl w:val="0"/>
        <w:rPr>
          <w:lang w:val="hr-HR"/>
        </w:rPr>
      </w:pPr>
    </w:p>
    <w:p w:rsidRDefault="00BF29B3" w:rsidP="00BF29B3" w:rsidR="00BF29B3">
      <w:pPr>
        <w:outlineLvl w:val="0"/>
        <w:rPr>
          <w:lang w:val="hr-HR"/>
        </w:rPr>
      </w:pPr>
    </w:p>
    <w:p w:rsidRDefault="00BF29B3" w:rsidP="00BF29B3" w:rsidR="00BF29B3">
      <w:pPr>
        <w:outlineLvl w:val="0"/>
        <w:rPr>
          <w:lang w:val="hr-HR"/>
        </w:rPr>
      </w:pPr>
    </w:p>
    <w:p w:rsidRDefault="00BF29B3" w:rsidP="00BF29B3" w:rsidR="00BF29B3">
      <w:pPr>
        <w:outlineLvl w:val="0"/>
        <w:rPr>
          <w:lang w:val="hr-HR"/>
        </w:rPr>
      </w:pPr>
    </w:p>
    <w:p w:rsidRDefault="00BF29B3" w:rsidP="00BF29B3" w:rsidR="00BF29B3">
      <w:pPr>
        <w:outlineLvl w:val="0"/>
        <w:rPr>
          <w:lang w:val="hr-HR"/>
        </w:rPr>
      </w:pPr>
    </w:p>
    <w:p w:rsidRDefault="00BF29B3" w:rsidP="00BF29B3" w:rsidR="00BF29B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F29B3" w:rsidP="00BF29B3" w:rsidR="00DE5BB2">
      <w:r>
        <w:t>- e-Oglasna ploča suda</w:t>
      </w:r>
    </w:p>
    <w:sectPr w:rsidR="00DE5B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9B3"/>
    <w:rsid w:val="00BF29B3"/>
    <w:rsid w:val="00C61587"/>
    <w:rsid w:val="00DE5BB2"/>
    <w:rsid w:val="00EE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9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2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9B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41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4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9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2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9B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41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4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54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postupka</izvorni_sadrzaj>
    <derivirana_varijabla naziv="DomainObject.Predmet.Opis_1">PRIJEDLOG za pokretanje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BIODIZEL HORVAT društvo s ograničenom odgovornošću za proizvodnju, trgovinu i usluge</izvorni_sadrzaj>
    <derivirana_varijabla naziv="DomainObject.Predmet.ProtustrankaFormated_1">  BIODIZEL HORVAT društvo s ograničenom odgovornošću za proizvodnju, trgovinu i usluge</derivirana_varijabla>
  </DomainObject.Predmet.ProtustrankaFormated>
  <DomainObject.Predmet.ProtustrankaFormatedOIB>
    <izvorni_sadrzaj>  BIODIZEL HORVAT društvo s ograničenom odgovornošću za proizvodnju, trgovinu i usluge, OIB 00906286432</izvorni_sadrzaj>
    <derivirana_varijabla naziv="DomainObject.Predmet.ProtustrankaFormatedOIB_1">  BIODIZEL HORVAT društvo s ograničenom odgovornošću za proizvodnju, trgovinu i usluge, OIB 00906286432</derivirana_varijabla>
  </DomainObject.Predmet.ProtustrankaFormatedOIB>
  <DomainObject.Predmet.ProtustrankaFormatedWithAdress>
    <izvorni_sadrzaj> BIODIZEL HORVAT društvo s ograničenom odgovornošću za proizvodnju, trgovinu i usluge, 3. travnja 11/A, 40320 Donja Dubrava</izvorni_sadrzaj>
    <derivirana_varijabla naziv="DomainObject.Predmet.ProtustrankaFormatedWithAdress_1"> BIODIZEL HORVAT društvo s ograničenom odgovornošću za proizvodnju, trgovinu i usluge, 3. travnja 11/A, 40320 Donja Dubrava</derivirana_varijabla>
  </DomainObject.Predmet.ProtustrankaFormatedWithAdress>
  <DomainObject.Predmet.ProtustrankaFormatedWithAdressOIB>
    <izvorni_sadrzaj> BIODIZEL HORVAT društvo s ograničenom odgovornošću za proizvodnju, trgovinu i usluge, OIB 00906286432, 3. travnja 11/A, 40320 Donja Dubrava</izvorni_sadrzaj>
    <derivirana_varijabla naziv="DomainObject.Predmet.ProtustrankaFormatedWithAdressOIB_1"> BIODIZEL HORVAT društvo s ograničenom odgovornošću za proizvodnju, trgovinu i usluge, OIB 00906286432, 3. travnja 11/A, 40320 Donja Dubrava</derivirana_varijabla>
  </DomainObject.Predmet.ProtustrankaFormatedWithAdressOIB>
  <DomainObject.Predmet.ProtustrankaWithAdress>
    <izvorni_sadrzaj>BIODIZEL HORVAT društvo s ograničenom odgovornošću za proizvodnju, trgovinu i usluge 3. travnja 11/A, 40320 Donja Dubrava</izvorni_sadrzaj>
    <derivirana_varijabla naziv="DomainObject.Predmet.ProtustrankaWithAdress_1">BIODIZEL HORVAT društvo s ograničenom odgovornošću za proizvodnju, trgovinu i usluge 3. travnja 11/A, 40320 Donja Dubrava</derivirana_varijabla>
  </DomainObject.Predmet.ProtustrankaWithAdress>
  <DomainObject.Predmet.ProtustrankaWithAdressOIB>
    <izvorni_sadrzaj>BIODIZEL HORVAT društvo s ograničenom odgovornošću za proizvodnju, trgovinu i usluge, OIB 00906286432, 3. travnja 11/A, 40320 Donja Dubrava</izvorni_sadrzaj>
    <derivirana_varijabla naziv="DomainObject.Predmet.ProtustrankaWithAdressOIB_1">BIODIZEL HORVAT društvo s ograničenom odgovornošću za proizvodnju, trgovinu i usluge, OIB 00906286432, 3. travnja 11/A, 40320 Donja Dubrava</derivirana_varijabla>
  </DomainObject.Predmet.ProtustrankaWithAdressOIB>
  <DomainObject.Predmet.ProtustrankaNazivFormated>
    <izvorni_sadrzaj>BIODIZEL HORVAT društvo s ograničenom odgovornošću za proizvodnju, trgovinu i usluge</izvorni_sadrzaj>
    <derivirana_varijabla naziv="DomainObject.Predmet.ProtustrankaNazivFormated_1">BIODIZEL HORVAT društvo s ograničenom odgovornošću za proizvodnju, trgovinu i usluge</derivirana_varijabla>
  </DomainObject.Predmet.ProtustrankaNazivFormated>
  <DomainObject.Predmet.ProtustrankaNazivFormatedOIB>
    <izvorni_sadrzaj>BIODIZEL HORVAT društvo s ograničenom odgovornošću za proizvodnju, trgovinu i usluge, OIB 00906286432</izvorni_sadrzaj>
    <derivirana_varijabla naziv="DomainObject.Predmet.ProtustrankaNazivFormatedOIB_1">BIODIZEL HORVAT društvo s ograničenom odgovornošću za proizvodnju, trgovinu i usluge, OIB 00906286432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77331.45</izvorni_sadrzaj>
    <derivirana_varijabla naziv="DomainObject.Predmet.TrenutnaVrijednost_1">77331.45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BIODIZEL HORVAT društvo s ograničenom odgovornošću za proizvodnju, trgovinu i usluge</item>
    </izvorni_sadrzaj>
    <derivirana_varijabla naziv="DomainObject.Predmet.ProtuStrankaListFormated_1">
      <item>BIODIZEL HORVAT društvo s ograničenom odgovornošću za proizvodnju, trgovinu i usluge</item>
    </derivirana_varijabla>
  </DomainObject.Predmet.ProtuStrankaListFormated>
  <DomainObject.Predmet.ProtuStrankaListFormatedOIB>
    <izvorni_sadrzaj>
      <item>BIODIZEL HORVAT društvo s ograničenom odgovornošću za proizvodnju, trgovinu i usluge, OIB 00906286432</item>
    </izvorni_sadrzaj>
    <derivirana_varijabla naziv="DomainObject.Predmet.ProtuStrankaListFormatedOIB_1">
      <item>BIODIZEL HORVAT društvo s ograničenom odgovornošću za proizvodnju, trgovinu i usluge, OIB 00906286432</item>
    </derivirana_varijabla>
  </DomainObject.Predmet.ProtuStrankaListFormatedOIB>
  <DomainObject.Predmet.ProtuStrankaListFormatedWithAdress>
    <izvorni_sadrzaj>
      <item>BIODIZEL HORVAT društvo s ograničenom odgovornošću za proizvodnju, trgovinu i usluge, 3. travnja 11/A, 40320 Donja Dubrava</item>
    </izvorni_sadrzaj>
    <derivirana_varijabla naziv="DomainObject.Predmet.ProtuStrankaListFormatedWithAdress_1">
      <item>BIODIZEL HORVAT društvo s ograničenom odgovornošću za proizvodnju, trgovinu i usluge, 3. travnja 11/A, 40320 Donja Dubrava</item>
    </derivirana_varijabla>
  </DomainObject.Predmet.ProtuStrankaListFormatedWithAdress>
  <DomainObject.Predmet.ProtuStrankaListFormatedWithAdressOIB>
    <izvorni_sadrzaj>
      <item>BIODIZEL HORVAT društvo s ograničenom odgovornošću za proizvodnju, trgovinu i usluge, OIB 00906286432, 3. travnja 11/A, 40320 Donja Dubrava</item>
    </izvorni_sadrzaj>
    <derivirana_varijabla naziv="DomainObject.Predmet.ProtuStrankaListFormatedWithAdressOIB_1">
      <item>BIODIZEL HORVAT društvo s ograničenom odgovornošću za proizvodnju, trgovinu i usluge, OIB 00906286432, 3. travnja 11/A, 40320 Donja Dubrava</item>
    </derivirana_varijabla>
  </DomainObject.Predmet.ProtuStrankaListFormatedWithAdressOIB>
  <DomainObject.Predmet.ProtuStrankaListNazivFormated>
    <izvorni_sadrzaj>
      <item>BIODIZEL HORVAT društvo s ograničenom odgovornošću za proizvodnju, trgovinu i usluge</item>
    </izvorni_sadrzaj>
    <derivirana_varijabla naziv="DomainObject.Predmet.ProtuStrankaListNazivFormated_1">
      <item>BIODIZEL HORVAT društvo s ograničenom odgovornošću za proizvodnju, trgovinu i usluge</item>
    </derivirana_varijabla>
  </DomainObject.Predmet.ProtuStrankaListNazivFormated>
  <DomainObject.Predmet.ProtuStrankaListNazivFormatedOIB>
    <izvorni_sadrzaj>
      <item>BIODIZEL HORVAT društvo s ograničenom odgovornošću za proizvodnju, trgovinu i usluge, OIB 00906286432</item>
    </izvorni_sadrzaj>
    <derivirana_varijabla naziv="DomainObject.Predmet.ProtuStrankaListNazivFormatedOIB_1">
      <item>BIODIZEL HORVAT društvo s ograničenom odgovornošću za proizvodnju, trgovinu i usluge, OIB 00906286432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BIODIZEL HORVAT društvo s ograničenom odgovornošću za proizvodnju, trgovinu i usluge</izvorni_sadrzaj>
    <derivirana_varijabla naziv="DomainObject.Predmet.ProtustrankaIDrugi_1">BIODIZEL HORVAT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BIODIZEL HORVAT društvo s ograničenom odgovornošću za proizvodnju, trgovinu i usluge, OIB 00906286432, 3. travnja 11/A, 40320 Donja Dubrava</izvorni_sadrzaj>
    <derivirana_varijabla naziv="DomainObject.Predmet.ProtustrankaIDrugiAdressOIB_1">BIODIZEL HORVAT društvo s ograničenom odgovornošću za proizvodnju, trgovinu i usluge, OIB 00906286432, 3. travnja 11/A,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BIODIZEL HORVAT društvo s ograničenom odgovornošću za proizvodnju, trgovinu i usluge</item>
      <item>Sudski registar</item>
    </izvorni_sadrzaj>
    <derivirana_varijabla naziv="DomainObject.Predmet.SudioniciListNaziv_1">
      <item>Financijska agencija</item>
      <item>BIODIZEL HORVAT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BIODIZEL HORVAT društvo s ograničenom odgovornošću za proizvodnju, trgovinu i usluge, OIB 00906286432, 3. travnja 11/A,40320 Donja Dubrava</item>
      <item>Sudski registar</item>
    </izvorni_sadrzaj>
    <derivirana_varijabla naziv="DomainObject.Predmet.SudioniciListAdressOIB_1">
      <item>Financijska agencija, OIB 85821130368, Ulica grada Vukovara 70,10000 Zagreb</item>
      <item>BIODIZEL HORVAT društvo s ograničenom odgovornošću za proizvodnju, trgovinu i usluge, OIB 00906286432, 3. travnja 11/A,40320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00906286432</item>
      <item>, OIB null</item>
    </izvorni_sadrzaj>
    <derivirana_varijabla naziv="DomainObject.Predmet.SudioniciListNazivOIB_1">
      <item>, OIB 85821130368</item>
      <item>, OIB 00906286432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2558</properties:Characters>
  <properties:Lines>73</properties:Lines>
  <properties:Paragraphs>19</properties:Paragraphs>
  <properties:TotalTime>10</properties:TotalTime>
  <properties:ScaleCrop>false</properties:ScaleCrop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2016-01-18T08:04:00Z</dcterms:created>
  <dc:creator>Tea Meister</dc:creator>
  <cp:lastModifiedBy>Tea Meister</cp:lastModifiedBy>
  <dcterms:modified xmlns:xsi="http://www.w3.org/2001/XMLSchema-instance" xsi:type="dcterms:W3CDTF">2016-01-19T13:43:00Z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