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69fe" w14:paraId="def69fe" w:rsidRDefault="002B4EDB" w:rsidP="002B4EDB" w:rsidR="002B4EDB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r w:rsidRPr="003B22E4">
        <w:t xml:space="preserve">  REPUBLIKA HRVATSKA</w:t>
      </w:r>
    </w:p>
    <w:p w:rsidRDefault="002B4EDB" w:rsidP="002B4EDB" w:rsidR="002B4EDB" w:rsidRPr="003B22E4">
      <w:r w:rsidRPr="003B22E4">
        <w:t>TRGOVAČKI SUD U ZADRU</w:t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="003B22E4" w:rsidRPr="003B22E4">
        <w:t>1</w:t>
      </w:r>
      <w:r w:rsidRPr="003B22E4">
        <w:t xml:space="preserve"> St-</w:t>
      </w:r>
      <w:r w:rsidR="00FA68C9">
        <w:t>100/14-63</w:t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stečajnom sucu Ardeni Bajlo u stečajnom postupku nad </w:t>
      </w:r>
      <w:r w:rsidR="003B22E4">
        <w:t xml:space="preserve">stečajnim dužnikom </w:t>
      </w:r>
      <w:r w:rsidR="00FA68C9">
        <w:t xml:space="preserve">DONAT-DEB d.o.o. Zadar, Ulica Alberta </w:t>
      </w:r>
      <w:proofErr w:type="spellStart"/>
      <w:r w:rsidR="00FA68C9">
        <w:t>Hallera</w:t>
      </w:r>
      <w:proofErr w:type="spellEnd"/>
      <w:r w:rsidR="00FA68C9">
        <w:t xml:space="preserve"> 9, OIB: 24039228827, koga zastupa stečajni upravitelj Edvin Šimunov</w:t>
      </w:r>
      <w:r w:rsidRPr="003B22E4">
        <w:t xml:space="preserve">, dana </w:t>
      </w:r>
      <w:r w:rsidR="00FA68C9">
        <w:t>21. prosinca</w:t>
      </w:r>
      <w:r w:rsidRPr="003B22E4">
        <w:t xml:space="preserve"> 20</w:t>
      </w:r>
      <w:r w:rsidR="003B22E4">
        <w:t>1</w:t>
      </w:r>
      <w:r w:rsidR="00FA68C9">
        <w:t>5</w:t>
      </w:r>
      <w:r w:rsidRPr="003B22E4">
        <w:t>. g</w:t>
      </w:r>
      <w:r w:rsidR="003B22E4">
        <w:t>odine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>Zakazuje se ročište za raspravljanje i glasovanje o stečajnom planu</w:t>
      </w:r>
      <w:r w:rsidRPr="003B22E4">
        <w:t xml:space="preserve"> i to za dan : </w:t>
      </w:r>
    </w:p>
    <w:p w:rsidRDefault="002B4EDB" w:rsidP="002B4EDB" w:rsidR="002B4EDB" w:rsidRPr="003B22E4">
      <w:pPr>
        <w:ind w:firstLine="708"/>
        <w:jc w:val="both"/>
      </w:pPr>
    </w:p>
    <w:p w:rsidRDefault="00FA68C9" w:rsidP="002B4EDB" w:rsidR="002B4EDB" w:rsidRPr="003B22E4">
      <w:pPr>
        <w:ind w:firstLine="708"/>
        <w:jc w:val="center"/>
      </w:pPr>
      <w:r>
        <w:t>19. siječnja 2016</w:t>
      </w:r>
      <w:r w:rsidR="002B4EDB" w:rsidRPr="003B22E4">
        <w:t>. godine u</w:t>
      </w:r>
      <w:r w:rsidR="003B22E4">
        <w:t xml:space="preserve"> </w:t>
      </w:r>
      <w:r>
        <w:t>11,15</w:t>
      </w:r>
      <w:r w:rsidR="002B4EDB" w:rsidRPr="003B22E4">
        <w:t xml:space="preserve"> sati,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B7E91" w:rsidP="002B4EDB" w:rsidR="000B7E91">
      <w:pPr>
        <w:ind w:firstLine="708"/>
        <w:jc w:val="both"/>
      </w:pPr>
      <w:r>
        <w:t xml:space="preserve">II. Izvješćuju se sudionici ovog stečajnog postupka da u pisarnici suda (Trgovački sud u Zadru, Dr. Franje Tuđmana 35, ured broj 20/I) mogu obaviti uvid u stečajni plan i dostavljena očitovanja o stečajnom planu. </w:t>
      </w:r>
    </w:p>
    <w:p w:rsidRDefault="000B7E91" w:rsidP="002B4EDB" w:rsidR="000B7E91">
      <w:pPr>
        <w:ind w:firstLine="708"/>
        <w:jc w:val="both"/>
      </w:pPr>
    </w:p>
    <w:p w:rsidRDefault="002B4EDB" w:rsidP="002B4EDB" w:rsidR="002B4EDB" w:rsidRPr="003B22E4"/>
    <w:p w:rsidRDefault="002B4EDB" w:rsidP="002B4EDB" w:rsidR="002B4EDB" w:rsidRPr="003B22E4">
      <w:pPr>
        <w:jc w:val="center"/>
      </w:pPr>
      <w:r w:rsidRPr="003B22E4">
        <w:t xml:space="preserve">U Zadru, dana </w:t>
      </w:r>
      <w:r w:rsidR="007C00C0">
        <w:t>21</w:t>
      </w:r>
      <w:r w:rsidR="00FA68C9">
        <w:t>. prosinca 2015</w:t>
      </w:r>
      <w:r w:rsidRPr="003B22E4">
        <w:t>.</w:t>
      </w:r>
    </w:p>
    <w:p w:rsidRDefault="0008263F" w:rsidP="0008263F" w:rsidR="0008263F"/>
    <w:p w:rsidRDefault="002B4EDB" w:rsidP="00FA68C9" w:rsidR="002B4EDB" w:rsidRPr="003B22E4">
      <w:pPr>
        <w:jc w:val="right"/>
      </w:pPr>
      <w:r w:rsidRPr="003B22E4">
        <w:t>Stečajni sudac</w:t>
      </w:r>
    </w:p>
    <w:p w:rsidRDefault="002B4EDB" w:rsidP="00FA68C9" w:rsidR="00C12C87" w:rsidRPr="003B22E4">
      <w:pPr>
        <w:jc w:val="right"/>
        <w:rPr>
          <w:b/>
        </w:rPr>
      </w:pPr>
      <w:r w:rsidRPr="003B22E4">
        <w:t xml:space="preserve">Ardena </w:t>
      </w:r>
      <w:proofErr w:type="spellStart"/>
      <w:r w:rsidRPr="003B22E4">
        <w:t>Bajlo</w:t>
      </w:r>
      <w:proofErr w:type="spellEnd"/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2B4EDB" w:rsidP="002B4EDB" w:rsidR="002B4EDB" w:rsidRPr="003B22E4">
      <w:r w:rsidRPr="003B22E4">
        <w:t>POUKA O PRAVNOM LIJEKU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</w:p>
    <w:p w:rsidRDefault="00FA68C9" w:rsidP="000B7E91" w:rsidR="000B7E91" w:rsidRPr="003B22E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  <w:r w:rsidR="000B7E91">
        <w:t xml:space="preserve"> uz stečajni plan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8263F"/>
    <w:rsid w:val="000A68E1"/>
    <w:rsid w:val="000B7E91"/>
    <w:rsid w:val="00100596"/>
    <w:rsid w:val="00131753"/>
    <w:rsid w:val="001A3334"/>
    <w:rsid w:val="00284C02"/>
    <w:rsid w:val="002B4EDB"/>
    <w:rsid w:val="002B60A6"/>
    <w:rsid w:val="002D38D5"/>
    <w:rsid w:val="00353F23"/>
    <w:rsid w:val="003B22E4"/>
    <w:rsid w:val="00433748"/>
    <w:rsid w:val="00455E60"/>
    <w:rsid w:val="005B51AB"/>
    <w:rsid w:val="005E0A75"/>
    <w:rsid w:val="006619DB"/>
    <w:rsid w:val="006D5987"/>
    <w:rsid w:val="00712BC4"/>
    <w:rsid w:val="00717D5B"/>
    <w:rsid w:val="007C00C0"/>
    <w:rsid w:val="00873298"/>
    <w:rsid w:val="00A94666"/>
    <w:rsid w:val="00AE2BC6"/>
    <w:rsid w:val="00BE6C59"/>
    <w:rsid w:val="00C12C87"/>
    <w:rsid w:val="00C177E4"/>
    <w:rsid w:val="00DB4D90"/>
    <w:rsid w:val="00E155BC"/>
    <w:rsid w:val="00EA613B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55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E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E6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E6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E6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55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E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E6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E6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E6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DONAT-DEB, društvo s ograničenom odgovornošću za trgovinu, ugostiteljstvo i usluge</izvorni_sadrzaj>
    <derivirana_varijabla naziv="DomainObject.Predmet.ProtustrankaFormated_1">  DONAT-DEB, društvo s ograničenom odgovornošću za trgovinu, ugostiteljstvo i usluge</derivirana_varijabla>
  </DomainObject.Predmet.ProtustrankaFormated>
  <DomainObject.Predmet.ProtustrankaFormatedOIB>
    <izvorni_sadrzaj>  DONAT-DEB, društvo s ograničenom odgovornošću za trgovinu, ugostiteljstvo i usluge, OIB 24039228827</izvorni_sadrzaj>
    <derivirana_varijabla naziv="DomainObject.Predmet.ProtustrankaFormatedOIB_1">  DONAT-DEB, društvo s ograničenom odgovornošću za trgovinu, ugostiteljstvo i usluge, OIB 24039228827</derivirana_varijabla>
  </DomainObject.Predmet.ProtustrankaFormatedOIB>
  <DomainObject.Predmet.ProtustrankaFormatedWithAdress>
    <izvorni_sadrzaj> DONAT-DEB, društvo s ograničenom odgovornošću za trgovinu, ugostiteljstvo i usluge, Ulica Alberta Hallera 9, 23000 Zadar</izvorni_sadrzaj>
    <derivirana_varijabla naziv="DomainObject.Predmet.ProtustrankaFormatedWithAdress_1"> DONAT-DEB, društvo s ograničenom odgovornošću za trgovinu, ugostiteljstvo i usluge, Ulica Alberta Hallera 9, 23000 Zadar</derivirana_varijabla>
  </DomainObject.Predmet.ProtustrankaFormatedWithAdress>
  <DomainObject.Predmet.ProtustrankaFormatedWithAdressOIB>
    <izvorni_sadrzaj> DONAT-DEB, društvo s ograničenom odgovornošću za trgovinu, ugostiteljstvo i usluge, OIB 24039228827, Ulica Alberta Hallera 9, 23000 Zadar</izvorni_sadrzaj>
    <derivirana_varijabla naziv="DomainObject.Predmet.ProtustrankaFormatedWithAdressOIB_1"> DONAT-DEB, društvo s ograničenom odgovornošću za trgovinu, ugostiteljstvo i usluge, OIB 24039228827, Ulica Alberta Hallera 9, 23000 Zadar</derivirana_varijabla>
  </DomainObject.Predmet.ProtustrankaFormatedWithAdressOIB>
  <DomainObject.Predmet.ProtustrankaWithAdress>
    <izvorni_sadrzaj>DONAT-DEB, društvo s ograničenom odgovornošću za trgovinu, ugostiteljstvo i usluge Ulica Alberta Hallera 9, 23000 Zadar</izvorni_sadrzaj>
    <derivirana_varijabla naziv="DomainObject.Predmet.ProtustrankaWithAdress_1">DONAT-DEB, društvo s ograničenom odgovornošću za trgovinu, ugostiteljstvo i usluge Ulica Alberta Hallera 9, 23000 Zadar</derivirana_varijabla>
  </DomainObject.Predmet.ProtustrankaWithAdress>
  <DomainObject.Predmet.ProtustrankaWithAdressOIB>
    <izvorni_sadrzaj>DONAT-DEB, društvo s ograničenom odgovornošću za trgovinu, ugostiteljstvo i usluge, OIB 24039228827, Ulica Alberta Hallera 9, 23000 Zadar</izvorni_sadrzaj>
    <derivirana_varijabla naziv="DomainObject.Predmet.ProtustrankaWithAdressOIB_1">DONAT-DEB, društvo s ograničenom odgovornošću za trgovinu, ugostiteljstvo i usluge, OIB 24039228827, Ulica Alberta Hallera 9, 23000 Zadar</derivirana_varijabla>
  </DomainObject.Predmet.ProtustrankaWithAdressOIB>
  <DomainObject.Predmet.ProtustrankaNazivFormated>
    <izvorni_sadrzaj>DONAT-DEB, društvo s ograničenom odgovornošću za trgovinu, ugostiteljstvo i usluge</izvorni_sadrzaj>
    <derivirana_varijabla naziv="DomainObject.Predmet.ProtustrankaNazivFormated_1">DONAT-DEB, društvo s ograničenom odgovornošću za trgovinu, ugostiteljstvo i usluge</derivirana_varijabla>
  </DomainObject.Predmet.ProtustrankaNazivFormated>
  <DomainObject.Predmet.ProtustrankaNazivFormatedOIB>
    <izvorni_sadrzaj>DONAT-DEB, društvo s ograničenom odgovornošću za trgovinu, ugostiteljstvo i usluge, OIB 24039228827</izvorni_sadrzaj>
    <derivirana_varijabla naziv="DomainObject.Predmet.ProtustrankaNazivFormatedOIB_1">DONAT-DEB, društvo s ograničenom odgovornošću za trgovinu, ugostiteljstvo i usluge, OIB 24039228827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vijeće; GRAD ZADAR; Dean Smolić</izvorni_sadrzaj>
    <derivirana_varijabla naziv="DomainObject.Predmet.StrankaFormated_1">  FINA, REGIONALNI CENTAR SPLIT, Nagodbeno vijeće; GRAD ZADAR; Dean Smolić</derivirana_varijabla>
  </DomainObject.Predmet.StrankaFormated>
  <DomainObject.Predmet.StrankaFormatedOIB>
    <izvorni_sadrzaj>  FINA, REGIONALNI CENTAR SPLIT, Nagodbeno vijeće, OIB 85821130368; GRAD ZADAR, OIB 09933651854; Dean Smolić, OIB 47833498675</izvorni_sadrzaj>
    <derivirana_varijabla naziv="DomainObject.Predmet.StrankaFormatedOIB_1">  FINA, REGIONALNI CENTAR SPLIT, Nagodbeno vijeće, OIB 85821130368; GRAD ZADAR, OIB 09933651854; Dean Smolić, OIB 47833498675</derivirana_varijabla>
  </DomainObject.Predmet.StrankaFormatedOIB>
  <DomainObject.Predmet.StrankaFormatedWithAdress>
    <izvorni_sadrzaj> FINA, REGIONALNI CENTAR SPLIT, Nagodbeno vijeće; GRAD ZADAR, Narodni trg 1, 23000 Zadar; Dean Smolić, Debeljak 65 B, 23206 Debeljak</izvorni_sadrzaj>
    <derivirana_varijabla naziv="DomainObject.Predmet.StrankaFormatedWithAdress_1"> FINA, REGIONALNI CENTAR SPLIT, Nagodbeno vijeće; GRAD ZADAR, Narodni trg 1, 23000 Zadar; Dean Smolić, Debeljak 65 B, 23206 Debeljak</derivirana_varijabla>
  </DomainObject.Predmet.StrankaFormatedWithAdress>
  <DomainObject.Predmet.StrankaFormatedWithAdressOIB>
    <izvorni_sadrzaj> FINA, REGIONALNI CENTAR SPLIT, Nagodbeno vijeće, OIB 85821130368; GRAD ZADAR, OIB 09933651854, Narodni trg 1, 23000 Zadar; Dean Smolić, OIB 47833498675, Debeljak 65 B, 23206 Debeljak</izvorni_sadrzaj>
    <derivirana_varijabla naziv="DomainObject.Predmet.StrankaFormatedWithAdressOIB_1"> FINA, REGIONALNI CENTAR SPLIT, Nagodbeno vijeće, OIB 85821130368; GRAD ZADAR, OIB 09933651854, Narodni trg 1, 23000 Zadar; Dean Smolić, OIB 47833498675, Debeljak 65 B, 23206 Debeljak</derivirana_varijabla>
  </DomainObject.Predmet.StrankaFormatedWithAdressOIB>
  <DomainObject.Predmet.StrankaWithAdress>
    <izvorni_sadrzaj>FINA, REGIONALNI CENTAR SPLIT, Nagodbeno vijeće ,GRAD ZADAR Narodni trg 1,23000 Zadar,Dean Smolić Debeljak 65 B,23206 Debeljak</izvorni_sadrzaj>
    <derivirana_varijabla naziv="DomainObject.Predmet.StrankaWithAdress_1">FINA, REGIONALNI CENTAR SPLIT, Nagodbeno vijeće ,GRAD ZADAR Narodni trg 1,23000 Zadar,Dean Smolić Debeljak 65 B,23206 Debeljak</derivirana_varijabla>
  </DomainObject.Predmet.StrankaWithAdress>
  <DomainObject.Predmet.StrankaWithAdressOIB>
    <izvorni_sadrzaj>FINA, REGIONALNI CENTAR SPLIT, Nagodbeno vijeće, OIB 85821130368,GRAD ZADAR, OIB 09933651854, Narodni trg 1,23000 Zadar,Dean Smolić, OIB 47833498675, Debeljak 65 B,23206 Debeljak</izvorni_sadrzaj>
    <derivirana_varijabla naziv="DomainObject.Predmet.StrankaWithAdressOIB_1">FINA, REGIONALNI CENTAR SPLIT, Nagodbeno vijeće, OIB 85821130368,GRAD ZADAR, OIB 09933651854, Narodni trg 1,23000 Zadar,Dean Smolić, OIB 47833498675, Debeljak 65 B,23206 Debeljak</derivirana_varijabla>
  </DomainObject.Predmet.StrankaWithAdressOIB>
  <DomainObject.Predmet.StrankaNazivFormated>
    <izvorni_sadrzaj>FINA, REGIONALNI CENTAR SPLIT, Nagodbeno vijeće,GRAD ZADAR,Dean Smolić</izvorni_sadrzaj>
    <derivirana_varijabla naziv="DomainObject.Predmet.StrankaNazivFormated_1">FINA, REGIONALNI CENTAR SPLIT, Nagodbeno vijeće,GRAD ZADAR,Dean Smolić</derivirana_varijabla>
  </DomainObject.Predmet.StrankaNazivFormated>
  <DomainObject.Predmet.StrankaNazivFormatedOIB>
    <izvorni_sadrzaj>FINA, REGIONALNI CENTAR SPLIT, Nagodbeno vijeće, OIB 85821130368,GRAD ZADAR, OIB 09933651854,Dean Smolić, OIB 47833498675</izvorni_sadrzaj>
    <derivirana_varijabla naziv="DomainObject.Predmet.StrankaNazivFormatedOIB_1">FINA, REGIONALNI CENTAR SPLIT, Nagodbeno vijeće, OIB 85821130368,GRAD ZADAR, OIB 09933651854,Dean Smolić, OIB 47833498675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SPLIT, Nagodbeno vijeće</item>
      <item>GRAD ZADAR</item>
      <item>Dean Smolić</item>
    </izvorni_sadrzaj>
    <derivirana_varijabla naziv="DomainObject.Predmet.StrankaListFormated_1">
      <item>FINA, REGIONALNI CENTAR SPLIT, Nagodbeno vijeće</item>
      <item>GRAD ZADAR</item>
      <item>Dean Smolić</item>
    </derivirana_varijabla>
  </DomainObject.Predmet.StrankaListFormated>
  <DomainObject.Predmet.StrankaListFormatedOIB>
    <izvorni_sadrzaj>
      <item>FINA, REGIONALNI CENTAR SPLIT, Nagodbeno vijeće, OIB 85821130368</item>
      <item>GRAD ZADAR, OIB 09933651854</item>
      <item>Dean Smolić, OIB 47833498675</item>
    </izvorni_sadrzaj>
    <derivirana_varijabla naziv="DomainObject.Predmet.StrankaListFormatedOIB_1">
      <item>FINA, REGIONALNI CENTAR SPLIT, Nagodbeno vijeće, OIB 85821130368</item>
      <item>GRAD ZADAR, OIB 09933651854</item>
      <item>Dean Smolić, OIB 47833498675</item>
    </derivirana_varijabla>
  </DomainObject.Predmet.StrankaListFormatedOIB>
  <DomainObject.Predmet.StrankaListFormatedWithAdress>
    <izvorni_sadrzaj>
      <item>FINA, REGIONALNI CENTAR SPLIT, Nagodbeno vijeće</item>
      <item>GRAD ZADAR, Narodni trg 1, 23000 Zadar</item>
      <item>Dean Smolić, Debeljak 65 B, 23206 Debeljak</item>
    </izvorni_sadrzaj>
    <derivirana_varijabla naziv="DomainObject.Predmet.StrankaListFormatedWithAdress_1">
      <item>FINA, REGIONALNI CENTAR SPLIT, Nagodbeno vijeće</item>
      <item>GRAD ZADAR, Narodni trg 1, 23000 Zadar</item>
      <item>Dean Smolić, Debeljak 65 B, 23206 Debeljak</item>
    </derivirana_varijabla>
  </DomainObject.Predmet.StrankaListFormatedWithAdress>
  <DomainObject.Predmet.StrankaListFormatedWithAdressOIB>
    <izvorni_sadrzaj>
      <item>FINA, REGIONALNI CENTAR SPLIT, Nagodbeno vijeće, OIB 85821130368</item>
      <item>GRAD ZADAR, OIB 09933651854, Narodni trg 1, 23000 Zadar</item>
      <item>Dean Smolić, OIB 47833498675, Debeljak 65 B, 23206 Debeljak</item>
    </izvorni_sadrzaj>
    <derivirana_varijabla naziv="DomainObject.Predmet.StrankaListFormatedWithAdressOIB_1">
      <item>FINA, REGIONALNI CENTAR SPLIT, Nagodbeno vijeće, OIB 85821130368</item>
      <item>GRAD ZADAR, OIB 09933651854, Narodni trg 1, 23000 Zadar</item>
      <item>Dean Smolić, OIB 47833498675, Debeljak 65 B, 23206 Debeljak</item>
    </derivirana_varijabla>
  </DomainObject.Predmet.StrankaListFormatedWithAdressOIB>
  <DomainObject.Predmet.StrankaListNazivFormated>
    <izvorni_sadrzaj>
      <item>FINA, REGIONALNI CENTAR SPLIT, Nagodbeno vijeće</item>
      <item>GRAD ZADAR</item>
      <item>Dean Smolić</item>
    </izvorni_sadrzaj>
    <derivirana_varijabla naziv="DomainObject.Predmet.StrankaListNazivFormated_1">
      <item>FINA, REGIONALNI CENTAR SPLIT, Nagodbeno vijeće</item>
      <item>GRAD ZADAR</item>
      <item>Dean Smolić</item>
    </derivirana_varijabla>
  </DomainObject.Predmet.StrankaListNazivFormated>
  <DomainObject.Predmet.StrankaListNazivFormatedOIB>
    <izvorni_sadrzaj>
      <item>FINA, REGIONALNI CENTAR SPLIT, Nagodbeno vijeće, OIB 85821130368</item>
      <item>GRAD ZADAR, OIB 09933651854</item>
      <item>Dean Smolić, OIB 47833498675</item>
    </izvorni_sadrzaj>
    <derivirana_varijabla naziv="DomainObject.Predmet.StrankaListNazivFormatedOIB_1">
      <item>FINA, REGIONALNI CENTAR SPLIT, Nagodbeno vijeće, OIB 85821130368</item>
      <item>GRAD ZADAR, OIB 09933651854</item>
      <item>Dean Smolić, OIB 47833498675</item>
    </derivirana_varijabla>
  </DomainObject.Predmet.StrankaListNazivFormatedOIB>
  <DomainObject.Predmet.ProtuStrankaListFormated>
    <izvorni_sadrzaj>
      <item>DONAT-DEB, društvo s ograničenom odgovornošću za trgovinu, ugostiteljstvo i usluge</item>
    </izvorni_sadrzaj>
    <derivirana_varijabla naziv="DomainObject.Predmet.ProtuStrankaListFormated_1">
      <item>DONAT-DEB, društvo s ograničenom odgovornošću za trgovinu, ugostiteljstvo i usluge</item>
    </derivirana_varijabla>
  </DomainObject.Predmet.ProtuStrankaListFormated>
  <DomainObject.Predmet.ProtuStrankaListFormatedOIB>
    <izvorni_sadrzaj>
      <item>DONAT-DEB, društvo s ograničenom odgovornošću za trgovinu, ugostiteljstvo i usluge, OIB 24039228827</item>
    </izvorni_sadrzaj>
    <derivirana_varijabla naziv="DomainObject.Predmet.ProtuStrankaListFormatedOIB_1">
      <item>DONAT-DEB, društvo s ograničenom odgovornošću za trgovinu, ugostiteljstvo i usluge, OIB 24039228827</item>
    </derivirana_varijabla>
  </DomainObject.Predmet.ProtuStrankaListFormatedOIB>
  <DomainObject.Predmet.ProtuStrankaListFormatedWithAdress>
    <izvorni_sadrzaj>
      <item>DONAT-DEB, društvo s ograničenom odgovornošću za trgovinu, ugostiteljstvo i usluge, Ulica Alberta Hallera 9, 23000 Zadar</item>
    </izvorni_sadrzaj>
    <derivirana_varijabla naziv="DomainObject.Predmet.ProtuStrankaListFormatedWithAdress_1">
      <item>DONAT-DEB, društvo s ograničenom odgovornošću za trgovinu, ugostiteljstvo i usluge, Ulica Alberta Hallera 9, 23000 Zadar</item>
    </derivirana_varijabla>
  </DomainObject.Predmet.ProtuStrankaListFormatedWithAdress>
  <DomainObject.Predmet.ProtuStrankaListFormatedWithAdressOIB>
    <izvorni_sadrzaj>
      <item>DONAT-DEB, društvo s ograničenom odgovornošću za trgovinu, ugostiteljstvo i usluge, OIB 24039228827, Ulica Alberta Hallera 9, 23000 Zadar</item>
    </izvorni_sadrzaj>
    <derivirana_varijabla naziv="DomainObject.Predmet.ProtuStrankaListFormatedWithAdressOIB_1">
      <item>DONAT-DEB, društvo s ograničenom odgovornošću za trgovinu, ugostiteljstvo i usluge, OIB 24039228827, Ulica Alberta Hallera 9, 23000 Zadar</item>
    </derivirana_varijabla>
  </DomainObject.Predmet.ProtuStrankaListFormatedWithAdressOIB>
  <DomainObject.Predmet.ProtuStrankaListNazivFormated>
    <izvorni_sadrzaj>
      <item>DONAT-DEB, društvo s ograničenom odgovornošću za trgovinu, ugostiteljstvo i usluge</item>
    </izvorni_sadrzaj>
    <derivirana_varijabla naziv="DomainObject.Predmet.ProtuStrankaListNazivFormated_1">
      <item>DONAT-DEB, društvo s ograničenom odgovornošću za trgovinu, ugostiteljstvo i usluge</item>
    </derivirana_varijabla>
  </DomainObject.Predmet.ProtuStrankaListNazivFormated>
  <DomainObject.Predmet.ProtuStrankaListNazivFormatedOIB>
    <izvorni_sadrzaj>
      <item>DONAT-DEB, društvo s ograničenom odgovornošću za trgovinu, ugostiteljstvo i usluge, OIB 24039228827</item>
    </izvorni_sadrzaj>
    <derivirana_varijabla naziv="DomainObject.Predmet.ProtuStrankaListNazivFormatedOIB_1">
      <item>DONAT-DEB, društvo s ograničenom odgovornošću za trgovinu, ugostiteljstvo i usluge, OIB 24039228827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 i dr.</izvorni_sadrzaj>
    <derivirana_varijabla naziv="DomainObject.Predmet.StrankaIDrugi_1">FINA, REGIONALNI CENTAR SPLIT, Nagodbeno vijeće i dr.</derivirana_varijabla>
  </DomainObject.Predmet.StrankaIDrugi>
  <DomainObject.Predmet.ProtustrankaIDrugi>
    <izvorni_sadrzaj>DONAT-DEB, društvo s ograničenom odgovornošću za trgovinu, ugostiteljstvo i usluge</izvorni_sadrzaj>
    <derivirana_varijabla naziv="DomainObject.Predmet.ProtustrankaIDrugi_1">DONAT-DEB, društvo s ograničenom odgovornošću za trgovinu, ugostiteljstvo i usluge</derivirana_varijabla>
  </DomainObject.Predmet.ProtustrankaIDrugi>
  <DomainObject.Predmet.StrankaIDrugiAdressOIB>
    <izvorni_sadrzaj>FINA, REGIONALNI CENTAR SPLIT, Nagodbeno vijeće, OIB 85821130368 i dr.</izvorni_sadrzaj>
    <derivirana_varijabla naziv="DomainObject.Predmet.StrankaIDrugiAdressOIB_1">FINA, REGIONALNI CENTAR SPLIT, Nagodbeno vijeće, OIB 85821130368 i dr.</derivirana_varijabla>
  </DomainObject.Predmet.StrankaIDrugiAdressOIB>
  <DomainObject.Predmet.ProtustrankaIDrugiAdressOIB>
    <izvorni_sadrzaj>DONAT-DEB, društvo s ograničenom odgovornošću za trgovinu, ugostiteljstvo i usluge, OIB 24039228827, Ulica Alberta Hallera 9, 23000 Zadar</izvorni_sadrzaj>
    <derivirana_varijabla naziv="DomainObject.Predmet.ProtustrankaIDrugiAdressOIB_1">DONAT-DEB, društvo s ograničenom odgovornošću za trgovinu, ugostiteljstvo i usluge, OIB 24039228827, Ulica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DONAT-DEB, društvo s ograničenom odgovornošću za trgovinu, ugostiteljstvo i usluge</item>
      <item>Edvin Šimunov</item>
      <item>GRAD ZADAR</item>
      <item>Dean Smolić</item>
    </izvorni_sadrzaj>
    <derivirana_varijabla naziv="DomainObject.Predmet.SudioniciListNaziv_1">
      <item>FINA, REGIONALNI CENTAR SPLIT, Nagodbeno vijeće</item>
      <item>DONAT-DEB, društvo s ograničenom odgovornošću za trgovinu, ugostiteljstvo i usluge</item>
      <item>Edvin Šimunov</item>
      <item>GRAD ZADAR</item>
      <item>Dean Smolić</item>
    </derivirana_varijabla>
  </DomainObject.Predmet.SudioniciListNaziv>
  <DomainObject.Predmet.SudioniciListAdressOIB>
    <izvorni_sadrzaj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  <item>Dean Smolić, OIB 47833498675, Debeljak 65 B,23206 Debeljak</item>
    </izvorni_sadrzaj>
    <derivirana_varijabla naziv="DomainObject.Predmet.SudioniciListAdressOIB_1"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  <item>Dean Smolić, OIB 47833498675, Debeljak 65 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24039228827</item>
      <item>, OIB 68167380523</item>
      <item>, OIB 09933651854</item>
      <item>, OIB 47833498675</item>
    </izvorni_sadrzaj>
    <derivirana_varijabla naziv="DomainObject.Predmet.SudioniciListNazivOIB_1">
      <item>, OIB 85821130368</item>
      <item>, OIB 24039228827</item>
      <item>, OIB 68167380523</item>
      <item>, OIB 09933651854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185</properties:Words>
  <properties:Characters>816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2015-12-01T13:54:00Z</dcterms:created>
  <dc:creator>Ardena Bajlo</dc:creator>
  <cp:lastModifiedBy>wsadmin</cp:lastModifiedBy>
  <cp:lastPrinted>2014-10-15T10:35:00Z</cp:lastPrinted>
  <dcterms:modified xmlns:xsi="http://www.w3.org/2001/XMLSchema-instance" xsi:type="dcterms:W3CDTF">2015-12-21T10:14:00Z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